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affb" w14:paraId="ad2affb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C03D2" w:rsidP="008C03D2" w:rsidR="008C03D2">
      <w:pPr>
        <w:jc w:val="both"/>
        <w:rPr>
          <w:sz w:val="24"/>
          <w:szCs w:val="24"/>
        </w:rPr>
      </w:pPr>
      <w:r>
        <w:rPr>
          <w:noProof/>
        </w:rPr>
        <w:t xml:space="preserve">           </w:t>
      </w:r>
      <w:r w:rsidR="007277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03D2" w:rsidP="008C03D2" w:rsidR="008C03D2">
      <w:pPr>
        <w:jc w:val="both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8C03D2" w:rsidP="008C03D2" w:rsidR="000454A4" w:rsidRPr="00C27B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454A4" w:rsidRPr="00C27B1F">
        <w:rPr>
          <w:sz w:val="24"/>
          <w:szCs w:val="24"/>
        </w:rPr>
        <w:t>Trgovački sud u Zagrebu</w:t>
      </w:r>
    </w:p>
    <w:p w:rsidRDefault="008C03D2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454A4" w:rsidRPr="00C27B1F">
        <w:rPr>
          <w:sz w:val="24"/>
          <w:szCs w:val="24"/>
        </w:rPr>
        <w:t xml:space="preserve">Zagreb, Amruševa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C673E0">
        <w:rPr>
          <w:sz w:val="24"/>
          <w:szCs w:val="24"/>
        </w:rPr>
        <w:t xml:space="preserve">                     67. St-1758/13</w:t>
      </w:r>
      <w:r w:rsidR="000454A4" w:rsidRPr="00C27B1F">
        <w:rPr>
          <w:sz w:val="24"/>
          <w:szCs w:val="24"/>
        </w:rPr>
        <w:t xml:space="preserve"> </w:t>
      </w:r>
      <w:r>
        <w:rPr>
          <w:sz w:val="24"/>
          <w:szCs w:val="24"/>
        </w:rPr>
        <w:t>- 67</w:t>
      </w:r>
      <w:r w:rsidR="000454A4" w:rsidRPr="00C27B1F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D7218B" w:rsidP="00BF0374" w:rsidR="00142285" w:rsidRPr="00C27B1F">
      <w:pPr>
        <w:jc w:val="both"/>
        <w:rPr>
          <w:sz w:val="24"/>
          <w:szCs w:val="24"/>
        </w:rPr>
      </w:pPr>
      <w:r w:rsidRPr="00D7218B">
        <w:rPr>
          <w:sz w:val="24"/>
          <w:szCs w:val="24"/>
        </w:rPr>
        <w:t xml:space="preserve">TRGOVAČKI SUD U ZAGREBU, po sucu Gordanu Zubaku, u stečajnom postupku nad dužnikom </w:t>
      </w:r>
      <w:r w:rsidR="00C673E0" w:rsidRPr="00C673E0">
        <w:rPr>
          <w:bCs/>
          <w:sz w:val="24"/>
          <w:szCs w:val="24"/>
          <w:lang w:val="pt-BR"/>
        </w:rPr>
        <w:t>KERA-TECH  d.o.o. u stečaju, Zagreb, Siget 8</w:t>
      </w:r>
      <w:r w:rsidR="00142285" w:rsidRPr="00C27B1F">
        <w:rPr>
          <w:sz w:val="24"/>
          <w:szCs w:val="24"/>
        </w:rPr>
        <w:t xml:space="preserve">, </w:t>
      </w:r>
      <w:r w:rsidR="00C673E0">
        <w:rPr>
          <w:sz w:val="24"/>
          <w:szCs w:val="24"/>
        </w:rPr>
        <w:t>5. travnja 2019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336232">
        <w:rPr>
          <w:sz w:val="24"/>
          <w:szCs w:val="24"/>
        </w:rPr>
        <w:br/>
      </w:r>
      <w:r w:rsidR="00336232" w:rsidRPr="00336232">
        <w:rPr>
          <w:bCs/>
          <w:sz w:val="24"/>
          <w:szCs w:val="24"/>
          <w:lang w:val="pt-BR"/>
        </w:rPr>
        <w:t>KERA-TECH  d.o.o. u stečaju, Zagreb, Siget 8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336232">
        <w:rPr>
          <w:sz w:val="24"/>
          <w:szCs w:val="24"/>
        </w:rPr>
        <w:t>14. svibnja</w:t>
      </w:r>
      <w:r w:rsidR="00D7218B">
        <w:rPr>
          <w:sz w:val="24"/>
          <w:szCs w:val="24"/>
        </w:rPr>
        <w:t xml:space="preserve"> 2019</w:t>
      </w:r>
      <w:r w:rsidR="00336232">
        <w:rPr>
          <w:sz w:val="24"/>
          <w:szCs w:val="24"/>
        </w:rPr>
        <w:t>. u 10.15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8C1D48" w:rsidP="00FF597B" w:rsidR="008C1D48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neunovčenim predmetima stečajne mase.</w:t>
      </w:r>
    </w:p>
    <w:p w:rsidRDefault="00FF597B" w:rsidP="00FF597B" w:rsidR="00FF597B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U Zagrebu</w:t>
      </w:r>
      <w:r w:rsidR="00490AD9" w:rsidRPr="00C27B1F">
        <w:rPr>
          <w:sz w:val="24"/>
          <w:szCs w:val="24"/>
        </w:rPr>
        <w:t xml:space="preserve"> </w:t>
      </w:r>
      <w:r w:rsidR="008C1D48" w:rsidRPr="008C1D48">
        <w:rPr>
          <w:sz w:val="24"/>
          <w:szCs w:val="24"/>
        </w:rPr>
        <w:t>5. travnja 2019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CC7FB8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515235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221B3D" w:rsidP="00221B3D" w:rsidR="00221B3D" w:rsidRPr="00C27B1F">
      <w:pPr>
        <w:rPr>
          <w:sz w:val="24"/>
          <w:szCs w:val="24"/>
        </w:rPr>
      </w:pPr>
    </w:p>
    <w:p w:rsidRDefault="0072772A" w:rsidP="00221B3D" w:rsidR="0072772A">
      <w:pPr>
        <w:rPr>
          <w:sz w:val="24"/>
          <w:szCs w:val="24"/>
        </w:rPr>
      </w:pPr>
    </w:p>
    <w:p w:rsidRDefault="00515235" w:rsidP="00400817" w:rsidR="00515235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15235" w:rsidP="00400817" w:rsidR="0051523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515235" w:rsidR="00515235" w:rsidRPr="00C27B1F">
      <w:pPr>
        <w:rPr>
          <w:sz w:val="24"/>
          <w:szCs w:val="24"/>
        </w:rPr>
      </w:pPr>
    </w:p>
    <w:sectPr w:rsidSect="008C03D2" w:rsidR="00515235" w:rsidRPr="00C27B1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336232"/>
    <w:rsid w:val="003C6418"/>
    <w:rsid w:val="0041266F"/>
    <w:rsid w:val="00490AD9"/>
    <w:rsid w:val="004C1D43"/>
    <w:rsid w:val="00515235"/>
    <w:rsid w:val="00524009"/>
    <w:rsid w:val="00577C20"/>
    <w:rsid w:val="0072772A"/>
    <w:rsid w:val="007B2F69"/>
    <w:rsid w:val="007C516D"/>
    <w:rsid w:val="008A286D"/>
    <w:rsid w:val="008C03D2"/>
    <w:rsid w:val="008C1D48"/>
    <w:rsid w:val="008F612B"/>
    <w:rsid w:val="00935ABA"/>
    <w:rsid w:val="00B07129"/>
    <w:rsid w:val="00BA009E"/>
    <w:rsid w:val="00BE06F0"/>
    <w:rsid w:val="00BF0374"/>
    <w:rsid w:val="00C00CB9"/>
    <w:rsid w:val="00C27B1F"/>
    <w:rsid w:val="00C673E0"/>
    <w:rsid w:val="00CB474B"/>
    <w:rsid w:val="00CB5D79"/>
    <w:rsid w:val="00CC7FB8"/>
    <w:rsid w:val="00D65985"/>
    <w:rsid w:val="00D7218B"/>
    <w:rsid w:val="00DE777C"/>
    <w:rsid w:val="00E81382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2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23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2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2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2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23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2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2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St-1758/2013</izvorni_sadrzaj>
    <derivirana_varijabla naziv="DomainObject.Predmet.OznakaBroj_1">St-1758/2013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KERA-TECH d.o.o. za građevinske, trgovačke i ugostiteljske usluge zastupanog po punomoćniku ZZ Saša Vitale</izvorni_sadrzaj>
    <derivirana_varijabla naziv="DomainObject.Predmet.ProtustrankaFormated_1">  KERA-TECH d.o.o. za građevinske, trgovačke i ugostiteljske usluge zastupanog po punomoćniku ZZ Saša Vitale</derivirana_varijabla>
  </DomainObject.Predmet.ProtustrankaFormated>
  <DomainObject.Predmet.ProtustrankaFormatedOIB>
    <izvorni_sadrzaj>  KERA-TECH d.o.o. za građevinske, trgovačke i ugostiteljske usluge, OIB 69934328805 zastupanog po punomoćniku ZZ Saša Vitale</izvorni_sadrzaj>
    <derivirana_varijabla naziv="DomainObject.Predmet.ProtustrankaFormatedOIB_1">  KERA-TECH d.o.o. za građevinske, trgovačke i ugostiteljske usluge, OIB 69934328805 zastupanog po punomoćniku ZZ Saša Vitale</derivirana_varijabla>
  </DomainObject.Predmet.ProtustrankaFormatedOIB>
  <DomainObject.Predmet.ProtustrankaFormatedWithAdress>
    <izvorni_sadrzaj> KERA-TECH d.o.o. za građevinske, trgovačke i ugostiteljske usluge, SIGET 8, 10000 Zagreb zastupanog po punomoćniku ZZ Saša Vitale</izvorni_sadrzaj>
    <derivirana_varijabla naziv="DomainObject.Predmet.ProtustrankaFormatedWithAdress_1"> KERA-TECH d.o.o. za građevinske, trgovačke i ugostiteljske usluge, SIGET 8, 10000 Zagreb zastupanog po punomoćniku ZZ Saša Vitale</derivirana_varijabla>
  </DomainObject.Predmet.ProtustrankaFormatedWithAdress>
  <DomainObject.Predmet.ProtustrankaFormatedWithAdressOIB>
    <izvorni_sadrzaj> KERA-TECH d.o.o. za građevinske, trgovačke i ugostiteljske usluge, OIB 69934328805, SIGET 8, 10000 Zagreb zastupanog po punomoćniku ZZ Saša Vitale</izvorni_sadrzaj>
    <derivirana_varijabla naziv="DomainObject.Predmet.ProtustrankaFormatedWithAdressOIB_1"> KERA-TECH d.o.o. za građevinske, trgovačke i ugostiteljske usluge, OIB 69934328805, SIGET 8, 10000 Zagreb zastupanog po punomoćniku ZZ Saša Vitale</derivirana_varijabla>
  </DomainObject.Predmet.ProtustrankaFormatedWithAdressOIB>
  <DomainObject.Predmet.ProtustrankaWithAdress>
    <izvorni_sadrzaj>KERA-TECH d.o.o. za građevinske, trgovačke i ugostiteljske usluge SIGET 8, 10000 Zagreb</izvorni_sadrzaj>
    <derivirana_varijabla naziv="DomainObject.Predmet.ProtustrankaWithAdress_1">KERA-TECH d.o.o. za građevinske, trgovačke i ugostiteljske usluge SIGET 8, 10000 Zagreb</derivirana_varijabla>
  </DomainObject.Predmet.ProtustrankaWithAdress>
  <DomainObject.Predmet.ProtustrankaWithAdressOIB>
    <izvorni_sadrzaj>KERA-TECH d.o.o. za građevinske, trgovačke i ugostiteljske usluge, OIB 69934328805, SIGET 8, 10000 Zagreb</izvorni_sadrzaj>
    <derivirana_varijabla naziv="DomainObject.Predmet.ProtustrankaWithAdressOIB_1">KERA-TECH d.o.o. za građevinske, trgovačke i ugostiteljske usluge, OIB 69934328805, SIGET 8, 10000 Zagreb</derivirana_varijabla>
  </DomainObject.Predmet.ProtustrankaWithAdressOIB>
  <DomainObject.Predmet.ProtustrankaNazivFormated>
    <izvorni_sadrzaj>KERA-TECH d.o.o. za građevinske, trgovačke i ugostiteljske usluge</izvorni_sadrzaj>
    <derivirana_varijabla naziv="DomainObject.Predmet.ProtustrankaNazivFormated_1">KERA-TECH d.o.o. za građevinske, trgovačke i ugostiteljske usluge</derivirana_varijabla>
  </DomainObject.Predmet.ProtustrankaNazivFormated>
  <DomainObject.Predmet.ProtustrankaNazivFormatedOIB>
    <izvorni_sadrzaj>KERA-TECH d.o.o. za građevinske, trgovačke i ugostiteljske usluge, OIB 69934328805</izvorni_sadrzaj>
    <derivirana_varijabla naziv="DomainObject.Predmet.ProtustrankaNazivFormatedOIB_1">KERA-TECH d.o.o. za građevinske, trgovačke i ugostiteljske usluge, OIB 69934328805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KERA-TECH d.o.o. za građevinske, trgovačke i ugostiteljske usluge zastupanog po punomoćniku ZZ Saša Vitale</item>
    </izvorni_sadrzaj>
    <derivirana_varijabla naziv="DomainObject.Predmet.ProtuStrankaListFormated_1">
      <item>KERA-TECH d.o.o. za građevinske, trgovačke i ugostiteljske usluge zastupanog po punomoćniku ZZ Saša Vitale</item>
    </derivirana_varijabla>
  </DomainObject.Predmet.ProtuStrankaListFormated>
  <DomainObject.Predmet.ProtuStrankaListFormatedOIB>
    <izvorni_sadrzaj>
      <item>KERA-TECH d.o.o. za građevinske, trgovačke i ugostiteljske usluge, OIB 69934328805 zastupanog po punomoćniku ZZ Saša Vitale</item>
    </izvorni_sadrzaj>
    <derivirana_varijabla naziv="DomainObject.Predmet.ProtuStrankaListFormatedOIB_1">
      <item>KERA-TECH d.o.o. za građevinske, trgovačke i ugostiteljske usluge, OIB 69934328805 zastupanog po punomoćniku ZZ Saša Vitale</item>
    </derivirana_varijabla>
  </DomainObject.Predmet.ProtuStrankaListFormatedOIB>
  <DomainObject.Predmet.ProtuStrankaListFormatedWithAdress>
    <izvorni_sadrzaj>
      <item>KERA-TECH d.o.o. za građevinske, trgovačke i ugostiteljske usluge, SIGET 8, 10000 Zagreb zastupanog po punomoćniku ZZ Saša Vitale</item>
    </izvorni_sadrzaj>
    <derivirana_varijabla naziv="DomainObject.Predmet.ProtuStrankaListFormatedWithAdress_1">
      <item>KERA-TECH d.o.o. za građevinske, trgovačke i ugostiteljske usluge, SIGET 8, 10000 Zagreb zastupanog po punomoćniku ZZ Saša Vitale</item>
    </derivirana_varijabla>
  </DomainObject.Predmet.ProtuStrankaListFormatedWithAdress>
  <DomainObject.Predmet.ProtuStrankaListFormatedWithAdressOIB>
    <izvorni_sadrzaj>
      <item>KERA-TECH d.o.o. za građevinske, trgovačke i ugostiteljske usluge, OIB 69934328805, SIGET 8, 10000 Zagreb zastupanog po punomoćniku ZZ Saša Vitale</item>
    </izvorni_sadrzaj>
    <derivirana_varijabla naziv="DomainObject.Predmet.ProtuStrankaListFormatedWithAdressOIB_1">
      <item>KERA-TECH d.o.o. za građevinske, trgovačke i ugostiteljske usluge, OIB 69934328805, SIGET 8, 10000 Zagreb zastupanog po punomoćniku ZZ Saša Vitale</item>
    </derivirana_varijabla>
  </DomainObject.Predmet.ProtuStrankaListFormatedWithAdressOIB>
  <DomainObject.Predmet.ProtuStrankaListNazivFormated>
    <izvorni_sadrzaj>
      <item>KERA-TECH d.o.o. za građevinske, trgovačke i ugostiteljske usluge</item>
    </izvorni_sadrzaj>
    <derivirana_varijabla naziv="DomainObject.Predmet.ProtuStrankaListNazivFormated_1">
      <item>KERA-TECH d.o.o. za građevinske, trgovačke i ugostiteljske usluge</item>
    </derivirana_varijabla>
  </DomainObject.Predmet.ProtuStrankaListNazivFormated>
  <DomainObject.Predmet.ProtuStrankaListNazivFormatedOIB>
    <izvorni_sadrzaj>
      <item>KERA-TECH d.o.o. za građevinske, trgovačke i ugostiteljske usluge, OIB 69934328805</item>
    </izvorni_sadrzaj>
    <derivirana_varijabla naziv="DomainObject.Predmet.ProtuStrankaListNazivFormatedOIB_1">
      <item>KERA-TECH d.o.o. za građevinske, trgovačke i ugostiteljske usluge, OIB 69934328805</item>
    </derivirana_varijabla>
  </DomainObject.Predmet.ProtuStrankaListNazivFormatedOIB>
  <DomainObject.Predmet.OstaliListFormated>
    <izvorni_sadrzaj>
      <item>ZZ Saša Vitale punomoćnik sudionika u postupku KERA-TECH d.o.o. za građevinske, trgovačke i ugostiteljske usluge</item>
      <item>Marijana Sabljić</item>
      <item>VJEROVNICI</item>
    </izvorni_sadrzaj>
    <derivirana_varijabla naziv="DomainObject.Predmet.OstaliListFormated_1">
      <item>ZZ Saša Vitale punomoćnik sudionika u postupku KERA-TECH d.o.o. za građevinske, trgovačke i ugostiteljske usluge</item>
      <item>Marijana Sabljić</item>
      <item>VJEROVNICI</item>
    </derivirana_varijabla>
  </DomainObject.Predmet.OstaliListFormated>
  <DomainObject.Predmet.OstaliListFormatedOIB>
    <izvorni_sadrzaj>
      <item>ZZ Saša Vitale punomoćnik sudionika u postupku KERA-TECH d.o.o. za građevinske, trgovačke i ugostiteljske usluge</item>
      <item>Marijana Sabljić, OIB 67071032106</item>
      <item>VJEROVNICI</item>
    </izvorni_sadrzaj>
    <derivirana_varijabla naziv="DomainObject.Predmet.OstaliListFormatedOIB_1">
      <item>ZZ Saša Vitale punomoćnik sudionika u postupku KERA-TECH d.o.o. za građevinske, trgovačke i ugostiteljske usluge</item>
      <item>Marijana Sabljić, OIB 67071032106</item>
      <item>VJEROVNICI</item>
    </derivirana_varijabla>
  </DomainObject.Predmet.OstaliListFormatedOIB>
  <DomainObject.Predmet.OstaliListFormatedWithAdress>
    <izvorni_sadrzaj>
      <item>ZZ Saša Vitale, Siget 8, 10000 Zagreb punomoćnik sudionika u postupku KERA-TECH d.o.o. za građevinske, trgovačke i ugostiteljske usluge</item>
      <item>Marijana Sabljić, Ribnjak 22, 10000 Zagreb</item>
      <item>VJEROVNICI</item>
    </izvorni_sadrzaj>
    <derivirana_varijabla naziv="DomainObject.Predmet.OstaliListFormatedWithAdress_1">
      <item>ZZ Saša Vitale, Siget 8, 10000 Zagreb punomoćnik sudionika u postupku KERA-TECH d.o.o. za građevinske, trgovačke i ugostiteljske usluge</item>
      <item>Marijana Sabljić, Ribnjak 22, 10000 Zagreb</item>
      <item>VJEROVNICI</item>
    </derivirana_varijabla>
  </DomainObject.Predmet.OstaliListFormatedWithAdress>
  <DomainObject.Predmet.OstaliListFormatedWithAdressOIB>
    <izvorni_sadrzaj>
      <item>ZZ Saša Vitale, Siget 8, 10000 Zagreb punomoćnik sudionika u postupku KERA-TECH d.o.o. za građevinske, trgovačke i ugostiteljske usluge</item>
      <item>Marijana Sabljić, OIB 67071032106, Ribnjak 22, 10000 Zagreb</item>
      <item>VJEROVNICI</item>
    </izvorni_sadrzaj>
    <derivirana_varijabla naziv="DomainObject.Predmet.OstaliListFormatedWithAdressOIB_1">
      <item>ZZ Saša Vitale, Siget 8, 10000 Zagreb punomoćnik sudionika u postupku KERA-TECH d.o.o. za građevinske, trgovačke i ugostiteljske usluge</item>
      <item>Marijana Sabljić, OIB 67071032106, Ribnjak 22, 10000 Zagreb</item>
      <item>VJEROVNICI</item>
    </derivirana_varijabla>
  </DomainObject.Predmet.OstaliListFormatedWithAdressOIB>
  <DomainObject.Predmet.OstaliListNazivFormated>
    <izvorni_sadrzaj>
      <item>ZZ Saša Vitale</item>
      <item>Marijana Sabljić</item>
      <item>VJEROVNICI</item>
    </izvorni_sadrzaj>
    <derivirana_varijabla naziv="DomainObject.Predmet.OstaliListNazivFormated_1">
      <item>ZZ Saša Vitale</item>
      <item>Marijana Sabljić</item>
      <item>VJEROVNICI</item>
    </derivirana_varijabla>
  </DomainObject.Predmet.OstaliListNazivFormated>
  <DomainObject.Predmet.OstaliListNazivFormatedOIB>
    <izvorni_sadrzaj>
      <item>ZZ Saša Vitale</item>
      <item>Marijana Sabljić, OIB 67071032106</item>
      <item>VJEROVNICI</item>
    </izvorni_sadrzaj>
    <derivirana_varijabla naziv="DomainObject.Predmet.OstaliListNazivFormatedOIB_1">
      <item>ZZ Saša Vitale</item>
      <item>Marijana Sabljić, OIB 67071032106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KERA-TECH d.o.o. za građevinske, trgovačke i ugostiteljske usluge</izvorni_sadrzaj>
    <derivirana_varijabla naziv="DomainObject.Predmet.ProtustrankaIDrugi_1">KERA-TECH d.o.o. za građevinske, trgovačke i ugostiteljske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KERA-TECH d.o.o. za građevinske, trgovačke i ugostiteljske usluge, OIB 69934328805, SIGET 8, 10000 Zagreb</izvorni_sadrzaj>
    <derivirana_varijabla naziv="DomainObject.Predmet.ProtustrankaIDrugiAdressOIB_1">KERA-TECH d.o.o. za građevinske, trgovačke i ugostiteljske usluge, OIB 69934328805,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KERA-TECH d.o.o. za građevinske, trgovačke i ugostiteljske usluge</item>
      <item>ZZ Saša Vitale</item>
      <item>Marijana Sabljić</item>
      <item>VJEROVNICI</item>
    </izvorni_sadrzaj>
    <derivirana_varijabla naziv="DomainObject.Predmet.SudioniciListNaziv_1">
      <item>FINA ZAGREB</item>
      <item>KERA-TECH d.o.o. za građevinske, trgovačke i ugostiteljske usluge</item>
      <item>ZZ Saša Vitale</item>
      <item>Marijana Sabljić</item>
      <item>VJEROVNICI</item>
    </derivirana_varijabla>
  </DomainObject.Predmet.SudioniciListNaziv>
  <DomainObject.Predmet.SudioniciListAdressOIB>
    <izvorni_sadrzaj>
      <item>FINA ZAGREB, OIB 85821130368, ILICA 307,10000 Zagreb</item>
      <item>KERA-TECH d.o.o. za građevinske, trgovačke i ugostiteljske usluge, OIB 69934328805, SIGET 8,10000 Zagreb</item>
      <item>ZZ Saša Vitale, Siget 8,10000 Zagreb</item>
      <item>Marijana Sabljić, OIB 67071032106, Ribnjak 22,10000 Zagreb</item>
      <item>VJEROVNICI</item>
    </izvorni_sadrzaj>
    <derivirana_varijabla naziv="DomainObject.Predmet.SudioniciListAdressOIB_1">
      <item>FINA ZAGREB, OIB 85821130368, ILICA 307,10000 Zagreb</item>
      <item>KERA-TECH d.o.o. za građevinske, trgovačke i ugostiteljske usluge, OIB 69934328805, SIGET 8,10000 Zagreb</item>
      <item>ZZ Saša Vitale, Siget 8,10000 Zagreb</item>
      <item>Marijana Sabljić, OIB 67071032106, Ribnjak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69934328805</item>
      <item>, OIB null</item>
      <item>, OIB 67071032106</item>
      <item>, OIB null</item>
    </izvorni_sadrzaj>
    <derivirana_varijabla naziv="DomainObject.Predmet.SudioniciListNazivOIB_1">
      <item>, OIB 85821130368</item>
      <item>, OIB 69934328805</item>
      <item>, OIB null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7. listopada 2016.</izvorni_sadrzaj>
    <derivirana_varijabla naziv="DomainObject.PredzadnjaOdlukaIzPredmeta.DatumDonosenjaOdluke_1">7. listopada 2016.</derivirana_varijabla>
  </DomainObject.PredzadnjaOdlukaIzPredmeta.DatumDonosenjaOdluke>
  <DomainObject.PredzadnjaOdlukaIzPredmeta.Oznaka>
    <izvorni_sadrzaj>St-1758/2013-51</izvorni_sadrzaj>
    <derivirana_varijabla naziv="DomainObject.PredzadnjaOdlukaIzPredmeta.Oznaka_1">St-1758/2013-51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904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2019-04-05T09:53:00Z</dcterms:created>
  <dc:creator>nmarkovic</dc:creator>
  <cp:lastModifiedBy>Dijana Hadžić</cp:lastModifiedBy>
  <cp:lastPrinted>2019-04-05T11:16:00Z</cp:lastPrinted>
  <dcterms:modified xmlns:xsi="http://www.w3.org/2001/XMLSchema-instance" xsi:type="dcterms:W3CDTF">2019-04-05T11:17:00Z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(30.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