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78f6" w14:paraId="eb778f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48270D">
        <w:t>102</w:t>
      </w:r>
      <w:r w:rsidR="00B80AFD">
        <w:t>4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B80AFD">
        <w:t>ZIKAS KABEL</w:t>
      </w:r>
      <w:r w:rsidR="00B80AFD" w:rsidRPr="00BB3D58">
        <w:t xml:space="preserve"> d.o.o. za </w:t>
      </w:r>
      <w:r w:rsidR="00B80AFD">
        <w:t>proizvodnju</w:t>
      </w:r>
      <w:r w:rsidR="00B80AFD" w:rsidRPr="00BB3D58">
        <w:t>, trgovinu i usluge</w:t>
      </w:r>
      <w:r w:rsidR="00B80AFD">
        <w:t>, Zagreb, Sokolgradska 66, MBS: 080785244, OIB: 27118352604</w:t>
      </w:r>
      <w:r>
        <w:t>, dana 1</w:t>
      </w:r>
      <w:r w:rsidR="003E0B42">
        <w:t>8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B80AFD">
        <w:t>ZIKAS KABEL</w:t>
      </w:r>
      <w:r w:rsidR="00B80AFD" w:rsidRPr="00BB3D58">
        <w:t xml:space="preserve"> d.o.o. za </w:t>
      </w:r>
      <w:r w:rsidR="00B80AFD">
        <w:t>proizvodnju</w:t>
      </w:r>
      <w:r w:rsidR="00B80AFD" w:rsidRPr="00BB3D58">
        <w:t>, trgovinu i usluge</w:t>
      </w:r>
      <w:r w:rsidR="00B80AFD">
        <w:t>, Zagreb, Sokolgradska 66, MBS: 080785244, OIB: 27118352604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DA7F49" w:rsidR="00D02C9E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DA7F49" w:rsidRPr="00B03FBD">
        <w:t xml:space="preserve">Mladen Beljo, </w:t>
      </w:r>
      <w:r w:rsidR="00DA7F49">
        <w:t>Vinkovci</w:t>
      </w:r>
      <w:r w:rsidR="00DA7F49" w:rsidRPr="00B03FBD">
        <w:t xml:space="preserve">, </w:t>
      </w:r>
      <w:r w:rsidR="00DA7F49">
        <w:t>Antuna Mihanovića 1</w:t>
      </w:r>
      <w:r w:rsidR="00DA7F49" w:rsidRPr="00B03FBD">
        <w:t>, OIB</w:t>
      </w:r>
      <w:r w:rsidR="00DA7F49">
        <w:t>:</w:t>
      </w:r>
      <w:r w:rsidR="00DA7F49" w:rsidRPr="00B03FBD">
        <w:t xml:space="preserve"> 76591147167</w:t>
      </w:r>
      <w:r w:rsidR="00DA7F49">
        <w:t>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B80AFD">
        <w:t>ZIKAS KABEL</w:t>
      </w:r>
      <w:r w:rsidR="00B80AFD" w:rsidRPr="00BB3D58">
        <w:t xml:space="preserve"> d.o.o. za </w:t>
      </w:r>
      <w:r w:rsidR="00B80AFD">
        <w:t>proizvodnju</w:t>
      </w:r>
      <w:r w:rsidR="00B80AFD" w:rsidRPr="00BB3D58">
        <w:t>, trgovinu i usluge</w:t>
      </w:r>
      <w:r w:rsidR="00B80AFD">
        <w:t>, Zagreb, Sokolgradska 66, MBS: 080785244, OIB: 27118352604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 xml:space="preserve">podnijela je dana </w:t>
      </w:r>
      <w:r w:rsidR="00CB3D90">
        <w:t>20</w:t>
      </w:r>
      <w:r w:rsidR="001F3914">
        <w:t>. siječnj</w:t>
      </w:r>
      <w:r>
        <w:t xml:space="preserve">a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B80AFD">
        <w:t>ZIKAS KABEL</w:t>
      </w:r>
      <w:r w:rsidR="00B80AFD" w:rsidRPr="00BB3D58">
        <w:t xml:space="preserve"> d.o.o. za </w:t>
      </w:r>
      <w:r w:rsidR="00B80AFD">
        <w:t>proizvodnju</w:t>
      </w:r>
      <w:r w:rsidR="00B80AFD" w:rsidRPr="00BB3D58">
        <w:t>, trgovinu i usluge</w:t>
      </w:r>
      <w:r w:rsidR="00B80AFD">
        <w:t>, Zagreb, Sokolgradska 66, MBS: 080785244, OIB: 27118352604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10</w:t>
      </w:r>
      <w:r w:rsidR="0048270D">
        <w:t>2</w:t>
      </w:r>
      <w:r w:rsidR="00B80AFD">
        <w:t>4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B43911">
        <w:t>6</w:t>
      </w:r>
      <w:r>
        <w:t>. svibnja 2016. godine objavio oglas na mrežnoj stranici e-Oglasna ploča sudova pod poslovnim brojem St-</w:t>
      </w:r>
      <w:r w:rsidR="00626C97">
        <w:t>10</w:t>
      </w:r>
      <w:r w:rsidR="00457193">
        <w:t>2</w:t>
      </w:r>
      <w:r w:rsidR="00B80AFD">
        <w:t>4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3E0B42">
        <w:t>8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8F3659" w:rsidP="009A079B" w:rsidR="009A079B">
      <w:pPr>
        <w:pStyle w:val="Tijeloteksta"/>
        <w:numPr>
          <w:ilvl w:val="0"/>
          <w:numId w:val="1"/>
        </w:numPr>
        <w:jc w:val="left"/>
      </w:pPr>
      <w:r>
        <w:t>Kal. 15</w:t>
      </w:r>
      <w:r w:rsidR="009A079B"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684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33A91"/>
    <w:rsid w:val="00191684"/>
    <w:rsid w:val="001B7998"/>
    <w:rsid w:val="001F3914"/>
    <w:rsid w:val="002300ED"/>
    <w:rsid w:val="002948EE"/>
    <w:rsid w:val="002A5389"/>
    <w:rsid w:val="002D5C8E"/>
    <w:rsid w:val="002E38D3"/>
    <w:rsid w:val="00302052"/>
    <w:rsid w:val="00333EEE"/>
    <w:rsid w:val="00351805"/>
    <w:rsid w:val="00375581"/>
    <w:rsid w:val="003767B0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61FA"/>
    <w:rsid w:val="00882C55"/>
    <w:rsid w:val="008A1EAC"/>
    <w:rsid w:val="008D09CA"/>
    <w:rsid w:val="008F3659"/>
    <w:rsid w:val="009041C6"/>
    <w:rsid w:val="00977BE7"/>
    <w:rsid w:val="00987572"/>
    <w:rsid w:val="009A079B"/>
    <w:rsid w:val="00A35A69"/>
    <w:rsid w:val="00A5754A"/>
    <w:rsid w:val="00AC2EA2"/>
    <w:rsid w:val="00AE6351"/>
    <w:rsid w:val="00B43911"/>
    <w:rsid w:val="00B447A0"/>
    <w:rsid w:val="00B80AFD"/>
    <w:rsid w:val="00B82754"/>
    <w:rsid w:val="00BB1CF1"/>
    <w:rsid w:val="00C3775B"/>
    <w:rsid w:val="00C76E52"/>
    <w:rsid w:val="00C818C4"/>
    <w:rsid w:val="00C824FB"/>
    <w:rsid w:val="00CB3D90"/>
    <w:rsid w:val="00CC09E0"/>
    <w:rsid w:val="00CD09EC"/>
    <w:rsid w:val="00D02C9E"/>
    <w:rsid w:val="00D21A2C"/>
    <w:rsid w:val="00D5170D"/>
    <w:rsid w:val="00D60AEF"/>
    <w:rsid w:val="00DA15C8"/>
    <w:rsid w:val="00DA3881"/>
    <w:rsid w:val="00DA7F49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856B5"/>
    <w:rsid w:val="00FA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1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9168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168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68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68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1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9168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168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68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68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St-1024/2016</izvorni_sadrzaj>
    <derivirana_varijabla naziv="DomainObject.Predmet.OznakaBroj_1">St-1024/2016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ZIKAS KABEL d.o.o.</izvorni_sadrzaj>
    <derivirana_varijabla naziv="DomainObject.Predmet.ProtustrankaFormated_1">  ZIKAS KABEL d.o.o.</derivirana_varijabla>
  </DomainObject.Predmet.ProtustrankaFormated>
  <DomainObject.Predmet.ProtustrankaFormatedOIB>
    <izvorni_sadrzaj>  ZIKAS KABEL d.o.o., OIB 27118352604</izvorni_sadrzaj>
    <derivirana_varijabla naziv="DomainObject.Predmet.ProtustrankaFormatedOIB_1">  ZIKAS KABEL d.o.o., OIB 27118352604</derivirana_varijabla>
  </DomainObject.Predmet.ProtustrankaFormatedOIB>
  <DomainObject.Predmet.ProtustrankaFormatedWithAdress>
    <izvorni_sadrzaj> ZIKAS KABEL d.o.o., Sokolgradska 66, 10000 Zagreb</izvorni_sadrzaj>
    <derivirana_varijabla naziv="DomainObject.Predmet.ProtustrankaFormatedWithAdress_1"> ZIKAS KABEL d.o.o., Sokolgradska 66, 10000 Zagreb</derivirana_varijabla>
  </DomainObject.Predmet.ProtustrankaFormatedWithAdress>
  <DomainObject.Predmet.ProtustrankaFormatedWithAdressOIB>
    <izvorni_sadrzaj> ZIKAS KABEL d.o.o., OIB 27118352604, Sokolgradska 66, 10000 Zagreb</izvorni_sadrzaj>
    <derivirana_varijabla naziv="DomainObject.Predmet.ProtustrankaFormatedWithAdressOIB_1"> ZIKAS KABEL d.o.o., OIB 27118352604, Sokolgradska 66, 10000 Zagreb</derivirana_varijabla>
  </DomainObject.Predmet.ProtustrankaFormatedWithAdressOIB>
  <DomainObject.Predmet.ProtustrankaWithAdress>
    <izvorni_sadrzaj>ZIKAS KABEL d.o.o. Sokolgradska 66, 10000 Zagreb</izvorni_sadrzaj>
    <derivirana_varijabla naziv="DomainObject.Predmet.ProtustrankaWithAdress_1">ZIKAS KABEL d.o.o. Sokolgradska 66, 10000 Zagreb</derivirana_varijabla>
  </DomainObject.Predmet.ProtustrankaWithAdress>
  <DomainObject.Predmet.ProtustrankaWithAdressOIB>
    <izvorni_sadrzaj>ZIKAS KABEL d.o.o., OIB 27118352604, Sokolgradska 66, 10000 Zagreb</izvorni_sadrzaj>
    <derivirana_varijabla naziv="DomainObject.Predmet.ProtustrankaWithAdressOIB_1">ZIKAS KABEL d.o.o., OIB 27118352604, Sokolgradska 66, 10000 Zagreb</derivirana_varijabla>
  </DomainObject.Predmet.ProtustrankaWithAdressOIB>
  <DomainObject.Predmet.ProtustrankaNazivFormated>
    <izvorni_sadrzaj>ZIKAS KABEL d.o.o.</izvorni_sadrzaj>
    <derivirana_varijabla naziv="DomainObject.Predmet.ProtustrankaNazivFormated_1">ZIKAS KABEL d.o.o.</derivirana_varijabla>
  </DomainObject.Predmet.ProtustrankaNazivFormated>
  <DomainObject.Predmet.ProtustrankaNazivFormatedOIB>
    <izvorni_sadrzaj>ZIKAS KABEL d.o.o., OIB 27118352604</izvorni_sadrzaj>
    <derivirana_varijabla naziv="DomainObject.Predmet.ProtustrankaNazivFormatedOIB_1">ZIKAS KABEL d.o.o., OIB 27118352604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ZIKAS KABEL d.o.o.</item>
    </izvorni_sadrzaj>
    <derivirana_varijabla naziv="DomainObject.Predmet.ProtuStrankaListFormated_1">
      <item>ZIKAS KABEL d.o.o.</item>
    </derivirana_varijabla>
  </DomainObject.Predmet.ProtuStrankaListFormated>
  <DomainObject.Predmet.ProtuStrankaListFormatedOIB>
    <izvorni_sadrzaj>
      <item>ZIKAS KABEL d.o.o., OIB 27118352604</item>
    </izvorni_sadrzaj>
    <derivirana_varijabla naziv="DomainObject.Predmet.ProtuStrankaListFormatedOIB_1">
      <item>ZIKAS KABEL d.o.o., OIB 27118352604</item>
    </derivirana_varijabla>
  </DomainObject.Predmet.ProtuStrankaListFormatedOIB>
  <DomainObject.Predmet.ProtuStrankaListFormatedWithAdress>
    <izvorni_sadrzaj>
      <item>ZIKAS KABEL d.o.o., Sokolgradska 66, 10000 Zagreb</item>
    </izvorni_sadrzaj>
    <derivirana_varijabla naziv="DomainObject.Predmet.ProtuStrankaListFormatedWithAdress_1">
      <item>ZIKAS KABEL d.o.o., Sokolgradska 66, 10000 Zagreb</item>
    </derivirana_varijabla>
  </DomainObject.Predmet.ProtuStrankaListFormatedWithAdress>
  <DomainObject.Predmet.ProtuStrankaListFormatedWithAdressOIB>
    <izvorni_sadrzaj>
      <item>ZIKAS KABEL d.o.o., OIB 27118352604, Sokolgradska 66, 10000 Zagreb</item>
    </izvorni_sadrzaj>
    <derivirana_varijabla naziv="DomainObject.Predmet.ProtuStrankaListFormatedWithAdressOIB_1">
      <item>ZIKAS KABEL d.o.o., OIB 27118352604, Sokolgradska 66, 10000 Zagreb</item>
    </derivirana_varijabla>
  </DomainObject.Predmet.ProtuStrankaListFormatedWithAdressOIB>
  <DomainObject.Predmet.ProtuStrankaListNazivFormated>
    <izvorni_sadrzaj>
      <item>ZIKAS KABEL d.o.o.</item>
    </izvorni_sadrzaj>
    <derivirana_varijabla naziv="DomainObject.Predmet.ProtuStrankaListNazivFormated_1">
      <item>ZIKAS KABEL d.o.o.</item>
    </derivirana_varijabla>
  </DomainObject.Predmet.ProtuStrankaListNazivFormated>
  <DomainObject.Predmet.ProtuStrankaListNazivFormatedOIB>
    <izvorni_sadrzaj>
      <item>ZIKAS KABEL d.o.o., OIB 27118352604</item>
    </izvorni_sadrzaj>
    <derivirana_varijabla naziv="DomainObject.Predmet.ProtuStrankaListNazivFormatedOIB_1">
      <item>ZIKAS KABEL d.o.o., OIB 27118352604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ZIKAS KABEL d.o.o.</izvorni_sadrzaj>
    <derivirana_varijabla naziv="DomainObject.Predmet.ProtustrankaIDrugi_1">ZIKAS KABEL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ZIKAS KABEL d.o.o., OIB 27118352604, Sokolgradska 66, 10000 Zagreb</izvorni_sadrzaj>
    <derivirana_varijabla naziv="DomainObject.Predmet.ProtustrankaIDrugiAdressOIB_1">ZIKAS KABEL d.o.o., OIB 27118352604, Sokolgradska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ZIKAS KABEL d.o.o.</item>
      <item>FINA Regionalni centar Zagreb</item>
    </izvorni_sadrzaj>
    <derivirana_varijabla naziv="DomainObject.Predmet.SudioniciListNaziv_1">
      <item>ZIKAS KABEL d.o.o.</item>
      <item>FINA Regionalni centar Zagreb</item>
    </derivirana_varijabla>
  </DomainObject.Predmet.SudioniciListNaziv>
  <DomainObject.Predmet.SudioniciListAdressOIB>
    <izvorni_sadrzaj>
      <item>ZIKAS KABEL d.o.o., OIB 27118352604, Sokolgradska 66,10000 Zagreb</item>
      <item>FINA Regionalni centar Zagreb, OIB 85821130368, Trg svibanjskih žrtava 1995. 1,10000 Zagreb</item>
    </izvorni_sadrzaj>
    <derivirana_varijabla naziv="DomainObject.Predmet.SudioniciListAdressOIB_1">
      <item>ZIKAS KABEL d.o.o., OIB 27118352604, Sokolgradska 66,10000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27118352604</item>
      <item>, OIB 85821130368</item>
    </izvorni_sadrzaj>
    <derivirana_varijabla naziv="DomainObject.Predmet.SudioniciListNazivOIB_1">
      <item>, OIB 27118352604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3B4AC-A8D0-4129-97BB-FF5E8CD0B0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2620</properties:Characters>
  <properties:Lines>96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2016-08-18T05:02:00Z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2016-08-18T06:58:00Z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