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9909" w14:paraId="55d9909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3F5B33" w:rsidRPr="00575231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3F5B33" w:rsidRPr="00575231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3F5B33" w:rsidRPr="00575231">
        <w:rPr>
          <w:rFonts w:hAnsi="Times New Roman" w:ascii="Times New Roman"/>
        </w:rPr>
        <w:t xml:space="preserve">, površine 7138 m2, i to: 136. Suvlasnički dio: 5/10000 ETAŽNO VLASNIŠTVO (E-136), </w:t>
      </w:r>
      <w:r w:rsidR="003F5B33" w:rsidRPr="00575231">
        <w:rPr>
          <w:rFonts w:eastAsia="Calibri" w:hAnsi="Times New Roman" w:ascii="Times New Roman"/>
        </w:rPr>
        <w:t>Parkirno garažno mjesto PMG. 105.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3F5B33" w:rsidRPr="00575231">
        <w:rPr>
          <w:rFonts w:eastAsia="Calibri" w:hAnsi="Times New Roman" w:ascii="Times New Roman"/>
        </w:rPr>
        <w:t xml:space="preserve">16.900,00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4F3E5A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4F3E5A">
        <w:t>,v.r.</w:t>
      </w:r>
    </w:p>
    <w:p w:rsidRDefault="004F3E5A" w:rsidP="00D338FD" w:rsidR="004F3E5A" w:rsidRPr="004F3E5A">
      <w:pPr>
        <w:pStyle w:val="Uvuenotijeloteksta"/>
        <w:ind w:firstLine="141" w:left="1983"/>
        <w:jc w:val="right"/>
      </w:pPr>
      <w:r w:rsidRPr="004F3E5A">
        <w:t>Za točnost otpravka</w:t>
      </w:r>
    </w:p>
    <w:p w:rsidRDefault="004F3E5A" w:rsidP="00CE7DEC" w:rsidR="00CE7DEC" w:rsidRPr="004F3E5A">
      <w:pPr>
        <w:jc w:val="right"/>
        <w:rPr>
          <w:rFonts w:hAnsi="Times New Roman" w:ascii="Times New Roman"/>
        </w:rPr>
      </w:pPr>
      <w:r w:rsidRPr="004F3E5A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4F3E5A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3F5B33">
          <w:rPr>
            <w:rFonts w:hAnsi="Times New Roman" w:ascii="Times New Roman"/>
          </w:rPr>
          <w:t>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C2854"/>
    <w:rsid w:val="003D3567"/>
    <w:rsid w:val="003E01D6"/>
    <w:rsid w:val="003E7BA0"/>
    <w:rsid w:val="003F5B33"/>
    <w:rsid w:val="00400468"/>
    <w:rsid w:val="004B7897"/>
    <w:rsid w:val="004C6A3F"/>
    <w:rsid w:val="004D1175"/>
    <w:rsid w:val="004D38B6"/>
    <w:rsid w:val="004E7699"/>
    <w:rsid w:val="004F14A9"/>
    <w:rsid w:val="004F3E5A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702"/>
    <w:rsid w:val="006A7CDD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30101"/>
    <w:rsid w:val="00E319FB"/>
    <w:rsid w:val="00E31B6C"/>
    <w:rsid w:val="00E57739"/>
    <w:rsid w:val="00E7717D"/>
    <w:rsid w:val="00E86432"/>
    <w:rsid w:val="00EB1DC0"/>
    <w:rsid w:val="00EB688E"/>
    <w:rsid w:val="00EC1572"/>
    <w:rsid w:val="00EC2DFD"/>
    <w:rsid w:val="00ED4EFF"/>
    <w:rsid w:val="00EE4B11"/>
    <w:rsid w:val="00EF4896"/>
    <w:rsid w:val="00F01929"/>
    <w:rsid w:val="00F103B7"/>
    <w:rsid w:val="00F1676B"/>
    <w:rsid w:val="00F17E53"/>
    <w:rsid w:val="00F27BD3"/>
    <w:rsid w:val="00F43ADD"/>
    <w:rsid w:val="00F57B63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F3E5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4F3E5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4F3E5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4F3E5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0DECF-C52E-445A-8358-FD5C83C2C1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2019-01-17T12:24:00Z</dcterms:created>
  <dc:creator>x</dc:creator>
  <cp:lastModifiedBy>Matea Bizjak</cp:lastModifiedBy>
  <cp:lastPrinted>2019-01-17T12:25:00Z</cp:lastPrinted>
  <dcterms:modified xmlns:xsi="http://www.w3.org/2001/XMLSchema-instance" xsi:type="dcterms:W3CDTF">2019-01-17T12:25:00Z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