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9aca" w14:paraId="6399ac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75FFE">
        <w:t>5542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C5378A">
        <w:t>24</w:t>
      </w:r>
      <w:r w:rsidR="00AC4528">
        <w:t>.</w:t>
      </w:r>
      <w:r w:rsidR="00BD429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75FFE">
        <w:t xml:space="preserve">G.P.AKUMULATOR d.o.o., , Sisačka 1, Popovača </w:t>
      </w:r>
      <w:r w:rsidR="008C3477">
        <w:t>(</w:t>
      </w:r>
      <w:r w:rsidR="00B75FFE">
        <w:t>OIB:00287787475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B75FFE">
        <w:t>2.036,54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C5378A">
        <w:t>24</w:t>
      </w:r>
      <w:r w:rsidR="00BD4292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53E15"/>
    <w:rsid w:val="00B75FFE"/>
    <w:rsid w:val="00B82153"/>
    <w:rsid w:val="00B82F18"/>
    <w:rsid w:val="00B91784"/>
    <w:rsid w:val="00BD2EC6"/>
    <w:rsid w:val="00BD4292"/>
    <w:rsid w:val="00BE2159"/>
    <w:rsid w:val="00C5378A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5542</izvorni_sadrzaj>
    <derivirana_varijabla naziv="DomainObject.Predmet.Broj_1">5542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St-5542/2015</izvorni_sadrzaj>
    <derivirana_varijabla naziv="DomainObject.Predmet.OznakaBroj_1">St-5542/2015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AKUMULATOR d.o.o. zastupanog po punomoćniku Vesna Grgić</izvorni_sadrzaj>
    <derivirana_varijabla naziv="DomainObject.Predmet.ProtustrankaFormated_1">  G.P. AKUMULATOR d.o.o. zastupanog po punomoćniku Vesna Grgić</derivirana_varijabla>
  </DomainObject.Predmet.ProtustrankaFormated>
  <DomainObject.Predmet.ProtustrankaFormatedOIB>
    <izvorni_sadrzaj>  G.P. AKUMULATOR d.o.o., OIB 00287787475 zastupanog po punomoćniku Vesna Grgić</izvorni_sadrzaj>
    <derivirana_varijabla naziv="DomainObject.Predmet.ProtustrankaFormatedOIB_1">  G.P. AKUMULATOR d.o.o., OIB 00287787475 zastupanog po punomoćniku Vesna Grgić</derivirana_varijabla>
  </DomainObject.Predmet.ProtustrankaFormatedOIB>
  <DomainObject.Predmet.ProtustrankaFormatedWithAdress>
    <izvorni_sadrzaj> G.P. AKUMULATOR d.o.o., Sisačka 1, 44317 Popovača zastupanog po punomoćniku Vesna Grgić</izvorni_sadrzaj>
    <derivirana_varijabla naziv="DomainObject.Predmet.ProtustrankaFormatedWithAdress_1"> G.P. AKUMULATOR d.o.o., Sisačka 1, 44317 Popovača zastupanog po punomoćniku Vesna Grgić</derivirana_varijabla>
  </DomainObject.Predmet.ProtustrankaFormatedWithAdress>
  <DomainObject.Predmet.ProtustrankaFormatedWithAdressOIB>
    <izvorni_sadrzaj> G.P. AKUMULATOR d.o.o., OIB 00287787475, Sisačka 1, 44317 Popovača zastupanog po punomoćniku Vesna Grgić</izvorni_sadrzaj>
    <derivirana_varijabla naziv="DomainObject.Predmet.ProtustrankaFormatedWithAdressOIB_1"> G.P. AKUMULATOR d.o.o., OIB 00287787475, Sisačka 1, 44317 Popovača zastupanog po punomoćniku Vesna Grgić</derivirana_varijabla>
  </DomainObject.Predmet.ProtustrankaFormatedWithAdressOIB>
  <DomainObject.Predmet.ProtustrankaWithAdress>
    <izvorni_sadrzaj>G.P. AKUMULATOR d.o.o. Sisačka 1, 44317 Popovača</izvorni_sadrzaj>
    <derivirana_varijabla naziv="DomainObject.Predmet.ProtustrankaWithAdress_1">G.P. AKUMULATOR d.o.o. Sisačka 1, 44317 Popovača</derivirana_varijabla>
  </DomainObject.Predmet.ProtustrankaWithAdress>
  <DomainObject.Predmet.ProtustrankaWithAdressOIB>
    <izvorni_sadrzaj>G.P. AKUMULATOR d.o.o., OIB 00287787475, Sisačka 1, 44317 Popovača</izvorni_sadrzaj>
    <derivirana_varijabla naziv="DomainObject.Predmet.ProtustrankaWithAdressOIB_1">G.P. AKUMULATOR d.o.o., OIB 00287787475, Sisačka 1, 44317 Popovača</derivirana_varijabla>
  </DomainObject.Predmet.ProtustrankaWithAdressOIB>
  <DomainObject.Predmet.ProtustrankaNazivFormated>
    <izvorni_sadrzaj>G.P. AKUMULATOR d.o.o.</izvorni_sadrzaj>
    <derivirana_varijabla naziv="DomainObject.Predmet.ProtustrankaNazivFormated_1">G.P. AKUMULATOR d.o.o.</derivirana_varijabla>
  </DomainObject.Predmet.ProtustrankaNazivFormated>
  <DomainObject.Predmet.ProtustrankaNazivFormatedOIB>
    <izvorni_sadrzaj>G.P. AKUMULATOR d.o.o., OIB 00287787475</izvorni_sadrzaj>
    <derivirana_varijabla naziv="DomainObject.Predmet.ProtustrankaNazivFormatedOIB_1">G.P. AKUMULATOR d.o.o., OIB 00287787475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G.P. AKUMULATOR d.o.o. zastupanog po punomoćniku Vesna Grgić</item>
    </izvorni_sadrzaj>
    <derivirana_varijabla naziv="DomainObject.Predmet.ProtuStrankaListFormated_1">
      <item>G.P. AKUMULATOR d.o.o. zastupanog po punomoćniku Vesna Grgić</item>
    </derivirana_varijabla>
  </DomainObject.Predmet.ProtuStrankaListFormated>
  <DomainObject.Predmet.ProtuStrankaListFormatedOIB>
    <izvorni_sadrzaj>
      <item>G.P. AKUMULATOR d.o.o., OIB 00287787475 zastupanog po punomoćniku Vesna Grgić</item>
    </izvorni_sadrzaj>
    <derivirana_varijabla naziv="DomainObject.Predmet.ProtuStrankaListFormatedOIB_1">
      <item>G.P. AKUMULATOR d.o.o., OIB 00287787475 zastupanog po punomoćniku Vesna Grgić</item>
    </derivirana_varijabla>
  </DomainObject.Predmet.ProtuStrankaListFormatedOIB>
  <DomainObject.Predmet.ProtuStrankaListFormatedWithAdress>
    <izvorni_sadrzaj>
      <item>G.P. AKUMULATOR d.o.o., Sisačka 1, 44317 Popovača zastupanog po punomoćniku Vesna Grgić</item>
    </izvorni_sadrzaj>
    <derivirana_varijabla naziv="DomainObject.Predmet.ProtuStrankaListFormatedWithAdress_1">
      <item>G.P. AKUMULATOR d.o.o., Sisačka 1, 44317 Popovača zastupanog po punomoćniku Vesna Grgić</item>
    </derivirana_varijabla>
  </DomainObject.Predmet.ProtuStrankaListFormatedWithAdress>
  <DomainObject.Predmet.ProtuStrankaListFormatedWithAdressOIB>
    <izvorni_sadrzaj>
      <item>G.P. AKUMULATOR d.o.o., OIB 00287787475, Sisačka 1, 44317 Popovača zastupanog po punomoćniku Vesna Grgić</item>
    </izvorni_sadrzaj>
    <derivirana_varijabla naziv="DomainObject.Predmet.ProtuStrankaListFormatedWithAdressOIB_1">
      <item>G.P. AKUMULATOR d.o.o., OIB 00287787475, Sisačka 1, 44317 Popovača zastupanog po punomoćniku Vesna Grgić</item>
    </derivirana_varijabla>
  </DomainObject.Predmet.ProtuStrankaListFormatedWithAdressOIB>
  <DomainObject.Predmet.ProtuStrankaListNazivFormated>
    <izvorni_sadrzaj>
      <item>G.P. AKUMULATOR d.o.o.</item>
    </izvorni_sadrzaj>
    <derivirana_varijabla naziv="DomainObject.Predmet.ProtuStrankaListNazivFormated_1">
      <item>G.P. AKUMULATOR d.o.o.</item>
    </derivirana_varijabla>
  </DomainObject.Predmet.ProtuStrankaListNazivFormated>
  <DomainObject.Predmet.ProtuStrankaListNazivFormatedOIB>
    <izvorni_sadrzaj>
      <item>G.P. AKUMULATOR d.o.o., OIB 00287787475</item>
    </izvorni_sadrzaj>
    <derivirana_varijabla naziv="DomainObject.Predmet.ProtuStrankaListNazivFormatedOIB_1">
      <item>G.P. AKUMULATOR d.o.o., OIB 00287787475</item>
    </derivirana_varijabla>
  </DomainObject.Predmet.ProtuStrankaListNazivFormatedOIB>
  <DomainObject.Predmet.OstaliListFormated>
    <izvorni_sadrzaj>
      <item>Vesna Grgić punomoćnik sudionika u postupku G.P. AKUMULATOR d.o.o.</item>
    </izvorni_sadrzaj>
    <derivirana_varijabla naziv="DomainObject.Predmet.OstaliListFormated_1">
      <item>Vesna Grgić punomoćnik sudionika u postupku G.P. AKUMULATOR d.o.o.</item>
    </derivirana_varijabla>
  </DomainObject.Predmet.OstaliListFormated>
  <DomainObject.Predmet.OstaliListFormatedOIB>
    <izvorni_sadrzaj>
      <item>Vesna Grgić, OIB 13344520027 punomoćnik sudionika u postupku G.P. AKUMULATOR d.o.o.</item>
    </izvorni_sadrzaj>
    <derivirana_varijabla naziv="DomainObject.Predmet.OstaliListFormatedOIB_1">
      <item>Vesna Grgić, OIB 13344520027 punomoćnik sudionika u postupku G.P. AKUMULATOR d.o.o.</item>
    </derivirana_varijabla>
  </DomainObject.Predmet.OstaliListFormatedOIB>
  <DomainObject.Predmet.OstaliListFormatedWithAdress>
    <izvorni_sadrzaj>
      <item>Vesna Grgić, Tesla Nikole 11, 44317 Popovača punomoćnik sudionika u postupku G.P. AKUMULATOR d.o.o.</item>
    </izvorni_sadrzaj>
    <derivirana_varijabla naziv="DomainObject.Predmet.OstaliListFormatedWithAdress_1">
      <item>Vesna Grgić, Tesla Nikole 11, 44317 Popovača punomoćnik sudionika u postupku G.P. AKUMULATOR d.o.o.</item>
    </derivirana_varijabla>
  </DomainObject.Predmet.OstaliListFormatedWithAdress>
  <DomainObject.Predmet.OstaliListFormatedWithAdressOIB>
    <izvorni_sadrzaj>
      <item>Vesna Grgić, OIB 13344520027, Tesla Nikole 11, 44317 Popovača punomoćnik sudionika u postupku G.P. AKUMULATOR d.o.o.</item>
    </izvorni_sadrzaj>
    <derivirana_varijabla naziv="DomainObject.Predmet.OstaliListFormatedWithAdressOIB_1">
      <item>Vesna Grgić, OIB 13344520027, Tesla Nikole 11, 44317 Popovača punomoćnik sudionika u postupku G.P. AKUMULATOR d.o.o.</item>
    </derivirana_varijabla>
  </DomainObject.Predmet.OstaliListFormatedWithAdressOIB>
  <DomainObject.Predmet.OstaliListNazivFormated>
    <izvorni_sadrzaj>
      <item>Vesna Grgić</item>
    </izvorni_sadrzaj>
    <derivirana_varijabla naziv="DomainObject.Predmet.OstaliListNazivFormated_1">
      <item>Vesna Grgić</item>
    </derivirana_varijabla>
  </DomainObject.Predmet.OstaliListNazivFormated>
  <DomainObject.Predmet.OstaliListNazivFormatedOIB>
    <izvorni_sadrzaj>
      <item>Vesna Grgić, OIB 13344520027</item>
    </izvorni_sadrzaj>
    <derivirana_varijabla naziv="DomainObject.Predmet.OstaliListNazivFormatedOIB_1">
      <item>Vesna Grgić, OIB 13344520027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G.P. AKUMULATOR d.o.o.</izvorni_sadrzaj>
    <derivirana_varijabla naziv="DomainObject.Predmet.ProtustrankaIDrugi_1">G.P. AKUMULATOR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G.P. AKUMULATOR d.o.o., OIB 00287787475, Sisačka 1, 44317 Popovača</izvorni_sadrzaj>
    <derivirana_varijabla naziv="DomainObject.Predmet.ProtustrankaIDrugiAdressOIB_1">G.P. AKUMULATOR d.o.o., OIB 00287787475, Sisačka 1,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G.P. AKUMULATOR d.o.o.</item>
      <item>Vesna Grgić</item>
    </izvorni_sadrzaj>
    <derivirana_varijabla naziv="DomainObject.Predmet.SudioniciListNaziv_1">
      <item>FINA Regionalni centar Zagreb</item>
      <item>G.P. AKUMULATOR d.o.o.</item>
      <item>Vesna Grgić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G.P. AKUMULATOR d.o.o., OIB 00287787475, Sisačka 1,44317 Popovača</item>
      <item>Vesna Grgić, OIB 13344520027, Tesla Nikole 11,44317 Popovača</item>
    </izvorni_sadrzaj>
    <derivirana_varijabla naziv="DomainObject.Predmet.SudioniciListAdressOIB_1">
      <item>FINA Regionalni centar Zagreb, OIB 85821130368, Trg svibanjskih žrtava 1995.br 1,10000 Zagreb</item>
      <item>G.P. AKUMULATOR d.o.o., OIB 00287787475, Sisačka 1,44317 Popovača</item>
      <item>Vesna Grgić, OIB 13344520027, Tesla Nikole 11,44317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00287787475</item>
      <item>, OIB 13344520027</item>
    </izvorni_sadrzaj>
    <derivirana_varijabla naziv="DomainObject.Predmet.SudioniciListNazivOIB_1">
      <item>, OIB 85821130368</item>
      <item>, OIB 00287787475</item>
      <item>, OIB 13344520027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1307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2015-12-21T17:25:00Z</dcterms:created>
  <dc:creator>ilukac</dc:creator>
  <cp:lastModifiedBy>Marina Gojić</cp:lastModifiedBy>
  <cp:lastPrinted>2015-12-24T09:07:00Z</cp:lastPrinted>
  <dcterms:modified xmlns:xsi="http://www.w3.org/2001/XMLSchema-instance" xsi:type="dcterms:W3CDTF">2015-12-24T09:07:00Z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