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988" w14:paraId="1ce4988" w:rsidRDefault="00A91AB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1AB1" w:rsidP="00695DB2" w:rsidR="00A91AB1">
      <w:pPr>
        <w:pStyle w:val="Bezproreda"/>
      </w:pPr>
      <w:r>
        <w:t xml:space="preserve">    </w:t>
      </w:r>
    </w:p>
    <w:p w:rsidRDefault="00A91AB1" w:rsidP="00695DB2" w:rsidR="00A91AB1">
      <w:pPr>
        <w:pStyle w:val="Bezproreda"/>
      </w:pPr>
    </w:p>
    <w:p w:rsidRDefault="00A91AB1" w:rsidP="00695DB2" w:rsidR="00AE649C">
      <w:pPr>
        <w:pStyle w:val="Bezproreda"/>
      </w:pPr>
      <w:r>
        <w:t xml:space="preserve">    </w:t>
      </w:r>
      <w:r w:rsidR="00695DB2">
        <w:t>Republika Hrvatska</w:t>
      </w:r>
    </w:p>
    <w:p w:rsidRDefault="00695DB2" w:rsidP="00695DB2" w:rsidR="00695DB2">
      <w:pPr>
        <w:pStyle w:val="Bezproreda"/>
      </w:pPr>
      <w:r>
        <w:t>Trgovački sud u Bjelovaru</w:t>
      </w:r>
    </w:p>
    <w:p w:rsidRDefault="00695DB2" w:rsidP="00695DB2" w:rsidR="00695DB2">
      <w:pPr>
        <w:pStyle w:val="Bezproreda"/>
      </w:pPr>
      <w:r>
        <w:t>Bjelovar, Dr. I. Lebovića 42.</w:t>
      </w:r>
    </w:p>
    <w:p w:rsidRDefault="00695DB2" w:rsidP="00695DB2" w:rsidR="00695DB2">
      <w:pPr>
        <w:pStyle w:val="Bezproreda"/>
      </w:pPr>
    </w:p>
    <w:p w:rsidRDefault="00A91AB1" w:rsidP="00A91AB1" w:rsidR="00A91AB1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St-341/2018-5</w:t>
      </w:r>
    </w:p>
    <w:p w:rsidRDefault="00A91AB1" w:rsidP="00A91AB1" w:rsidR="00A91AB1">
      <w:pPr>
        <w:rPr>
          <w:szCs w:val="24"/>
          <w:lang w:val="hr-HR"/>
        </w:rPr>
      </w:pPr>
    </w:p>
    <w:p w:rsidRDefault="00A91AB1" w:rsidP="00A91AB1" w:rsidR="00A91AB1">
      <w:pPr>
        <w:jc w:val="center"/>
        <w:rPr>
          <w:szCs w:val="24"/>
          <w:lang w:val="hr-HR"/>
        </w:rPr>
      </w:pPr>
    </w:p>
    <w:p w:rsidRDefault="00A91AB1" w:rsidP="00A91AB1" w:rsidR="00A91AB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91AB1" w:rsidP="00A91AB1" w:rsidR="00A91AB1">
      <w:pPr>
        <w:jc w:val="center"/>
        <w:rPr>
          <w:szCs w:val="24"/>
          <w:lang w:val="hr-HR"/>
        </w:rPr>
      </w:pPr>
    </w:p>
    <w:p w:rsidRDefault="00A91AB1" w:rsidP="00A91AB1" w:rsidR="00A91AB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91AB1" w:rsidP="00A91AB1" w:rsidR="00A91AB1">
      <w:pPr>
        <w:jc w:val="center"/>
        <w:rPr>
          <w:szCs w:val="24"/>
          <w:lang w:val="hr-HR"/>
        </w:rPr>
      </w:pP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EKO PELLET PRODUCTION d.o.o. za usluge Zagreb, Trakošćanska 28, OIB: 15159133531, 11. lipnja 2018. </w:t>
      </w:r>
    </w:p>
    <w:p w:rsidRDefault="00A91AB1" w:rsidP="00A91AB1" w:rsidR="00A91AB1">
      <w:pPr>
        <w:ind w:firstLine="851"/>
        <w:jc w:val="both"/>
        <w:rPr>
          <w:noProof/>
          <w:szCs w:val="24"/>
          <w:lang w:val="hr-HR"/>
        </w:rPr>
      </w:pPr>
    </w:p>
    <w:p w:rsidRDefault="00A91AB1" w:rsidP="00A91AB1" w:rsidR="00A91AB1">
      <w:pPr>
        <w:ind w:firstLine="851"/>
        <w:jc w:val="both"/>
        <w:rPr>
          <w:noProof/>
          <w:szCs w:val="24"/>
          <w:lang w:val="hr-HR"/>
        </w:rPr>
      </w:pPr>
    </w:p>
    <w:p w:rsidRDefault="00A91AB1" w:rsidP="00A91AB1" w:rsidR="00A91AB1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EKO PELLET PRODUCTION d.o.o. za usluge Zagreb, Trakošćanska 28, OIB: 15159133531,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HR05 540-341-18.</w:t>
      </w:r>
    </w:p>
    <w:p w:rsidRDefault="00A91AB1" w:rsidP="00A91AB1" w:rsidR="00A91AB1">
      <w:pPr>
        <w:ind w:firstLine="851"/>
        <w:jc w:val="both"/>
        <w:rPr>
          <w:szCs w:val="24"/>
        </w:rPr>
      </w:pPr>
    </w:p>
    <w:p w:rsidRDefault="00A91AB1" w:rsidP="00A91AB1" w:rsidR="00A91AB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A91AB1" w:rsidP="00A91AB1" w:rsidR="00A91AB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91AB1" w:rsidP="00A91AB1" w:rsidR="00A91AB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91AB1" w:rsidP="00A91AB1" w:rsidR="00A91AB1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91AB1" w:rsidP="00A91AB1" w:rsidR="00A91AB1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EKO PELLET PRODUCTION d.o.o. za usluge Zagreb, Trakošćanska 28, OIB: 15159133531.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91AB1" w:rsidP="00A91AB1" w:rsidR="00A91A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A91AB1" w:rsidP="00A91AB1" w:rsidR="00A91AB1">
      <w:pPr>
        <w:ind w:firstLine="851"/>
        <w:jc w:val="both"/>
        <w:rPr>
          <w:szCs w:val="24"/>
          <w:lang w:val="hr-HR"/>
        </w:rPr>
      </w:pPr>
    </w:p>
    <w:p w:rsidRDefault="00A91AB1" w:rsidP="00A91AB1" w:rsidR="00A91AB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A91AB1" w:rsidP="00A91AB1" w:rsidR="00A91AB1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91AB1" w:rsidP="00A91AB1" w:rsidR="00A91AB1">
      <w:pPr>
        <w:ind w:firstLine="5103"/>
        <w:jc w:val="both"/>
        <w:rPr>
          <w:szCs w:val="24"/>
          <w:lang w:val="hr-HR"/>
        </w:rPr>
      </w:pPr>
    </w:p>
    <w:p w:rsidRDefault="00A91AB1" w:rsidP="00A91AB1" w:rsidR="00A91AB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91AB1" w:rsidP="00A91AB1" w:rsidR="00A91AB1">
      <w:pPr>
        <w:ind w:firstLine="4820"/>
        <w:rPr>
          <w:szCs w:val="24"/>
          <w:lang w:val="hr-HR"/>
        </w:rPr>
      </w:pPr>
    </w:p>
    <w:p w:rsidRDefault="00A91AB1" w:rsidP="00A91AB1" w:rsidR="00A91AB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A91AB1" w:rsidP="00A91AB1" w:rsidR="00A91AB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jc w:val="both"/>
        <w:rPr>
          <w:szCs w:val="24"/>
          <w:lang w:val="hr-HR"/>
        </w:rPr>
      </w:pPr>
    </w:p>
    <w:p w:rsidRDefault="00A91AB1" w:rsidP="00A91AB1" w:rsidR="00A91AB1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95DB2" w:rsidP="00695DB2" w:rsidR="00695DB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91A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025187"/>
      <w:docPartObj>
        <w:docPartGallery w:val="Page Numbers (Top of Page)"/>
        <w:docPartUnique/>
      </w:docPartObj>
    </w:sdtPr>
    <w:sdtContent>
      <w:p w:rsidRDefault="00A91AB1" w:rsidR="00A91A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91AB1" w:rsidR="008333A9">
    <w:pPr>
      <w:pStyle w:val="Zaglavlje"/>
    </w:pPr>
    <w:r>
      <w:t>Poslovni broj: 1 St-341/2018-5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DB2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AB1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1AB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91AB1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1AB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91AB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3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St-341/2018-5</izvorni_sadrzaj>
    <derivirana_varijabla naziv="DomainObject.Oznaka_1">St-341/2018-5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PELLET PRODUCTION d.o.o.</izvorni_sadrzaj>
    <derivirana_varijabla naziv="DomainObject.Predmet.ProtustrankaFormated_1">  EKO PELLET PRODUCTION d.o.o.</derivirana_varijabla>
  </DomainObject.Predmet.ProtustrankaFormated>
  <DomainObject.Predmet.ProtustrankaFormatedOIB>
    <izvorni_sadrzaj>  EKO PELLET PRODUCTION d.o.o., OIB 15159133531</izvorni_sadrzaj>
    <derivirana_varijabla naziv="DomainObject.Predmet.ProtustrankaFormatedOIB_1">  EKO PELLET PRODUCTION d.o.o., OIB 15159133531</derivirana_varijabla>
  </DomainObject.Predmet.ProtustrankaFormatedOIB>
  <DomainObject.Predmet.ProtustrankaFormatedWithAdress>
    <izvorni_sadrzaj> EKO PELLET PRODUCTION d.o.o., Trakošćanska 28, 10000 Zagreb</izvorni_sadrzaj>
    <derivirana_varijabla naziv="DomainObject.Predmet.ProtustrankaFormatedWithAdress_1"> EKO PELLET PRODUCTION d.o.o., Trakošćanska 28, 10000 Zagreb</derivirana_varijabla>
  </DomainObject.Predmet.ProtustrankaFormatedWithAdress>
  <DomainObject.Predmet.ProtustrankaFormatedWithAdressOIB>
    <izvorni_sadrzaj> EKO PELLET PRODUCTION d.o.o., OIB 15159133531, Trakošćanska 28, 10000 Zagreb</izvorni_sadrzaj>
    <derivirana_varijabla naziv="DomainObject.Predmet.ProtustrankaFormatedWithAdressOIB_1"> EKO PELLET PRODUCTION d.o.o., OIB 15159133531, Trakošćanska 28, 10000 Zagreb</derivirana_varijabla>
  </DomainObject.Predmet.ProtustrankaFormatedWithAdressOIB>
  <DomainObject.Predmet.ProtustrankaWithAdress>
    <izvorni_sadrzaj>EKO PELLET PRODUCTION d.o.o. Trakošćanska 28, 10000 Zagreb</izvorni_sadrzaj>
    <derivirana_varijabla naziv="DomainObject.Predmet.ProtustrankaWithAdress_1">EKO PELLET PRODUCTION d.o.o. Trakošćanska 28, 10000 Zagreb</derivirana_varijabla>
  </DomainObject.Predmet.ProtustrankaWithAdress>
  <DomainObject.Predmet.ProtustrankaWithAdressOIB>
    <izvorni_sadrzaj>EKO PELLET PRODUCTION d.o.o., OIB 15159133531, Trakošćanska 28, 10000 Zagreb</izvorni_sadrzaj>
    <derivirana_varijabla naziv="DomainObject.Predmet.ProtustrankaWithAdressOIB_1">EKO PELLET PRODUCTION d.o.o., OIB 15159133531, Trakošćanska 28, 10000 Zagreb</derivirana_varijabla>
  </DomainObject.Predmet.ProtustrankaWithAdressOIB>
  <DomainObject.Predmet.ProtustrankaNazivFormated>
    <izvorni_sadrzaj>EKO PELLET PRODUCTION d.o.o.</izvorni_sadrzaj>
    <derivirana_varijabla naziv="DomainObject.Predmet.ProtustrankaNazivFormated_1">EKO PELLET PRODUCTION d.o.o.</derivirana_varijabla>
  </DomainObject.Predmet.ProtustrankaNazivFormated>
  <DomainObject.Predmet.ProtustrankaNazivFormatedOIB>
    <izvorni_sadrzaj>EKO PELLET PRODUCTION d.o.o., OIB 15159133531</izvorni_sadrzaj>
    <derivirana_varijabla naziv="DomainObject.Predmet.ProtustrankaNazivFormatedOIB_1">EKO PELLET PRODUCTION d.o.o., OIB 15159133531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PELLET PRODUCTION d.o.o.</item>
    </izvorni_sadrzaj>
    <derivirana_varijabla naziv="DomainObject.Predmet.ProtuStrankaListFormated_1">
      <item>EKO PELLET PRODUCTION d.o.o.</item>
    </derivirana_varijabla>
  </DomainObject.Predmet.ProtuStrankaListFormated>
  <DomainObject.Predmet.ProtuStrankaListFormatedOIB>
    <izvorni_sadrzaj>
      <item>EKO PELLET PRODUCTION d.o.o., OIB 15159133531</item>
    </izvorni_sadrzaj>
    <derivirana_varijabla naziv="DomainObject.Predmet.ProtuStrankaListFormatedOIB_1">
      <item>EKO PELLET PRODUCTION d.o.o., OIB 15159133531</item>
    </derivirana_varijabla>
  </DomainObject.Predmet.ProtuStrankaListFormatedOIB>
  <DomainObject.Predmet.ProtuStrankaListFormatedWithAdress>
    <izvorni_sadrzaj>
      <item>EKO PELLET PRODUCTION d.o.o., Trakošćanska 28, 10000 Zagreb</item>
    </izvorni_sadrzaj>
    <derivirana_varijabla naziv="DomainObject.Predmet.ProtuStrankaListFormatedWithAdress_1">
      <item>EKO PELLET PRODUCTION d.o.o., Trakošćanska 28, 10000 Zagreb</item>
    </derivirana_varijabla>
  </DomainObject.Predmet.ProtuStrankaListFormatedWithAdress>
  <DomainObject.Predmet.ProtuStrankaListFormatedWithAdressOIB>
    <izvorni_sadrzaj>
      <item>EKO PELLET PRODUCTION d.o.o., OIB 15159133531, Trakošćanska 28, 10000 Zagreb</item>
    </izvorni_sadrzaj>
    <derivirana_varijabla naziv="DomainObject.Predmet.ProtuStrankaListFormatedWithAdressOIB_1">
      <item>EKO PELLET PRODUCTION d.o.o., OIB 15159133531, Trakošćanska 28, 10000 Zagreb</item>
    </derivirana_varijabla>
  </DomainObject.Predmet.ProtuStrankaListFormatedWithAdressOIB>
  <DomainObject.Predmet.ProtuStrankaListNazivFormated>
    <izvorni_sadrzaj>
      <item>EKO PELLET PRODUCTION d.o.o.</item>
    </izvorni_sadrzaj>
    <derivirana_varijabla naziv="DomainObject.Predmet.ProtuStrankaListNazivFormated_1">
      <item>EKO PELLET PRODUCTION d.o.o.</item>
    </derivirana_varijabla>
  </DomainObject.Predmet.ProtuStrankaListNazivFormated>
  <DomainObject.Predmet.ProtuStrankaListNazivFormatedOIB>
    <izvorni_sadrzaj>
      <item>EKO PELLET PRODUCTION d.o.o., OIB 15159133531</item>
    </izvorni_sadrzaj>
    <derivirana_varijabla naziv="DomainObject.Predmet.ProtuStrankaListNazivFormatedOIB_1">
      <item>EKO PELLET PRODUCTION d.o.o., OIB 15159133531</item>
    </derivirana_varijabla>
  </DomainObject.Predmet.ProtuStrankaListNazivFormatedOIB>
  <DomainObject.Predmet.OstaliListFormated>
    <izvorni_sadrzaj>
      <item>Sixtus Demmel</item>
    </izvorni_sadrzaj>
    <derivirana_varijabla naziv="DomainObject.Predmet.OstaliListFormated_1">
      <item>Sixtus Demmel</item>
    </derivirana_varijabla>
  </DomainObject.Predmet.OstaliListFormated>
  <DomainObject.Predmet.OstaliListFormatedOIB>
    <izvorni_sadrzaj>
      <item>Sixtus Demmel, OIB 92956733761</item>
    </izvorni_sadrzaj>
    <derivirana_varijabla naziv="DomainObject.Predmet.OstaliListFormatedOIB_1">
      <item>Sixtus Demmel, OIB 92956733761</item>
    </derivirana_varijabla>
  </DomainObject.Predmet.OstaliListFormatedOIB>
  <DomainObject.Predmet.OstaliListFormatedWithAdress>
    <izvorni_sadrzaj>
      <item>Sixtus Demmel, Gerldshausen Haupt str. 42., Wolnzach</item>
    </izvorni_sadrzaj>
    <derivirana_varijabla naziv="DomainObject.Predmet.OstaliListFormatedWithAdress_1">
      <item>Sixtus Demmel, Gerldshausen Haupt str. 42., Wolnzach</item>
    </derivirana_varijabla>
  </DomainObject.Predmet.OstaliListFormatedWithAdress>
  <DomainObject.Predmet.OstaliListFormatedWithAdressOIB>
    <izvorni_sadrzaj>
      <item>Sixtus Demmel, OIB 92956733761, Gerldshausen Haupt str. 42., Wolnzach</item>
    </izvorni_sadrzaj>
    <derivirana_varijabla naziv="DomainObject.Predmet.OstaliListFormatedWithAdressOIB_1">
      <item>Sixtus Demmel, OIB 92956733761, Gerldshausen Haupt str. 42., Wolnzach</item>
    </derivirana_varijabla>
  </DomainObject.Predmet.OstaliListFormatedWithAdressOIB>
  <DomainObject.Predmet.OstaliListNazivFormated>
    <izvorni_sadrzaj>
      <item>Sixtus Demmel</item>
    </izvorni_sadrzaj>
    <derivirana_varijabla naziv="DomainObject.Predmet.OstaliListNazivFormated_1">
      <item>Sixtus Demmel</item>
    </derivirana_varijabla>
  </DomainObject.Predmet.OstaliListNazivFormated>
  <DomainObject.Predmet.OstaliListNazivFormatedOIB>
    <izvorni_sadrzaj>
      <item>Sixtus Demmel, OIB 92956733761</item>
    </izvorni_sadrzaj>
    <derivirana_varijabla naziv="DomainObject.Predmet.OstaliListNazivFormatedOIB_1">
      <item>Sixtus Demmel, OIB 92956733761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St-341/2018-5</izvorni_sadrzaj>
    <derivirana_varijabla naziv="DomainObject.PoslovniBrojDokumenta_1">St-341/2018-5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PELLET PRODUCTION d.o.o.</izvorni_sadrzaj>
    <derivirana_varijabla naziv="DomainObject.Predmet.ProtustrankaIDrugi_1">EKO PELLET PRODUCTION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PELLET PRODUCTION d.o.o., OIB 15159133531, Trakošćanska 28, 10000 Zagreb</izvorni_sadrzaj>
    <derivirana_varijabla naziv="DomainObject.Predmet.ProtustrankaIDrugiAdressOIB_1">EKO PELLET PRODUCTION d.o.o., OIB 15159133531,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PELLET PRODUCTION d.o.o.</item>
      <item>FINA Regionalni centar Zagreb</item>
      <item>Sixtus Demmel</item>
    </izvorni_sadrzaj>
    <derivirana_varijabla naziv="DomainObject.Predmet.SudioniciListNaziv_1">
      <item>EKO PELLET PRODUCTION d.o.o.</item>
      <item>FINA Regionalni centar Zagreb</item>
      <item>Sixtus Demmel</item>
    </derivirana_varijabla>
  </DomainObject.Predmet.SudioniciListNaziv>
  <DomainObject.Predmet.SudioniciListAdressOIB>
    <izvorni_sadrzaj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izvorni_sadrzaj>
    <derivirana_varijabla naziv="DomainObject.Predmet.SudioniciListAdressOIB_1"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2737F-6700-4E6C-A985-729BE1197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2635</properties:Characters>
  <properties:Lines>78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St-341/2018-5 / Odluka - Rješenje (odluka_St-341_2018-5.docx)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