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65cc2" w14:paraId="9065cc2" w:rsidRDefault="002F656E" w:rsidP="00596B6A" w:rsidR="00CA2900" w:rsidRPr="00F21353">
      <w:pPr>
        <w:ind w:firstLine="720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 </w:t>
      </w:r>
      <w:r w:rsidR="00350B1E"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96B6A">
        <w:rPr>
          <w:noProof/>
          <w:lang w:eastAsia="hr-HR" w:val="hr-HR"/>
        </w:rPr>
        <w:tab/>
      </w:r>
      <w:r w:rsidR="00596B6A">
        <w:rPr>
          <w:noProof/>
          <w:lang w:eastAsia="hr-HR" w:val="hr-HR"/>
        </w:rPr>
        <w:tab/>
      </w:r>
      <w:r w:rsidR="00596B6A">
        <w:rPr>
          <w:noProof/>
          <w:lang w:eastAsia="hr-HR" w:val="hr-HR"/>
        </w:rPr>
        <w:tab/>
      </w:r>
      <w:r w:rsidR="00596B6A">
        <w:rPr>
          <w:noProof/>
          <w:lang w:eastAsia="hr-HR" w:val="hr-HR"/>
        </w:rPr>
        <w:tab/>
      </w:r>
      <w:r w:rsidR="00596B6A">
        <w:rPr>
          <w:noProof/>
          <w:lang w:eastAsia="hr-HR" w:val="hr-HR"/>
        </w:rPr>
        <w:tab/>
      </w:r>
      <w:r w:rsidR="00596B6A" w:rsidRPr="00F21353">
        <w:rPr>
          <w:noProof/>
          <w:lang w:eastAsia="hr-HR" w:val="hr-HR"/>
        </w:rPr>
        <w:t xml:space="preserve">    </w:t>
      </w:r>
      <w:r>
        <w:rPr>
          <w:noProof/>
          <w:lang w:eastAsia="hr-HR" w:val="hr-HR"/>
        </w:rPr>
        <w:t xml:space="preserve"> </w:t>
      </w:r>
      <w:r>
        <w:rPr>
          <w:lang w:val="hr-HR"/>
        </w:rPr>
        <w:t>Poslovni broj:</w:t>
      </w:r>
      <w:r w:rsidR="00CA2900" w:rsidRPr="00F21353">
        <w:rPr>
          <w:lang w:val="hr-HR"/>
        </w:rPr>
        <w:t xml:space="preserve"> 12. St-</w:t>
      </w:r>
      <w:r w:rsidR="001A49CF" w:rsidRPr="00F21353">
        <w:rPr>
          <w:lang w:val="hr-HR"/>
        </w:rPr>
        <w:t>991/2017</w:t>
      </w:r>
      <w:r>
        <w:rPr>
          <w:lang w:val="hr-HR"/>
        </w:rPr>
        <w:t>-73</w:t>
      </w:r>
    </w:p>
    <w:p w:rsidRDefault="00CA2900" w:rsidP="00CA2900" w:rsidR="00CA2900" w:rsidRPr="002F656E">
      <w:pPr>
        <w:pStyle w:val="Naslov1"/>
        <w:jc w:val="right"/>
        <w:rPr>
          <w:b w:val="false"/>
          <w:sz w:val="4"/>
          <w:szCs w:val="4"/>
        </w:rPr>
      </w:pPr>
    </w:p>
    <w:p w:rsidRDefault="00964A7F" w:rsidP="00964A7F" w:rsidR="00964A7F" w:rsidRPr="00F21353">
      <w:pPr>
        <w:pStyle w:val="Naslov1"/>
        <w:jc w:val="both"/>
        <w:rPr>
          <w:b w:val="false"/>
        </w:rPr>
      </w:pPr>
      <w:r w:rsidRPr="00F21353">
        <w:rPr>
          <w:b w:val="false"/>
        </w:rPr>
        <w:t>REPUBLIKA HRVATSKA</w:t>
      </w:r>
    </w:p>
    <w:p w:rsidRDefault="00964A7F" w:rsidP="00964A7F" w:rsidR="00964A7F" w:rsidRPr="00F21353">
      <w:pPr>
        <w:jc w:val="both"/>
        <w:rPr>
          <w:lang w:val="hr-HR"/>
        </w:rPr>
      </w:pPr>
      <w:r w:rsidRPr="00F21353">
        <w:rPr>
          <w:lang w:val="hr-HR"/>
        </w:rPr>
        <w:t xml:space="preserve">TRGOVAČKI SUD U SPLITU             </w:t>
      </w:r>
      <w:r w:rsidRPr="00F21353">
        <w:rPr>
          <w:lang w:val="hr-HR"/>
        </w:rPr>
        <w:tab/>
      </w:r>
      <w:r w:rsidRPr="00F21353">
        <w:rPr>
          <w:lang w:val="hr-HR"/>
        </w:rPr>
        <w:tab/>
      </w:r>
      <w:r w:rsidRPr="00F21353">
        <w:rPr>
          <w:lang w:val="hr-HR"/>
        </w:rPr>
        <w:tab/>
        <w:t xml:space="preserve">      </w:t>
      </w:r>
    </w:p>
    <w:p w:rsidRDefault="00FF58C4" w:rsidP="00964A7F" w:rsidR="006713BE" w:rsidRPr="00F21353">
      <w:pPr>
        <w:rPr>
          <w:lang w:val="hr-HR"/>
        </w:rPr>
      </w:pPr>
      <w:r w:rsidRPr="00F21353">
        <w:rPr>
          <w:lang w:val="hr-HR"/>
        </w:rPr>
        <w:t>Split, Sukoišanska br. 6</w:t>
      </w:r>
    </w:p>
    <w:p w:rsidRDefault="00FF58C4" w:rsidP="00964A7F" w:rsidR="00FF58C4" w:rsidRPr="00F21353">
      <w:pPr>
        <w:rPr>
          <w:sz w:val="20"/>
          <w:szCs w:val="20"/>
          <w:lang w:val="hr-HR"/>
        </w:rPr>
      </w:pPr>
    </w:p>
    <w:p w:rsidRDefault="00596B6A" w:rsidP="00596B6A" w:rsidR="00596B6A" w:rsidRPr="00F21353">
      <w:pPr>
        <w:jc w:val="center"/>
        <w:rPr>
          <w:lang w:val="hr-HR"/>
        </w:rPr>
      </w:pPr>
      <w:r w:rsidRPr="00F21353">
        <w:rPr>
          <w:lang w:val="hr-HR"/>
        </w:rPr>
        <w:t>R E P U B L I K A   H R V A T S K A</w:t>
      </w:r>
    </w:p>
    <w:p w:rsidRDefault="00596B6A" w:rsidP="00964A7F" w:rsidR="00596B6A" w:rsidRPr="00F21353">
      <w:pPr>
        <w:rPr>
          <w:lang w:val="hr-HR"/>
        </w:rPr>
      </w:pPr>
    </w:p>
    <w:p w:rsidRDefault="00160CA6" w:rsidP="00964A7F" w:rsidR="00964A7F" w:rsidRPr="00F21353">
      <w:pPr>
        <w:pStyle w:val="Naslov2"/>
        <w:rPr>
          <w:bCs/>
          <w:szCs w:val="24"/>
        </w:rPr>
      </w:pPr>
      <w:r w:rsidRPr="00F21353">
        <w:rPr>
          <w:bCs/>
          <w:szCs w:val="24"/>
        </w:rPr>
        <w:t>R J E Š E NJ E</w:t>
      </w:r>
      <w:r w:rsidR="00CD5119" w:rsidRPr="00F21353">
        <w:rPr>
          <w:bCs/>
          <w:szCs w:val="24"/>
        </w:rPr>
        <w:t xml:space="preserve"> </w:t>
      </w:r>
    </w:p>
    <w:p w:rsidRDefault="00964A7F" w:rsidP="00964A7F" w:rsidR="00964A7F" w:rsidRPr="00F21353">
      <w:pPr>
        <w:rPr>
          <w:sz w:val="20"/>
          <w:szCs w:val="20"/>
          <w:lang w:val="hr-HR"/>
        </w:rPr>
      </w:pPr>
    </w:p>
    <w:p w:rsidRDefault="00964A7F" w:rsidP="00964A7F" w:rsidR="00964A7F" w:rsidRPr="009E3F93">
      <w:pPr>
        <w:pStyle w:val="Tijeloteksta"/>
        <w:rPr>
          <w:szCs w:val="24"/>
          <w:lang w:val="hr-HR"/>
        </w:rPr>
      </w:pPr>
      <w:r w:rsidRPr="009E3F93">
        <w:rPr>
          <w:szCs w:val="24"/>
          <w:lang w:val="hr-HR"/>
        </w:rPr>
        <w:tab/>
      </w:r>
      <w:r w:rsidR="001A49CF" w:rsidRPr="009E3F93">
        <w:rPr>
          <w:szCs w:val="24"/>
          <w:lang w:val="hr-HR"/>
        </w:rPr>
        <w:t xml:space="preserve">Trgovački sud u Splitu, po sucu tog suda Pašku Bačiću, kao stečajnom sucu, u stečajnom </w:t>
      </w:r>
      <w:r w:rsidR="00B2774D">
        <w:rPr>
          <w:szCs w:val="24"/>
          <w:lang w:val="hr-HR"/>
        </w:rPr>
        <w:t xml:space="preserve">postupku </w:t>
      </w:r>
      <w:r w:rsidR="006138A6">
        <w:rPr>
          <w:szCs w:val="24"/>
          <w:lang w:val="hr-HR"/>
        </w:rPr>
        <w:t>nad dužnikom</w:t>
      </w:r>
      <w:r w:rsidR="001A49CF" w:rsidRPr="009E3F93">
        <w:rPr>
          <w:szCs w:val="24"/>
          <w:lang w:val="hr-HR"/>
        </w:rPr>
        <w:t xml:space="preserve"> ROBOT COMMERCE d.o.o. </w:t>
      </w:r>
      <w:r w:rsidR="006138A6">
        <w:rPr>
          <w:szCs w:val="24"/>
          <w:lang w:val="hr-HR"/>
        </w:rPr>
        <w:t xml:space="preserve">u stečaju </w:t>
      </w:r>
      <w:r w:rsidR="001A49CF" w:rsidRPr="009E3F93">
        <w:rPr>
          <w:szCs w:val="24"/>
          <w:lang w:val="hr-HR"/>
        </w:rPr>
        <w:t xml:space="preserve">Kamen, Ulica 4. Gardijske brigade 43, OIB: 55925906180, </w:t>
      </w:r>
      <w:r w:rsidR="006138A6">
        <w:rPr>
          <w:szCs w:val="24"/>
          <w:lang w:val="hr-HR"/>
        </w:rPr>
        <w:t>povodom prijedloga stečajnog upravitelja Frane Krište iz Splita za davanje odobrenja za sklapanje ugovora o radu na određeno vrijeme</w:t>
      </w:r>
      <w:r w:rsidR="00FF5E3D" w:rsidRPr="009E3F93">
        <w:rPr>
          <w:szCs w:val="24"/>
          <w:lang w:val="hr-HR"/>
        </w:rPr>
        <w:t>,</w:t>
      </w:r>
      <w:r w:rsidR="000150AE" w:rsidRPr="009E3F93">
        <w:rPr>
          <w:szCs w:val="24"/>
          <w:lang w:val="hr-HR"/>
        </w:rPr>
        <w:t xml:space="preserve"> </w:t>
      </w:r>
      <w:r w:rsidR="00350B1E">
        <w:rPr>
          <w:szCs w:val="24"/>
          <w:lang w:val="hr-HR"/>
        </w:rPr>
        <w:t>27. prosinca</w:t>
      </w:r>
      <w:r w:rsidR="00EF11FE" w:rsidRPr="009E3F93">
        <w:rPr>
          <w:szCs w:val="24"/>
          <w:lang w:val="hr-HR"/>
        </w:rPr>
        <w:t xml:space="preserve"> </w:t>
      </w:r>
      <w:r w:rsidR="00D4178A" w:rsidRPr="009E3F93">
        <w:rPr>
          <w:szCs w:val="24"/>
          <w:lang w:val="hr-HR"/>
        </w:rPr>
        <w:t>201</w:t>
      </w:r>
      <w:r w:rsidR="00EF11FE" w:rsidRPr="009E3F93">
        <w:rPr>
          <w:szCs w:val="24"/>
          <w:lang w:val="hr-HR"/>
        </w:rPr>
        <w:t>8</w:t>
      </w:r>
      <w:r w:rsidR="00A50D9D" w:rsidRPr="009E3F93">
        <w:rPr>
          <w:szCs w:val="24"/>
          <w:lang w:val="hr-HR"/>
        </w:rPr>
        <w:t xml:space="preserve">. </w:t>
      </w:r>
      <w:r w:rsidR="00E30271">
        <w:rPr>
          <w:szCs w:val="24"/>
          <w:lang w:val="hr-HR"/>
        </w:rPr>
        <w:t xml:space="preserve"> </w:t>
      </w:r>
    </w:p>
    <w:p w:rsidRDefault="0022750A" w:rsidP="00964A7F" w:rsidR="0022750A" w:rsidRPr="00E30271">
      <w:pPr>
        <w:rPr>
          <w:lang w:val="hr-HR"/>
        </w:rPr>
      </w:pPr>
    </w:p>
    <w:p w:rsidRDefault="00FE4F81" w:rsidP="00964A7F" w:rsidR="00964A7F" w:rsidRPr="009E3F93">
      <w:pPr>
        <w:jc w:val="center"/>
        <w:rPr>
          <w:lang w:val="hr-HR"/>
        </w:rPr>
      </w:pPr>
      <w:r w:rsidRPr="009E3F93">
        <w:rPr>
          <w:lang w:val="hr-HR"/>
        </w:rPr>
        <w:t xml:space="preserve">r i j e š i o    </w:t>
      </w:r>
      <w:r w:rsidR="003F13DF" w:rsidRPr="009E3F93">
        <w:rPr>
          <w:lang w:val="hr-HR"/>
        </w:rPr>
        <w:t xml:space="preserve">j e </w:t>
      </w:r>
      <w:r w:rsidR="00964A7F" w:rsidRPr="009E3F93">
        <w:rPr>
          <w:lang w:val="hr-HR"/>
        </w:rPr>
        <w:t xml:space="preserve">                                              </w:t>
      </w:r>
    </w:p>
    <w:p w:rsidRDefault="00964A7F" w:rsidP="00964A7F" w:rsidR="00964A7F" w:rsidRPr="009E3F93">
      <w:pPr>
        <w:jc w:val="both"/>
        <w:rPr>
          <w:lang w:val="hr-HR"/>
        </w:rPr>
      </w:pPr>
    </w:p>
    <w:p w:rsidRDefault="001A49CF" w:rsidP="00D35CA5" w:rsidR="00596B6A" w:rsidRPr="009E3F93">
      <w:pPr>
        <w:ind w:left="720"/>
        <w:jc w:val="both"/>
        <w:rPr>
          <w:lang w:val="hr-HR"/>
        </w:rPr>
      </w:pPr>
      <w:r w:rsidRPr="009E3F93">
        <w:rPr>
          <w:lang w:val="hr-HR"/>
        </w:rPr>
        <w:t>Odobrava se stečajnom upravitelju</w:t>
      </w:r>
      <w:r w:rsidR="004E661E" w:rsidRPr="009E3F93">
        <w:rPr>
          <w:lang w:val="hr-HR"/>
        </w:rPr>
        <w:t xml:space="preserve"> </w:t>
      </w:r>
      <w:r w:rsidRPr="009E3F93">
        <w:rPr>
          <w:lang w:val="hr-HR"/>
        </w:rPr>
        <w:t>Frani Krišti iz Splita</w:t>
      </w:r>
      <w:r w:rsidR="006138A6">
        <w:rPr>
          <w:lang w:val="hr-HR"/>
        </w:rPr>
        <w:t xml:space="preserve"> </w:t>
      </w:r>
      <w:r w:rsidR="004E661E" w:rsidRPr="009E3F93">
        <w:rPr>
          <w:lang w:val="hr-HR"/>
        </w:rPr>
        <w:t>sklapanje ugovora o radu na određeno vrijeme</w:t>
      </w:r>
      <w:r w:rsidR="005156C2" w:rsidRPr="009E3F93">
        <w:rPr>
          <w:lang w:val="hr-HR"/>
        </w:rPr>
        <w:t xml:space="preserve"> </w:t>
      </w:r>
      <w:r w:rsidR="00312205" w:rsidRPr="009E3F93">
        <w:rPr>
          <w:lang w:val="hr-HR"/>
        </w:rPr>
        <w:t xml:space="preserve">od </w:t>
      </w:r>
      <w:r w:rsidR="00B33A2D">
        <w:rPr>
          <w:lang w:val="hr-HR"/>
        </w:rPr>
        <w:t>tri</w:t>
      </w:r>
      <w:r w:rsidR="00FC2C5A" w:rsidRPr="009E3F93">
        <w:rPr>
          <w:lang w:val="hr-HR"/>
        </w:rPr>
        <w:t xml:space="preserve"> </w:t>
      </w:r>
      <w:r w:rsidR="0095105F" w:rsidRPr="009E3F93">
        <w:rPr>
          <w:lang w:val="hr-HR"/>
        </w:rPr>
        <w:t>mjesec</w:t>
      </w:r>
      <w:r w:rsidR="00FC2C5A" w:rsidRPr="009E3F93">
        <w:rPr>
          <w:lang w:val="hr-HR"/>
        </w:rPr>
        <w:t>a</w:t>
      </w:r>
      <w:r w:rsidR="00A52840" w:rsidRPr="009E3F93">
        <w:rPr>
          <w:lang w:val="hr-HR"/>
        </w:rPr>
        <w:t>, odnosno</w:t>
      </w:r>
      <w:r w:rsidR="00954E4F" w:rsidRPr="009E3F93">
        <w:rPr>
          <w:lang w:val="hr-HR"/>
        </w:rPr>
        <w:t xml:space="preserve"> od </w:t>
      </w:r>
      <w:r w:rsidRPr="006138A6">
        <w:rPr>
          <w:lang w:val="hr-HR"/>
        </w:rPr>
        <w:t xml:space="preserve">27. </w:t>
      </w:r>
      <w:r w:rsidR="00350B1E">
        <w:rPr>
          <w:lang w:val="hr-HR"/>
        </w:rPr>
        <w:t>prosinca</w:t>
      </w:r>
      <w:r w:rsidRPr="006138A6">
        <w:rPr>
          <w:lang w:val="hr-HR"/>
        </w:rPr>
        <w:t xml:space="preserve"> </w:t>
      </w:r>
      <w:r w:rsidR="00251EAC" w:rsidRPr="006138A6">
        <w:rPr>
          <w:lang w:val="hr-HR"/>
        </w:rPr>
        <w:t>201</w:t>
      </w:r>
      <w:r w:rsidR="00EF11FE" w:rsidRPr="006138A6">
        <w:rPr>
          <w:lang w:val="hr-HR"/>
        </w:rPr>
        <w:t>8</w:t>
      </w:r>
      <w:r w:rsidR="00954E4F" w:rsidRPr="006138A6">
        <w:rPr>
          <w:lang w:val="hr-HR"/>
        </w:rPr>
        <w:t xml:space="preserve">. </w:t>
      </w:r>
      <w:r w:rsidR="00A52840" w:rsidRPr="006138A6">
        <w:rPr>
          <w:lang w:val="hr-HR"/>
        </w:rPr>
        <w:t xml:space="preserve">do </w:t>
      </w:r>
      <w:r w:rsidRPr="006138A6">
        <w:rPr>
          <w:lang w:val="hr-HR"/>
        </w:rPr>
        <w:t>27</w:t>
      </w:r>
      <w:r w:rsidR="00B33A2D">
        <w:rPr>
          <w:lang w:val="hr-HR"/>
        </w:rPr>
        <w:t xml:space="preserve">. </w:t>
      </w:r>
      <w:r w:rsidR="00350B1E">
        <w:rPr>
          <w:lang w:val="hr-HR"/>
        </w:rPr>
        <w:t>ožujka</w:t>
      </w:r>
      <w:r w:rsidR="00F21353">
        <w:rPr>
          <w:lang w:val="hr-HR"/>
        </w:rPr>
        <w:t xml:space="preserve"> </w:t>
      </w:r>
      <w:r w:rsidR="00251EAC" w:rsidRPr="006138A6">
        <w:rPr>
          <w:lang w:val="hr-HR"/>
        </w:rPr>
        <w:t>201</w:t>
      </w:r>
      <w:r w:rsidR="00350B1E">
        <w:rPr>
          <w:lang w:val="hr-HR"/>
        </w:rPr>
        <w:t>9</w:t>
      </w:r>
      <w:r w:rsidR="006D12B7" w:rsidRPr="006138A6">
        <w:rPr>
          <w:lang w:val="hr-HR"/>
        </w:rPr>
        <w:t>.,</w:t>
      </w:r>
      <w:r w:rsidR="00B2774D">
        <w:rPr>
          <w:lang w:val="hr-HR"/>
        </w:rPr>
        <w:t xml:space="preserve"> sa dvoje</w:t>
      </w:r>
      <w:r w:rsidR="00B33A2D">
        <w:rPr>
          <w:lang w:val="hr-HR"/>
        </w:rPr>
        <w:t xml:space="preserve"> </w:t>
      </w:r>
      <w:r w:rsidR="00596B6A" w:rsidRPr="009E3F93">
        <w:rPr>
          <w:lang w:val="hr-HR"/>
        </w:rPr>
        <w:t xml:space="preserve">radnika stečajnog dužnika, na radnom mjestu i uz mjesečnu plaću </w:t>
      </w:r>
      <w:r w:rsidR="00BE00BF" w:rsidRPr="009E3F93">
        <w:rPr>
          <w:lang w:val="hr-HR"/>
        </w:rPr>
        <w:t>kako slijedi:</w:t>
      </w:r>
      <w:r w:rsidR="0022750A">
        <w:rPr>
          <w:lang w:val="hr-HR"/>
        </w:rPr>
        <w:t xml:space="preserve"> </w:t>
      </w:r>
    </w:p>
    <w:p w:rsidRDefault="00B33A2D" w:rsidP="00D35CA5" w:rsidR="00D35CA5">
      <w:pPr>
        <w:ind w:left="720"/>
        <w:jc w:val="both"/>
        <w:rPr>
          <w:lang w:val="hr-HR"/>
        </w:rPr>
      </w:pPr>
      <w:r>
        <w:rPr>
          <w:lang w:val="hr-HR"/>
        </w:rPr>
        <w:t>1</w:t>
      </w:r>
      <w:r w:rsidR="00D35CA5">
        <w:rPr>
          <w:lang w:val="hr-HR"/>
        </w:rPr>
        <w:t xml:space="preserve">. Dino Papak iz Splita, Vinkovačka 53, OIB: 06431350069, na radnom mjestu trgovac – skladištar, uz mjesečnu plaću u </w:t>
      </w:r>
      <w:r>
        <w:rPr>
          <w:lang w:val="hr-HR"/>
        </w:rPr>
        <w:t xml:space="preserve">neto </w:t>
      </w:r>
      <w:r w:rsidR="00D35CA5">
        <w:rPr>
          <w:lang w:val="hr-HR"/>
        </w:rPr>
        <w:t>iznosu od 4.000,00 kn;</w:t>
      </w:r>
    </w:p>
    <w:p w:rsidRDefault="00B33A2D" w:rsidP="00D35CA5" w:rsidR="00D35CA5">
      <w:pPr>
        <w:ind w:left="720"/>
        <w:jc w:val="both"/>
        <w:rPr>
          <w:lang w:val="hr-HR"/>
        </w:rPr>
      </w:pPr>
      <w:r>
        <w:rPr>
          <w:lang w:val="hr-HR"/>
        </w:rPr>
        <w:t>2</w:t>
      </w:r>
      <w:r w:rsidR="00D35CA5">
        <w:rPr>
          <w:lang w:val="hr-HR"/>
        </w:rPr>
        <w:t xml:space="preserve">. Ana Božiković iz Podstrane, Put Bana 23, OIB: 84376748331, na radnom mjestu trgovac – skladištar, uz mjesečnu plaću u </w:t>
      </w:r>
      <w:r>
        <w:rPr>
          <w:lang w:val="hr-HR"/>
        </w:rPr>
        <w:t xml:space="preserve">neto </w:t>
      </w:r>
      <w:r w:rsidR="00D35CA5">
        <w:rPr>
          <w:lang w:val="hr-HR"/>
        </w:rPr>
        <w:t>iznosu od 4.000,00 kn.</w:t>
      </w:r>
    </w:p>
    <w:p w:rsidRDefault="00636234" w:rsidP="00931330" w:rsidR="00636234"/>
    <w:p w:rsidRDefault="00D35CA5" w:rsidP="00931330" w:rsidR="00D35CA5" w:rsidRPr="00276BD2">
      <w:pPr>
        <w:rPr>
          <w:sz w:val="20"/>
          <w:szCs w:val="20"/>
        </w:rPr>
      </w:pPr>
    </w:p>
    <w:p w:rsidRDefault="00247D9D" w:rsidP="00247D9D" w:rsidR="00247D9D" w:rsidRPr="009E3F93">
      <w:pPr>
        <w:jc w:val="center"/>
        <w:rPr>
          <w:lang w:val="hr-HR"/>
        </w:rPr>
      </w:pPr>
      <w:r w:rsidRPr="009E3F93">
        <w:rPr>
          <w:lang w:val="hr-HR"/>
        </w:rPr>
        <w:t xml:space="preserve">Obrazloženje </w:t>
      </w:r>
      <w:r w:rsidR="004F563E" w:rsidRPr="009E3F93">
        <w:rPr>
          <w:lang w:val="hr-HR"/>
        </w:rPr>
        <w:t xml:space="preserve"> </w:t>
      </w:r>
    </w:p>
    <w:p w:rsidRDefault="00CE0630" w:rsidP="00247D9D" w:rsidR="00CE0630" w:rsidRPr="009E3F93">
      <w:pPr>
        <w:jc w:val="both"/>
        <w:rPr>
          <w:lang w:val="hr-HR"/>
        </w:rPr>
      </w:pPr>
    </w:p>
    <w:p w:rsidRDefault="007B68C5" w:rsidP="00214E27" w:rsidR="00D35CA5">
      <w:pPr>
        <w:jc w:val="both"/>
        <w:rPr>
          <w:lang w:val="hr-HR"/>
        </w:rPr>
      </w:pPr>
      <w:r w:rsidRPr="009E3F93">
        <w:rPr>
          <w:lang w:val="hr-HR"/>
        </w:rPr>
        <w:tab/>
      </w:r>
      <w:r w:rsidR="00171CF4">
        <w:rPr>
          <w:lang w:val="hr-HR"/>
        </w:rPr>
        <w:t xml:space="preserve">U stečajanom postupku nad dužnikom Robot commerce d.o.o. u stečaju Kamen, rješenjem </w:t>
      </w:r>
      <w:r w:rsidR="00D35CA5">
        <w:rPr>
          <w:lang w:val="hr-HR"/>
        </w:rPr>
        <w:t xml:space="preserve">ovog suda </w:t>
      </w:r>
      <w:r w:rsidR="00FC0DD5">
        <w:rPr>
          <w:lang w:val="hr-HR"/>
        </w:rPr>
        <w:t>broj</w:t>
      </w:r>
      <w:r w:rsidR="00D35CA5">
        <w:rPr>
          <w:lang w:val="hr-HR"/>
        </w:rPr>
        <w:t xml:space="preserve"> 12. St-991/2017 od </w:t>
      </w:r>
      <w:r w:rsidR="00FC0DD5" w:rsidRPr="009E3F93">
        <w:rPr>
          <w:lang w:val="hr-HR"/>
        </w:rPr>
        <w:t xml:space="preserve">26. </w:t>
      </w:r>
      <w:r w:rsidR="00FC0DD5">
        <w:rPr>
          <w:lang w:val="hr-HR"/>
        </w:rPr>
        <w:t>rujna</w:t>
      </w:r>
      <w:r w:rsidR="00FC0DD5" w:rsidRPr="009E3F93">
        <w:rPr>
          <w:lang w:val="hr-HR"/>
        </w:rPr>
        <w:t xml:space="preserve"> 2018</w:t>
      </w:r>
      <w:r w:rsidR="00D35CA5">
        <w:rPr>
          <w:lang w:val="hr-HR"/>
        </w:rPr>
        <w:t xml:space="preserve">. </w:t>
      </w:r>
      <w:r w:rsidR="00171CF4">
        <w:rPr>
          <w:lang w:val="hr-HR"/>
        </w:rPr>
        <w:t>dana je suglasnost stečajnom upravitelju Frani Krišti iz Splita za sklapanje ugovora o radu na određeno vrijeme sa dva radnika</w:t>
      </w:r>
      <w:r w:rsidR="00CD0F1C">
        <w:rPr>
          <w:lang w:val="hr-HR"/>
        </w:rPr>
        <w:t xml:space="preserve"> stečajnog dužnika,</w:t>
      </w:r>
      <w:r w:rsidR="000C68E6">
        <w:rPr>
          <w:lang w:val="hr-HR"/>
        </w:rPr>
        <w:t xml:space="preserve"> radi obavljanja poslova sortiranja,</w:t>
      </w:r>
      <w:r w:rsidR="000C68E6" w:rsidRPr="000C68E6">
        <w:rPr>
          <w:lang w:val="hr-HR"/>
        </w:rPr>
        <w:t xml:space="preserve"> </w:t>
      </w:r>
      <w:r w:rsidR="000C68E6">
        <w:rPr>
          <w:lang w:val="hr-HR"/>
        </w:rPr>
        <w:t>premiještanja i čuvanja značajne količine raznovrsne robe, inventara i rezervnih dijelova</w:t>
      </w:r>
      <w:r w:rsidR="00CD0F1C">
        <w:rPr>
          <w:lang w:val="hr-HR"/>
        </w:rPr>
        <w:t xml:space="preserve"> koji ulaze u stečajnu masu dužnika</w:t>
      </w:r>
      <w:r w:rsidR="000C68E6">
        <w:rPr>
          <w:lang w:val="hr-HR"/>
        </w:rPr>
        <w:t>, a sve u funkciji što efikasnijeg i povoljnijeg unovčenja te kratkotrajne imovine dužnika</w:t>
      </w:r>
      <w:r w:rsidR="00171CF4">
        <w:rPr>
          <w:lang w:val="hr-HR"/>
        </w:rPr>
        <w:t xml:space="preserve">. </w:t>
      </w:r>
    </w:p>
    <w:p w:rsidRDefault="00B2774D" w:rsidP="00D35CA5" w:rsidR="00B2774D">
      <w:pPr>
        <w:jc w:val="both"/>
        <w:rPr>
          <w:lang w:val="hr-HR"/>
        </w:rPr>
      </w:pPr>
    </w:p>
    <w:p w:rsidRDefault="001F7D10" w:rsidP="00D35CA5" w:rsidR="001F7D10">
      <w:pPr>
        <w:jc w:val="both"/>
        <w:rPr>
          <w:lang w:val="hr-HR"/>
        </w:rPr>
      </w:pPr>
      <w:r>
        <w:rPr>
          <w:lang w:val="hr-HR"/>
        </w:rPr>
        <w:tab/>
      </w:r>
      <w:r w:rsidR="00171CF4">
        <w:rPr>
          <w:lang w:val="hr-HR"/>
        </w:rPr>
        <w:t xml:space="preserve">Podneskom od </w:t>
      </w:r>
      <w:r w:rsidR="00FC0DD5">
        <w:rPr>
          <w:lang w:val="hr-HR"/>
        </w:rPr>
        <w:t>21. prosinca</w:t>
      </w:r>
      <w:r>
        <w:rPr>
          <w:lang w:val="hr-HR"/>
        </w:rPr>
        <w:t xml:space="preserve"> 2018. stečajni upravitelj je obavijestio sud da </w:t>
      </w:r>
      <w:r w:rsidR="00171CF4">
        <w:rPr>
          <w:lang w:val="hr-HR"/>
        </w:rPr>
        <w:t xml:space="preserve">prethodno </w:t>
      </w:r>
      <w:r>
        <w:rPr>
          <w:lang w:val="hr-HR"/>
        </w:rPr>
        <w:t xml:space="preserve">sklopljeni ugovori o radu na određeno vrijeme s </w:t>
      </w:r>
      <w:r w:rsidR="00FC0DD5">
        <w:rPr>
          <w:lang w:val="hr-HR"/>
        </w:rPr>
        <w:t>dvoje radnika ističu 27.12</w:t>
      </w:r>
      <w:r>
        <w:rPr>
          <w:lang w:val="hr-HR"/>
        </w:rPr>
        <w:t>.2018. te je isti predložio sudu dati mu odobrenje za produženje ugovora o radu na određeno vrijeme</w:t>
      </w:r>
      <w:r w:rsidR="00171CF4" w:rsidRPr="00171CF4">
        <w:rPr>
          <w:lang w:val="hr-HR"/>
        </w:rPr>
        <w:t xml:space="preserve"> </w:t>
      </w:r>
      <w:r w:rsidR="00171CF4">
        <w:rPr>
          <w:lang w:val="hr-HR"/>
        </w:rPr>
        <w:t>na daljnji rok od tri mjeseca</w:t>
      </w:r>
      <w:r>
        <w:rPr>
          <w:lang w:val="hr-HR"/>
        </w:rPr>
        <w:t xml:space="preserve"> s </w:t>
      </w:r>
      <w:r w:rsidR="00171CF4">
        <w:rPr>
          <w:lang w:val="hr-HR"/>
        </w:rPr>
        <w:t xml:space="preserve">istih </w:t>
      </w:r>
      <w:r>
        <w:rPr>
          <w:lang w:val="hr-HR"/>
        </w:rPr>
        <w:t>dvoje radnika</w:t>
      </w:r>
      <w:r w:rsidR="00171CF4">
        <w:rPr>
          <w:lang w:val="hr-HR"/>
        </w:rPr>
        <w:t>,</w:t>
      </w:r>
      <w:r>
        <w:rPr>
          <w:lang w:val="hr-HR"/>
        </w:rPr>
        <w:t xml:space="preserve"> </w:t>
      </w:r>
      <w:r w:rsidR="009211F9">
        <w:rPr>
          <w:lang w:val="hr-HR"/>
        </w:rPr>
        <w:t>Dinom Papkom i Anom Božik</w:t>
      </w:r>
      <w:r>
        <w:rPr>
          <w:lang w:val="hr-HR"/>
        </w:rPr>
        <w:t xml:space="preserve">ović, na radnm mjestu i uz mjesečnu plaću kako je </w:t>
      </w:r>
      <w:r w:rsidR="00171CF4">
        <w:rPr>
          <w:lang w:val="hr-HR"/>
        </w:rPr>
        <w:t>navedeno u izreci ovog rješenja</w:t>
      </w:r>
      <w:r>
        <w:rPr>
          <w:lang w:val="hr-HR"/>
        </w:rPr>
        <w:t xml:space="preserve">. Stečajni upravitelj je naveo da su ti radnici </w:t>
      </w:r>
      <w:r w:rsidR="00171CF4">
        <w:rPr>
          <w:lang w:val="hr-HR"/>
        </w:rPr>
        <w:t xml:space="preserve">i dalje </w:t>
      </w:r>
      <w:r>
        <w:rPr>
          <w:lang w:val="hr-HR"/>
        </w:rPr>
        <w:t xml:space="preserve">neophodni za angažman oko čuvanja, unovčavanja i sortiranja velikog broja artikala i predmeta pokretne imovine (trgovačke robe, inventara, opreme i sl.) stečajnog dužnika. </w:t>
      </w:r>
    </w:p>
    <w:p w:rsidRDefault="00E42778" w:rsidP="00247D9D" w:rsidR="00E42778">
      <w:pPr>
        <w:jc w:val="both"/>
        <w:rPr>
          <w:lang w:val="hr-HR"/>
        </w:rPr>
      </w:pPr>
    </w:p>
    <w:p w:rsidRDefault="005C3F2F" w:rsidP="005B203F" w:rsidR="005B203F">
      <w:pPr>
        <w:jc w:val="both"/>
        <w:rPr>
          <w:lang w:val="hr-HR"/>
        </w:rPr>
      </w:pPr>
      <w:r>
        <w:rPr>
          <w:lang w:val="hr-HR"/>
        </w:rPr>
        <w:tab/>
      </w:r>
      <w:r w:rsidR="00171CF4">
        <w:rPr>
          <w:lang w:val="hr-HR"/>
        </w:rPr>
        <w:t>Odredbom članka</w:t>
      </w:r>
      <w:r w:rsidR="005B203F" w:rsidRPr="00BE00BF">
        <w:rPr>
          <w:lang w:val="hr-HR"/>
        </w:rPr>
        <w:t xml:space="preserve"> </w:t>
      </w:r>
      <w:r w:rsidR="005B203F">
        <w:rPr>
          <w:lang w:val="hr-HR"/>
        </w:rPr>
        <w:t>191</w:t>
      </w:r>
      <w:r w:rsidR="00171CF4">
        <w:rPr>
          <w:lang w:val="hr-HR"/>
        </w:rPr>
        <w:t>. stavak</w:t>
      </w:r>
      <w:r w:rsidR="005B203F" w:rsidRPr="00BE00BF">
        <w:rPr>
          <w:lang w:val="hr-HR"/>
        </w:rPr>
        <w:t xml:space="preserve"> 5. Stečajnog zakona (</w:t>
      </w:r>
      <w:r w:rsidR="005B203F">
        <w:rPr>
          <w:lang w:val="hr-HR"/>
        </w:rPr>
        <w:t xml:space="preserve">Narodne novine </w:t>
      </w:r>
      <w:r w:rsidR="00171CF4">
        <w:rPr>
          <w:lang w:val="hr-HR"/>
        </w:rPr>
        <w:t xml:space="preserve">broj </w:t>
      </w:r>
      <w:r w:rsidR="005B203F">
        <w:rPr>
          <w:lang w:val="hr-HR"/>
        </w:rPr>
        <w:t xml:space="preserve">71/15 i 104/17, </w:t>
      </w:r>
      <w:r w:rsidR="005B203F" w:rsidRPr="00BE00BF">
        <w:rPr>
          <w:lang w:val="hr-HR"/>
        </w:rPr>
        <w:t>dalje SZ) propisano je da stečajni upravitelj može,</w:t>
      </w:r>
      <w:r w:rsidR="005B203F">
        <w:rPr>
          <w:lang w:val="hr-HR"/>
        </w:rPr>
        <w:t xml:space="preserve"> radi završetka započetih </w:t>
      </w:r>
      <w:r w:rsidR="005B203F">
        <w:rPr>
          <w:lang w:val="hr-HR"/>
        </w:rPr>
        <w:lastRenderedPageBreak/>
        <w:t>poslova i otklanjanja moguće štete,</w:t>
      </w:r>
      <w:r w:rsidR="005B203F" w:rsidRPr="00BE00BF">
        <w:rPr>
          <w:lang w:val="hr-HR"/>
        </w:rPr>
        <w:t xml:space="preserve"> na temelju odobrenja su</w:t>
      </w:r>
      <w:r w:rsidR="005B203F">
        <w:rPr>
          <w:lang w:val="hr-HR"/>
        </w:rPr>
        <w:t>d</w:t>
      </w:r>
      <w:r w:rsidR="005B203F" w:rsidRPr="00BE00BF">
        <w:rPr>
          <w:lang w:val="hr-HR"/>
        </w:rPr>
        <w:t>a, sklopiti nove ugovore o radu na određeno vrijeme</w:t>
      </w:r>
      <w:r w:rsidR="005B203F">
        <w:rPr>
          <w:lang w:val="hr-HR"/>
        </w:rPr>
        <w:t xml:space="preserve"> bez ograničenja koji su za ugovor o radu na određeno vrijeme propisani općim propisom o radu, </w:t>
      </w:r>
      <w:r w:rsidR="005B203F" w:rsidRPr="00BE00BF">
        <w:rPr>
          <w:lang w:val="hr-HR"/>
        </w:rPr>
        <w:t xml:space="preserve">dok je stavkom 6. istog članka </w:t>
      </w:r>
      <w:r w:rsidR="00A65CCD">
        <w:rPr>
          <w:lang w:val="hr-HR"/>
        </w:rPr>
        <w:t xml:space="preserve">SZ-a </w:t>
      </w:r>
      <w:r w:rsidR="005B203F" w:rsidRPr="00BE00BF">
        <w:rPr>
          <w:lang w:val="hr-HR"/>
        </w:rPr>
        <w:t>propisano da plaće i ostala primanja iz radnog odnosa određuje stečajni upravitelj, na temelju odobrenja stečajnog su</w:t>
      </w:r>
      <w:r w:rsidR="005B203F">
        <w:rPr>
          <w:lang w:val="hr-HR"/>
        </w:rPr>
        <w:t>d</w:t>
      </w:r>
      <w:r w:rsidR="005B203F" w:rsidRPr="00BE00BF">
        <w:rPr>
          <w:lang w:val="hr-HR"/>
        </w:rPr>
        <w:t xml:space="preserve">a, u skladu sa zakonom i kolektivnim ugovorom. </w:t>
      </w:r>
    </w:p>
    <w:p w:rsidRDefault="00A65CCD" w:rsidP="005B203F" w:rsidR="00A65CCD">
      <w:pPr>
        <w:jc w:val="both"/>
        <w:rPr>
          <w:lang w:val="hr-HR"/>
        </w:rPr>
      </w:pPr>
    </w:p>
    <w:p w:rsidRDefault="00A65CCD" w:rsidP="00462242" w:rsidR="00462242">
      <w:pPr>
        <w:jc w:val="both"/>
        <w:rPr>
          <w:lang w:val="hr-HR"/>
        </w:rPr>
      </w:pPr>
      <w:r>
        <w:rPr>
          <w:lang w:val="hr-HR"/>
        </w:rPr>
        <w:tab/>
        <w:t>Uzimajući u obzir navode iz podneska stečajnog upravitelja o</w:t>
      </w:r>
      <w:r w:rsidR="001F7D10">
        <w:rPr>
          <w:lang w:val="hr-HR"/>
        </w:rPr>
        <w:t xml:space="preserve">d </w:t>
      </w:r>
      <w:r w:rsidR="00FC0DD5">
        <w:rPr>
          <w:lang w:val="hr-HR"/>
        </w:rPr>
        <w:t>21.12</w:t>
      </w:r>
      <w:r w:rsidR="001F7D10">
        <w:rPr>
          <w:lang w:val="hr-HR"/>
        </w:rPr>
        <w:t>.2018.</w:t>
      </w:r>
      <w:r w:rsidR="00F21353">
        <w:rPr>
          <w:lang w:val="hr-HR"/>
        </w:rPr>
        <w:t>, kao i ranije dostavljenih</w:t>
      </w:r>
      <w:r w:rsidR="00462242">
        <w:rPr>
          <w:lang w:val="hr-HR"/>
        </w:rPr>
        <w:t xml:space="preserve"> podneska</w:t>
      </w:r>
      <w:r w:rsidR="000C68E6">
        <w:rPr>
          <w:lang w:val="hr-HR"/>
        </w:rPr>
        <w:t>,</w:t>
      </w:r>
      <w:r w:rsidR="00462242">
        <w:rPr>
          <w:lang w:val="hr-HR"/>
        </w:rPr>
        <w:t xml:space="preserve"> te obzirom da iz izvješća stečajnog upravitelja o gospodarskom položaju dužnika i dostavljenog popisa</w:t>
      </w:r>
      <w:r w:rsidR="009211F9">
        <w:rPr>
          <w:lang w:val="hr-HR"/>
        </w:rPr>
        <w:t xml:space="preserve"> predmeta stečajne mase proizla</w:t>
      </w:r>
      <w:r w:rsidR="00462242">
        <w:rPr>
          <w:lang w:val="hr-HR"/>
        </w:rPr>
        <w:t>zi da u imovinu dužnika ulazi veći broj raznovrsne trgovač</w:t>
      </w:r>
      <w:r w:rsidR="00276BD2">
        <w:rPr>
          <w:lang w:val="hr-HR"/>
        </w:rPr>
        <w:t>k</w:t>
      </w:r>
      <w:r w:rsidR="00462242">
        <w:rPr>
          <w:lang w:val="hr-HR"/>
        </w:rPr>
        <w:t>e robe, osnovnih sredstava i opreme to je stoga sud</w:t>
      </w:r>
      <w:r w:rsidR="000C68E6">
        <w:rPr>
          <w:lang w:val="hr-HR"/>
        </w:rPr>
        <w:t>,</w:t>
      </w:r>
      <w:r w:rsidR="00276BD2">
        <w:rPr>
          <w:lang w:val="hr-HR"/>
        </w:rPr>
        <w:t xml:space="preserve"> u svrhu čuvanja</w:t>
      </w:r>
      <w:r w:rsidR="009211F9">
        <w:rPr>
          <w:lang w:val="hr-HR"/>
        </w:rPr>
        <w:t xml:space="preserve">, sortiranja te </w:t>
      </w:r>
      <w:r w:rsidR="00276BD2">
        <w:rPr>
          <w:lang w:val="hr-HR"/>
        </w:rPr>
        <w:t xml:space="preserve">lakšeg </w:t>
      </w:r>
      <w:r w:rsidR="009211F9">
        <w:rPr>
          <w:lang w:val="hr-HR"/>
        </w:rPr>
        <w:t xml:space="preserve">i efikasnijeg </w:t>
      </w:r>
      <w:r w:rsidR="000C68E6">
        <w:rPr>
          <w:lang w:val="hr-HR"/>
        </w:rPr>
        <w:t>unovčenja te imovine</w:t>
      </w:r>
      <w:r w:rsidR="00462242">
        <w:rPr>
          <w:lang w:val="hr-HR"/>
        </w:rPr>
        <w:t xml:space="preserve"> smatrao oprav</w:t>
      </w:r>
      <w:r w:rsidR="009211F9">
        <w:rPr>
          <w:lang w:val="hr-HR"/>
        </w:rPr>
        <w:t>d</w:t>
      </w:r>
      <w:r w:rsidR="00462242">
        <w:rPr>
          <w:lang w:val="hr-HR"/>
        </w:rPr>
        <w:t>anim dati odobrenje stečajnom upravitelju za produženje odnosno sklapanje ugovora o radu</w:t>
      </w:r>
      <w:r w:rsidR="00462242" w:rsidRPr="00462242">
        <w:rPr>
          <w:lang w:val="hr-HR"/>
        </w:rPr>
        <w:t xml:space="preserve"> </w:t>
      </w:r>
      <w:r w:rsidR="00462242">
        <w:rPr>
          <w:lang w:val="hr-HR"/>
        </w:rPr>
        <w:t xml:space="preserve">na određeno vrijeme s predloženih dvoje radnika na daljni rok od tri mjeseca. Pri tom se napominje da je stečajni upravitelj </w:t>
      </w:r>
      <w:r w:rsidR="00276BD2">
        <w:rPr>
          <w:lang w:val="hr-HR"/>
        </w:rPr>
        <w:t>(usmenim putem)</w:t>
      </w:r>
      <w:r w:rsidR="00462242">
        <w:rPr>
          <w:lang w:val="hr-HR"/>
        </w:rPr>
        <w:t xml:space="preserve"> izvijestio ovaj sud da dužnik ostvaruje prihod</w:t>
      </w:r>
      <w:r w:rsidR="00276BD2">
        <w:rPr>
          <w:lang w:val="hr-HR"/>
        </w:rPr>
        <w:t>e od zakupa poslovnih prostora</w:t>
      </w:r>
      <w:r w:rsidR="009211F9">
        <w:rPr>
          <w:lang w:val="hr-HR"/>
        </w:rPr>
        <w:t>, a</w:t>
      </w:r>
      <w:r w:rsidR="00462242">
        <w:rPr>
          <w:lang w:val="hr-HR"/>
        </w:rPr>
        <w:t xml:space="preserve"> iz kojih prihoda se mogu podmiriti plaće i ostale obveze iz radnog odnosa</w:t>
      </w:r>
      <w:r w:rsidR="00276BD2">
        <w:rPr>
          <w:lang w:val="hr-HR"/>
        </w:rPr>
        <w:t xml:space="preserve"> </w:t>
      </w:r>
      <w:r w:rsidR="00462242">
        <w:rPr>
          <w:lang w:val="hr-HR"/>
        </w:rPr>
        <w:t xml:space="preserve">za predloženih </w:t>
      </w:r>
      <w:r w:rsidR="00276BD2">
        <w:rPr>
          <w:lang w:val="hr-HR"/>
        </w:rPr>
        <w:t xml:space="preserve">dvoje </w:t>
      </w:r>
      <w:r w:rsidR="00462242">
        <w:rPr>
          <w:lang w:val="hr-HR"/>
        </w:rPr>
        <w:t>radnika</w:t>
      </w:r>
      <w:r w:rsidR="002F656E">
        <w:rPr>
          <w:lang w:val="hr-HR"/>
        </w:rPr>
        <w:t>.</w:t>
      </w:r>
    </w:p>
    <w:p w:rsidRDefault="00A65CCD" w:rsidP="005B203F" w:rsidR="00A65CCD">
      <w:pPr>
        <w:jc w:val="both"/>
        <w:rPr>
          <w:lang w:val="hr-HR"/>
        </w:rPr>
      </w:pPr>
    </w:p>
    <w:p w:rsidRDefault="00A65CCD" w:rsidP="00A65CCD" w:rsidR="005B203F" w:rsidRPr="005B203F">
      <w:pPr>
        <w:ind w:firstLine="720"/>
        <w:jc w:val="both"/>
        <w:rPr>
          <w:lang w:val="hr-HR"/>
        </w:rPr>
      </w:pPr>
      <w:r>
        <w:rPr>
          <w:lang w:val="hr-HR"/>
        </w:rPr>
        <w:t>Slijedom navedenog, a temeljem odredbi č</w:t>
      </w:r>
      <w:r w:rsidR="000C68E6">
        <w:rPr>
          <w:lang w:val="hr-HR"/>
        </w:rPr>
        <w:t>lanka 191. stavka</w:t>
      </w:r>
      <w:r>
        <w:rPr>
          <w:lang w:val="hr-HR"/>
        </w:rPr>
        <w:t xml:space="preserve"> 5. i 6. SZ-a, odlučeno je kao u izreci ovog rješenja. </w:t>
      </w:r>
    </w:p>
    <w:p w:rsidRDefault="00F72343" w:rsidP="005B203F" w:rsidR="00F72343" w:rsidRPr="005B203F">
      <w:pPr>
        <w:jc w:val="both"/>
        <w:rPr>
          <w:lang w:val="hr-HR"/>
        </w:rPr>
      </w:pPr>
    </w:p>
    <w:p w:rsidRDefault="003F13DF" w:rsidP="00984798" w:rsidR="00964A7F">
      <w:pPr>
        <w:jc w:val="center"/>
        <w:rPr>
          <w:lang w:val="hr-HR"/>
        </w:rPr>
      </w:pPr>
      <w:r w:rsidRPr="005B203F">
        <w:rPr>
          <w:lang w:val="hr-HR"/>
        </w:rPr>
        <w:t>U Splitu</w:t>
      </w:r>
      <w:r w:rsidR="00280334" w:rsidRPr="005B203F">
        <w:rPr>
          <w:lang w:val="hr-HR"/>
        </w:rPr>
        <w:t>,</w:t>
      </w:r>
      <w:r w:rsidR="002820A8" w:rsidRPr="005B203F">
        <w:rPr>
          <w:lang w:val="hr-HR"/>
        </w:rPr>
        <w:t xml:space="preserve"> </w:t>
      </w:r>
      <w:r w:rsidR="002F656E">
        <w:rPr>
          <w:lang w:val="hr-HR"/>
        </w:rPr>
        <w:t>27. prosinca</w:t>
      </w:r>
      <w:r w:rsidR="00F21353">
        <w:rPr>
          <w:lang w:val="hr-HR"/>
        </w:rPr>
        <w:t xml:space="preserve"> </w:t>
      </w:r>
      <w:r w:rsidR="002B6C44" w:rsidRPr="005B203F">
        <w:rPr>
          <w:lang w:val="hr-HR"/>
        </w:rPr>
        <w:t>201</w:t>
      </w:r>
      <w:r w:rsidR="00EF11FE" w:rsidRPr="005B203F">
        <w:rPr>
          <w:lang w:val="hr-HR"/>
        </w:rPr>
        <w:t>8</w:t>
      </w:r>
      <w:r w:rsidR="00964A7F" w:rsidRPr="005B203F">
        <w:rPr>
          <w:lang w:val="hr-HR"/>
        </w:rPr>
        <w:t>.</w:t>
      </w:r>
    </w:p>
    <w:p w:rsidRDefault="00964A7F" w:rsidP="00964A7F" w:rsidR="002B32D0" w:rsidRPr="00A65CCD">
      <w:pPr>
        <w:jc w:val="both"/>
        <w:rPr>
          <w:sz w:val="16"/>
          <w:szCs w:val="16"/>
          <w:lang w:val="hr-HR"/>
        </w:rPr>
      </w:pPr>
      <w:r w:rsidRPr="005B203F">
        <w:rPr>
          <w:lang w:val="hr-HR"/>
        </w:rPr>
        <w:t xml:space="preserve"> </w:t>
      </w:r>
    </w:p>
    <w:p w:rsidRDefault="002F656E" w:rsidP="00984798" w:rsidR="003F13DF" w:rsidRPr="005B203F">
      <w:pPr>
        <w:ind w:left="7200"/>
      </w:pPr>
      <w:r>
        <w:t xml:space="preserve">    </w:t>
      </w:r>
      <w:r w:rsidR="00F21353">
        <w:t>SUD</w:t>
      </w:r>
      <w:r w:rsidR="003F13DF" w:rsidRPr="005B203F">
        <w:t xml:space="preserve">AC </w:t>
      </w:r>
    </w:p>
    <w:p w:rsidRDefault="00280334" w:rsidR="003F13DF" w:rsidRPr="0022750A">
      <w:pPr>
        <w:ind w:left="6372"/>
        <w:rPr>
          <w:sz w:val="28"/>
          <w:szCs w:val="28"/>
        </w:rPr>
      </w:pPr>
      <w:r w:rsidRPr="005B203F">
        <w:tab/>
      </w:r>
    </w:p>
    <w:p w:rsidRDefault="002F656E" w:rsidP="00280334" w:rsidR="0094373F" w:rsidRPr="005B203F">
      <w:pPr>
        <w:ind w:firstLine="216" w:left="6984"/>
        <w:rPr>
          <w:lang w:val="hr-HR"/>
        </w:rPr>
      </w:pPr>
      <w:r>
        <w:t xml:space="preserve">    </w:t>
      </w:r>
      <w:r w:rsidR="003F13DF" w:rsidRPr="005B203F">
        <w:t>Paško Bačić</w:t>
      </w:r>
    </w:p>
    <w:p w:rsidRDefault="00A9290A" w:rsidP="00A9290A" w:rsidR="00A9290A" w:rsidRPr="00E30271">
      <w:pPr>
        <w:ind w:left="6372"/>
        <w:rPr>
          <w:sz w:val="20"/>
          <w:szCs w:val="20"/>
          <w:lang w:val="hr-HR"/>
        </w:rPr>
      </w:pPr>
    </w:p>
    <w:p w:rsidRDefault="00B33A2D" w:rsidP="00A9290A" w:rsidR="00B33A2D" w:rsidRPr="002F656E">
      <w:pPr>
        <w:ind w:left="6372"/>
        <w:rPr>
          <w:sz w:val="22"/>
          <w:szCs w:val="22"/>
          <w:lang w:val="hr-HR"/>
        </w:rPr>
      </w:pPr>
    </w:p>
    <w:p w:rsidRDefault="002F656E" w:rsidP="002F656E" w:rsidR="002F656E">
      <w:r>
        <w:t>Pouka o pravnom lijeku:</w:t>
      </w:r>
    </w:p>
    <w:p w:rsidRDefault="002F656E" w:rsidP="002F656E" w:rsidR="002F656E" w:rsidRPr="00B45731">
      <w:pPr>
        <w:jc w:val="both"/>
      </w:pPr>
      <w:r>
        <w:t xml:space="preserve">Protiv ovog rješenja dopuštena je žalba Visokom trgovačkom sudu Republike Hrvatske u </w:t>
      </w:r>
      <w:r w:rsidRPr="00B45731">
        <w:t xml:space="preserve">Zagrebu. Žalba se podnosi putem ovog suda, pismeno u tri primjerka, u roku od osam dana od dostave rješenja. Dostava ovog rješenja smatra se obavljenom istekom osmog dana od dana njegove objave na mrežnoj stranici e-Oglasna ploča sudova. </w:t>
      </w:r>
    </w:p>
    <w:p w:rsidRDefault="00D83D6B" w:rsidP="00805EB1" w:rsidR="00D83D6B">
      <w:pPr>
        <w:jc w:val="both"/>
        <w:rPr>
          <w:lang w:val="hr-HR"/>
        </w:rPr>
      </w:pPr>
    </w:p>
    <w:p w:rsidRDefault="00276BD2" w:rsidP="00805EB1" w:rsidR="00276BD2" w:rsidRPr="009211F9">
      <w:pPr>
        <w:jc w:val="both"/>
        <w:rPr>
          <w:sz w:val="16"/>
          <w:szCs w:val="16"/>
          <w:lang w:val="hr-HR"/>
        </w:rPr>
      </w:pPr>
    </w:p>
    <w:p w:rsidRDefault="002F656E" w:rsidP="00805EB1" w:rsidR="007657A3" w:rsidRPr="005B203F">
      <w:pPr>
        <w:jc w:val="both"/>
        <w:rPr>
          <w:lang w:val="hr-HR"/>
        </w:rPr>
      </w:pPr>
      <w:r w:rsidRPr="005B203F">
        <w:rPr>
          <w:lang w:val="hr-HR"/>
        </w:rPr>
        <w:t>Dna</w:t>
      </w:r>
    </w:p>
    <w:p w:rsidRDefault="009E3F93" w:rsidP="007657A3" w:rsidR="00CD5119" w:rsidRPr="005B203F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stečajnom upravitelju Frani Krišti</w:t>
      </w:r>
      <w:r w:rsidR="007657A3" w:rsidRPr="005B203F">
        <w:rPr>
          <w:lang w:val="hr-HR"/>
        </w:rPr>
        <w:t xml:space="preserve"> </w:t>
      </w:r>
    </w:p>
    <w:p w:rsidRDefault="000F2E74" w:rsidP="007657A3" w:rsidR="00805EB1" w:rsidRPr="005B203F">
      <w:pPr>
        <w:numPr>
          <w:ilvl w:val="0"/>
          <w:numId w:val="3"/>
        </w:numPr>
        <w:jc w:val="both"/>
        <w:rPr>
          <w:lang w:val="hr-HR"/>
        </w:rPr>
      </w:pPr>
      <w:r w:rsidRPr="005B203F">
        <w:rPr>
          <w:lang w:val="hr-HR"/>
        </w:rPr>
        <w:t>e-Oglasna ploča suda</w:t>
      </w:r>
      <w:r w:rsidR="002B6C44" w:rsidRPr="005B203F">
        <w:rPr>
          <w:lang w:val="hr-HR"/>
        </w:rPr>
        <w:t xml:space="preserve"> </w:t>
      </w:r>
    </w:p>
    <w:p w:rsidRDefault="0094373F" w:rsidP="0094373F" w:rsidR="00247D9D" w:rsidRPr="005B203F">
      <w:pPr>
        <w:numPr>
          <w:ilvl w:val="0"/>
          <w:numId w:val="3"/>
        </w:numPr>
        <w:jc w:val="both"/>
        <w:rPr>
          <w:lang w:val="hr-HR"/>
        </w:rPr>
      </w:pPr>
      <w:r w:rsidRPr="005B203F">
        <w:rPr>
          <w:lang w:val="hr-HR"/>
        </w:rPr>
        <w:t>u spis</w:t>
      </w:r>
    </w:p>
    <w:sectPr w:rsidSect="00FE5076" w:rsidR="00247D9D" w:rsidRPr="005B203F">
      <w:headerReference w:type="default" r:id="rId11"/>
      <w:pgSz w:h="15840" w:w="12240"/>
      <w:pgMar w:gutter="0" w:footer="709" w:header="426" w:left="1797" w:bottom="1135" w:right="179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5386" w:rsidP="003A6DA9" w:rsidR="000B5386">
      <w:r>
        <w:separator/>
      </w:r>
    </w:p>
  </w:endnote>
  <w:endnote w:id="0" w:type="continuationSeparator">
    <w:p w:rsidRDefault="000B5386" w:rsidP="003A6DA9" w:rsidR="000B53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5386" w:rsidP="003A6DA9" w:rsidR="000B5386">
      <w:r>
        <w:separator/>
      </w:r>
    </w:p>
  </w:footnote>
  <w:footnote w:id="0" w:type="continuationSeparator">
    <w:p w:rsidRDefault="000B5386" w:rsidP="003A6DA9" w:rsidR="000B53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4169" w:rsidR="005E4169">
    <w:pPr>
      <w:pStyle w:val="Zaglavlje"/>
      <w:jc w:val="center"/>
      <w:rPr>
        <w:lang w:val="hr-HR"/>
      </w:rPr>
    </w:pPr>
    <w:r>
      <w:tab/>
    </w:r>
    <w:r w:rsidR="00D4178A">
      <w:t xml:space="preserve">- </w:t>
    </w:r>
    <w:r>
      <w:fldChar w:fldCharType="begin"/>
    </w:r>
    <w:r>
      <w:instrText>PAGE   \* MERGEFORMAT</w:instrText>
    </w:r>
    <w:r>
      <w:fldChar w:fldCharType="separate"/>
    </w:r>
    <w:r w:rsidR="00F244C6" w:rsidRPr="00F244C6">
      <w:rPr>
        <w:noProof/>
        <w:lang w:val="hr-HR"/>
      </w:rPr>
      <w:t>2</w:t>
    </w:r>
    <w:r>
      <w:fldChar w:fldCharType="end"/>
    </w:r>
    <w:r w:rsidR="00D4178A">
      <w:t xml:space="preserve"> -</w:t>
    </w:r>
    <w:r>
      <w:tab/>
    </w:r>
    <w:r w:rsidR="002F656E">
      <w:rPr>
        <w:lang w:val="hr-HR"/>
      </w:rPr>
      <w:t>Poslovni broj:</w:t>
    </w:r>
    <w:r w:rsidR="002F656E" w:rsidRPr="00F21353">
      <w:rPr>
        <w:lang w:val="hr-HR"/>
      </w:rPr>
      <w:t xml:space="preserve"> 12. St-991/2017</w:t>
    </w:r>
    <w:r w:rsidR="002F656E">
      <w:rPr>
        <w:lang w:val="hr-HR"/>
      </w:rPr>
      <w:t>-73</w:t>
    </w:r>
  </w:p>
  <w:p w:rsidRDefault="005E4169" w:rsidR="005E4169">
    <w:pPr>
      <w:pStyle w:val="Zaglavlje"/>
      <w:jc w:val="center"/>
      <w:rPr>
        <w:lang w:val="hr-HR"/>
      </w:rPr>
    </w:pPr>
  </w:p>
  <w:p w:rsidRDefault="005E4169" w:rsidR="005E4169" w:rsidRPr="003A6DA9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FE0C58"/>
    <w:multiLevelType w:val="hybridMultilevel"/>
    <w:tmpl w:val="1AE2C0C8"/>
    <w:lvl w:tplc="9434237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F736078"/>
    <w:multiLevelType w:val="hybridMultilevel"/>
    <w:tmpl w:val="F1026E4C"/>
    <w:lvl w:tplc="698E0E74" w:ilvl="0">
      <w:start w:val="1"/>
      <w:numFmt w:val="decimal"/>
      <w:lvlText w:val="%1."/>
      <w:lvlJc w:val="left"/>
      <w:pPr>
        <w:tabs>
          <w:tab w:pos="1005" w:val="num"/>
        </w:tabs>
        <w:ind w:hanging="645" w:left="10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7A651DD"/>
    <w:multiLevelType w:val="hybridMultilevel"/>
    <w:tmpl w:val="2244E60E"/>
    <w:lvl w:tplc="E5FA515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3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150AE"/>
    <w:rsid w:val="000262F0"/>
    <w:rsid w:val="00037DAA"/>
    <w:rsid w:val="00044E41"/>
    <w:rsid w:val="0004782B"/>
    <w:rsid w:val="00050614"/>
    <w:rsid w:val="00053D26"/>
    <w:rsid w:val="00057BC9"/>
    <w:rsid w:val="00066E35"/>
    <w:rsid w:val="00072A78"/>
    <w:rsid w:val="0007420F"/>
    <w:rsid w:val="00077117"/>
    <w:rsid w:val="000843D7"/>
    <w:rsid w:val="00091861"/>
    <w:rsid w:val="000A0D85"/>
    <w:rsid w:val="000B0BFB"/>
    <w:rsid w:val="000B5386"/>
    <w:rsid w:val="000C68E6"/>
    <w:rsid w:val="000D7520"/>
    <w:rsid w:val="000F2E74"/>
    <w:rsid w:val="00103E11"/>
    <w:rsid w:val="00116E67"/>
    <w:rsid w:val="0013055C"/>
    <w:rsid w:val="001472E9"/>
    <w:rsid w:val="0015249D"/>
    <w:rsid w:val="00152FD7"/>
    <w:rsid w:val="00160CA6"/>
    <w:rsid w:val="00161A95"/>
    <w:rsid w:val="00171CF4"/>
    <w:rsid w:val="00183DF4"/>
    <w:rsid w:val="00185426"/>
    <w:rsid w:val="001A0F90"/>
    <w:rsid w:val="001A3B97"/>
    <w:rsid w:val="001A49CF"/>
    <w:rsid w:val="001A7172"/>
    <w:rsid w:val="001D3A50"/>
    <w:rsid w:val="001E2FD7"/>
    <w:rsid w:val="001F7D10"/>
    <w:rsid w:val="0020468F"/>
    <w:rsid w:val="002067E4"/>
    <w:rsid w:val="00214E27"/>
    <w:rsid w:val="002162CC"/>
    <w:rsid w:val="00220C54"/>
    <w:rsid w:val="0022750A"/>
    <w:rsid w:val="00243C65"/>
    <w:rsid w:val="00247D9D"/>
    <w:rsid w:val="00251EAC"/>
    <w:rsid w:val="002575D0"/>
    <w:rsid w:val="002612F2"/>
    <w:rsid w:val="002753AF"/>
    <w:rsid w:val="002763AC"/>
    <w:rsid w:val="00276BD2"/>
    <w:rsid w:val="00280334"/>
    <w:rsid w:val="002820A8"/>
    <w:rsid w:val="002864BC"/>
    <w:rsid w:val="00287744"/>
    <w:rsid w:val="002A092A"/>
    <w:rsid w:val="002B32D0"/>
    <w:rsid w:val="002B6C44"/>
    <w:rsid w:val="002C6BF1"/>
    <w:rsid w:val="002E04F5"/>
    <w:rsid w:val="002E70E8"/>
    <w:rsid w:val="002F4660"/>
    <w:rsid w:val="002F656E"/>
    <w:rsid w:val="00300AF5"/>
    <w:rsid w:val="00303256"/>
    <w:rsid w:val="00303540"/>
    <w:rsid w:val="003071E2"/>
    <w:rsid w:val="003109B7"/>
    <w:rsid w:val="00310FB6"/>
    <w:rsid w:val="00312205"/>
    <w:rsid w:val="00313AD8"/>
    <w:rsid w:val="0031650A"/>
    <w:rsid w:val="0031779D"/>
    <w:rsid w:val="00331293"/>
    <w:rsid w:val="00333ABE"/>
    <w:rsid w:val="00350B1E"/>
    <w:rsid w:val="003547CA"/>
    <w:rsid w:val="00395A42"/>
    <w:rsid w:val="003A0EBA"/>
    <w:rsid w:val="003A6DA9"/>
    <w:rsid w:val="003C7345"/>
    <w:rsid w:val="003C7897"/>
    <w:rsid w:val="003E7FAE"/>
    <w:rsid w:val="003F13DF"/>
    <w:rsid w:val="00405B05"/>
    <w:rsid w:val="00407472"/>
    <w:rsid w:val="004106FB"/>
    <w:rsid w:val="00423F3D"/>
    <w:rsid w:val="00431C3D"/>
    <w:rsid w:val="00442FF0"/>
    <w:rsid w:val="00446659"/>
    <w:rsid w:val="00461B6D"/>
    <w:rsid w:val="00462242"/>
    <w:rsid w:val="0047098F"/>
    <w:rsid w:val="00481A51"/>
    <w:rsid w:val="00492F65"/>
    <w:rsid w:val="004A2409"/>
    <w:rsid w:val="004A37A2"/>
    <w:rsid w:val="004E23D2"/>
    <w:rsid w:val="004E661E"/>
    <w:rsid w:val="004F563E"/>
    <w:rsid w:val="005156C2"/>
    <w:rsid w:val="00536182"/>
    <w:rsid w:val="00560FDA"/>
    <w:rsid w:val="00565F49"/>
    <w:rsid w:val="00572744"/>
    <w:rsid w:val="00582383"/>
    <w:rsid w:val="00596B6A"/>
    <w:rsid w:val="0059707E"/>
    <w:rsid w:val="005B203F"/>
    <w:rsid w:val="005B27E5"/>
    <w:rsid w:val="005B7001"/>
    <w:rsid w:val="005C3F2F"/>
    <w:rsid w:val="005E4169"/>
    <w:rsid w:val="006138A6"/>
    <w:rsid w:val="00634CD8"/>
    <w:rsid w:val="00636234"/>
    <w:rsid w:val="00636970"/>
    <w:rsid w:val="00656DEE"/>
    <w:rsid w:val="00665CE0"/>
    <w:rsid w:val="00670D10"/>
    <w:rsid w:val="006713BE"/>
    <w:rsid w:val="006C7C9C"/>
    <w:rsid w:val="006D12B7"/>
    <w:rsid w:val="006D5F0A"/>
    <w:rsid w:val="006E2E8E"/>
    <w:rsid w:val="00724A63"/>
    <w:rsid w:val="007301D9"/>
    <w:rsid w:val="00755850"/>
    <w:rsid w:val="007624B5"/>
    <w:rsid w:val="007657A3"/>
    <w:rsid w:val="00782CE6"/>
    <w:rsid w:val="007841BB"/>
    <w:rsid w:val="007B06E9"/>
    <w:rsid w:val="007B68C5"/>
    <w:rsid w:val="007D334B"/>
    <w:rsid w:val="007D4F11"/>
    <w:rsid w:val="007F26EE"/>
    <w:rsid w:val="007F27DF"/>
    <w:rsid w:val="007F2B66"/>
    <w:rsid w:val="007F4B82"/>
    <w:rsid w:val="007F5FE2"/>
    <w:rsid w:val="007F73CA"/>
    <w:rsid w:val="00801AF4"/>
    <w:rsid w:val="00805EB1"/>
    <w:rsid w:val="0084122D"/>
    <w:rsid w:val="00887781"/>
    <w:rsid w:val="008A6DB8"/>
    <w:rsid w:val="008B08C9"/>
    <w:rsid w:val="008B4783"/>
    <w:rsid w:val="008B692B"/>
    <w:rsid w:val="008B7D82"/>
    <w:rsid w:val="008E2D4E"/>
    <w:rsid w:val="008F5CB3"/>
    <w:rsid w:val="008F5F42"/>
    <w:rsid w:val="009067D9"/>
    <w:rsid w:val="009115CC"/>
    <w:rsid w:val="00913E4E"/>
    <w:rsid w:val="0091491C"/>
    <w:rsid w:val="00917820"/>
    <w:rsid w:val="009211F9"/>
    <w:rsid w:val="00922A59"/>
    <w:rsid w:val="00922C65"/>
    <w:rsid w:val="00931330"/>
    <w:rsid w:val="009411A2"/>
    <w:rsid w:val="0094373F"/>
    <w:rsid w:val="00944B42"/>
    <w:rsid w:val="009450E0"/>
    <w:rsid w:val="0095105F"/>
    <w:rsid w:val="00951A67"/>
    <w:rsid w:val="00954E4F"/>
    <w:rsid w:val="00955058"/>
    <w:rsid w:val="00964A7F"/>
    <w:rsid w:val="00966EDF"/>
    <w:rsid w:val="009745F5"/>
    <w:rsid w:val="009768A3"/>
    <w:rsid w:val="00983571"/>
    <w:rsid w:val="00984798"/>
    <w:rsid w:val="00993327"/>
    <w:rsid w:val="009A5471"/>
    <w:rsid w:val="009C5D94"/>
    <w:rsid w:val="009D1F7B"/>
    <w:rsid w:val="009D59A9"/>
    <w:rsid w:val="009E3F93"/>
    <w:rsid w:val="009E4287"/>
    <w:rsid w:val="00A42A31"/>
    <w:rsid w:val="00A47CC1"/>
    <w:rsid w:val="00A50D9D"/>
    <w:rsid w:val="00A52840"/>
    <w:rsid w:val="00A6343F"/>
    <w:rsid w:val="00A63AE2"/>
    <w:rsid w:val="00A65CCD"/>
    <w:rsid w:val="00A76440"/>
    <w:rsid w:val="00A82878"/>
    <w:rsid w:val="00A82F7B"/>
    <w:rsid w:val="00A83B92"/>
    <w:rsid w:val="00A9290A"/>
    <w:rsid w:val="00A93CC7"/>
    <w:rsid w:val="00AD607F"/>
    <w:rsid w:val="00AE304B"/>
    <w:rsid w:val="00AE3066"/>
    <w:rsid w:val="00AE783D"/>
    <w:rsid w:val="00AF48CD"/>
    <w:rsid w:val="00B23809"/>
    <w:rsid w:val="00B25EA7"/>
    <w:rsid w:val="00B2774D"/>
    <w:rsid w:val="00B33109"/>
    <w:rsid w:val="00B33A2D"/>
    <w:rsid w:val="00B41B2D"/>
    <w:rsid w:val="00B44914"/>
    <w:rsid w:val="00B62E08"/>
    <w:rsid w:val="00B66F81"/>
    <w:rsid w:val="00BB2BFF"/>
    <w:rsid w:val="00BB4A85"/>
    <w:rsid w:val="00BE00BF"/>
    <w:rsid w:val="00BE4C93"/>
    <w:rsid w:val="00BF0BEA"/>
    <w:rsid w:val="00BF3636"/>
    <w:rsid w:val="00C01CFA"/>
    <w:rsid w:val="00C07389"/>
    <w:rsid w:val="00C11134"/>
    <w:rsid w:val="00C24322"/>
    <w:rsid w:val="00C36AC5"/>
    <w:rsid w:val="00C44623"/>
    <w:rsid w:val="00C460A8"/>
    <w:rsid w:val="00C53462"/>
    <w:rsid w:val="00C6412A"/>
    <w:rsid w:val="00C7079F"/>
    <w:rsid w:val="00C90A33"/>
    <w:rsid w:val="00C953CF"/>
    <w:rsid w:val="00CA2900"/>
    <w:rsid w:val="00CA4E54"/>
    <w:rsid w:val="00CB4EFD"/>
    <w:rsid w:val="00CC3B1A"/>
    <w:rsid w:val="00CD0F1C"/>
    <w:rsid w:val="00CD4524"/>
    <w:rsid w:val="00CD5119"/>
    <w:rsid w:val="00CE0630"/>
    <w:rsid w:val="00CE5EE5"/>
    <w:rsid w:val="00D075A6"/>
    <w:rsid w:val="00D10042"/>
    <w:rsid w:val="00D25F27"/>
    <w:rsid w:val="00D268E7"/>
    <w:rsid w:val="00D35403"/>
    <w:rsid w:val="00D35CA5"/>
    <w:rsid w:val="00D4178A"/>
    <w:rsid w:val="00D63F94"/>
    <w:rsid w:val="00D66C2F"/>
    <w:rsid w:val="00D73D4D"/>
    <w:rsid w:val="00D824E4"/>
    <w:rsid w:val="00D837DE"/>
    <w:rsid w:val="00D83D6B"/>
    <w:rsid w:val="00D9457A"/>
    <w:rsid w:val="00DF2B98"/>
    <w:rsid w:val="00DF6DC5"/>
    <w:rsid w:val="00E01BAB"/>
    <w:rsid w:val="00E059E1"/>
    <w:rsid w:val="00E17A90"/>
    <w:rsid w:val="00E25A2D"/>
    <w:rsid w:val="00E30271"/>
    <w:rsid w:val="00E3179A"/>
    <w:rsid w:val="00E3302A"/>
    <w:rsid w:val="00E42778"/>
    <w:rsid w:val="00E54BB6"/>
    <w:rsid w:val="00E77705"/>
    <w:rsid w:val="00E866A5"/>
    <w:rsid w:val="00E905D1"/>
    <w:rsid w:val="00E93573"/>
    <w:rsid w:val="00E93DE8"/>
    <w:rsid w:val="00EE21E4"/>
    <w:rsid w:val="00EF11FE"/>
    <w:rsid w:val="00F0037C"/>
    <w:rsid w:val="00F043B2"/>
    <w:rsid w:val="00F21353"/>
    <w:rsid w:val="00F244C6"/>
    <w:rsid w:val="00F24841"/>
    <w:rsid w:val="00F373A1"/>
    <w:rsid w:val="00F406F6"/>
    <w:rsid w:val="00F41799"/>
    <w:rsid w:val="00F41A3E"/>
    <w:rsid w:val="00F437BA"/>
    <w:rsid w:val="00F44A39"/>
    <w:rsid w:val="00F450E2"/>
    <w:rsid w:val="00F56A92"/>
    <w:rsid w:val="00F704F4"/>
    <w:rsid w:val="00F72343"/>
    <w:rsid w:val="00F77480"/>
    <w:rsid w:val="00F833D5"/>
    <w:rsid w:val="00F84C0C"/>
    <w:rsid w:val="00F9173B"/>
    <w:rsid w:val="00F96690"/>
    <w:rsid w:val="00F9696B"/>
    <w:rsid w:val="00F96EB0"/>
    <w:rsid w:val="00FB4077"/>
    <w:rsid w:val="00FC0DD5"/>
    <w:rsid w:val="00FC2C5A"/>
    <w:rsid w:val="00FD0056"/>
    <w:rsid w:val="00FD6624"/>
    <w:rsid w:val="00FE1D22"/>
    <w:rsid w:val="00FE4F81"/>
    <w:rsid w:val="00FE5076"/>
    <w:rsid w:val="00FE663C"/>
    <w:rsid w:val="00FF58C4"/>
    <w:rsid w:val="00FF5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Hiperveza" w:type="character">
    <w:name w:val="Hyperlink"/>
    <w:semiHidden/>
    <w:unhideWhenUsed/>
    <w:rsid w:val="00931330"/>
    <w:rPr>
      <w:color w:val="0000FF"/>
      <w:u w:val="single"/>
    </w:rPr>
  </w:style>
  <w:style w:customStyle="true" w:styleId="font5" w:type="paragraph">
    <w:name w:val="font5"/>
    <w:basedOn w:val="Normal"/>
    <w:rsid w:val="00931330"/>
    <w:pPr>
      <w:spacing w:afterAutospacing="true" w:after="100" w:beforeAutospacing="true" w:before="100"/>
    </w:pPr>
    <w:rPr>
      <w:rFonts w:cs="Arial" w:hAnsi="Arial" w:ascii="Arial"/>
      <w:b/>
      <w:bCs/>
      <w:sz w:val="16"/>
      <w:szCs w:val="16"/>
      <w:lang w:eastAsia="hr-HR" w:val="hr-HR"/>
    </w:rPr>
  </w:style>
  <w:style w:customStyle="true" w:styleId="xl65" w:type="paragraph">
    <w:name w:val="xl65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66" w:type="paragraph">
    <w:name w:val="xl66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67" w:type="paragraph">
    <w:name w:val="xl67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68" w:type="paragraph">
    <w:name w:val="xl68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69" w:type="paragraph">
    <w:name w:val="xl69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70" w:type="paragraph">
    <w:name w:val="xl70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71" w:type="paragraph">
    <w:name w:val="xl71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72" w:type="paragraph">
    <w:name w:val="xl7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73" w:type="paragraph">
    <w:name w:val="xl7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74" w:type="paragraph">
    <w:name w:val="xl7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5" w:type="paragraph">
    <w:name w:val="xl7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6" w:type="paragraph">
    <w:name w:val="xl7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16"/>
      <w:szCs w:val="16"/>
      <w:lang w:eastAsia="hr-HR" w:val="hr-HR"/>
    </w:rPr>
  </w:style>
  <w:style w:customStyle="true" w:styleId="xl77" w:type="paragraph">
    <w:name w:val="xl7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8" w:type="paragraph">
    <w:name w:val="xl7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sz w:val="16"/>
      <w:szCs w:val="16"/>
      <w:lang w:eastAsia="hr-HR" w:val="hr-HR"/>
    </w:rPr>
  </w:style>
  <w:style w:customStyle="true" w:styleId="xl79" w:type="paragraph">
    <w:name w:val="xl7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80" w:type="paragraph">
    <w:name w:val="xl8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81" w:type="paragraph">
    <w:name w:val="xl8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lang w:eastAsia="hr-HR" w:val="hr-HR"/>
    </w:rPr>
  </w:style>
  <w:style w:customStyle="true" w:styleId="xl82" w:type="paragraph">
    <w:name w:val="xl8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  <w:lang w:eastAsia="hr-HR" w:val="hr-HR"/>
    </w:rPr>
  </w:style>
  <w:style w:customStyle="true" w:styleId="xl83" w:type="paragraph">
    <w:name w:val="xl8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84" w:type="paragraph">
    <w:name w:val="xl84"/>
    <w:basedOn w:val="Normal"/>
    <w:rsid w:val="00931330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85" w:type="paragraph">
    <w:name w:val="xl8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86" w:type="paragraph">
    <w:name w:val="xl8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87" w:type="paragraph">
    <w:name w:val="xl8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16"/>
      <w:szCs w:val="16"/>
      <w:lang w:eastAsia="hr-HR" w:val="hr-HR"/>
    </w:rPr>
  </w:style>
  <w:style w:customStyle="true" w:styleId="xl88" w:type="paragraph">
    <w:name w:val="xl8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0"/>
      <w:szCs w:val="20"/>
      <w:lang w:eastAsia="hr-HR" w:val="hr-HR"/>
    </w:rPr>
  </w:style>
  <w:style w:customStyle="true" w:styleId="xl89" w:type="paragraph">
    <w:name w:val="xl89"/>
    <w:basedOn w:val="Normal"/>
    <w:rsid w:val="00931330"/>
    <w:pPr>
      <w:shd w:fill="FFFFFF" w:color="000000" w:val="clear"/>
      <w:spacing w:afterAutospacing="true" w:after="100" w:beforeAutospacing="true" w:before="100"/>
    </w:pPr>
    <w:rPr>
      <w:lang w:eastAsia="hr-HR" w:val="hr-HR"/>
    </w:rPr>
  </w:style>
  <w:style w:customStyle="true" w:styleId="xl90" w:type="paragraph">
    <w:name w:val="xl9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1" w:type="paragraph">
    <w:name w:val="xl91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2" w:type="paragraph">
    <w:name w:val="xl9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93" w:type="paragraph">
    <w:name w:val="xl93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4" w:type="paragraph">
    <w:name w:val="xl94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5" w:type="paragraph">
    <w:name w:val="xl95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6" w:type="paragraph">
    <w:name w:val="xl96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7" w:type="paragraph">
    <w:name w:val="xl9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16"/>
      <w:szCs w:val="16"/>
      <w:lang w:eastAsia="hr-HR" w:val="hr-HR"/>
    </w:rPr>
  </w:style>
  <w:style w:customStyle="true" w:styleId="xl98" w:type="paragraph">
    <w:name w:val="xl98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99" w:type="paragraph">
    <w:name w:val="xl99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00" w:type="paragraph">
    <w:name w:val="xl10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eastAsia="hr-HR" w:val="hr-HR"/>
    </w:rPr>
  </w:style>
  <w:style w:customStyle="true" w:styleId="xl101" w:type="paragraph">
    <w:name w:val="xl10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eastAsia="hr-HR" w:val="hr-HR"/>
    </w:rPr>
  </w:style>
  <w:style w:customStyle="true" w:styleId="xl102" w:type="paragraph">
    <w:name w:val="xl102"/>
    <w:basedOn w:val="Normal"/>
    <w:rsid w:val="00931330"/>
    <w:pPr>
      <w:spacing w:afterAutospacing="true" w:after="100" w:beforeAutospacing="true" w:before="100"/>
      <w:textAlignment w:val="center"/>
    </w:pPr>
    <w:rPr>
      <w:color w:val="993300"/>
      <w:sz w:val="18"/>
      <w:szCs w:val="18"/>
      <w:lang w:eastAsia="hr-HR" w:val="hr-HR"/>
    </w:rPr>
  </w:style>
  <w:style w:customStyle="true" w:styleId="xl103" w:type="paragraph">
    <w:name w:val="xl103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04" w:type="paragraph">
    <w:name w:val="xl104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05" w:type="paragraph">
    <w:name w:val="xl10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06" w:type="paragraph">
    <w:name w:val="xl10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07" w:type="paragraph">
    <w:name w:val="xl10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20"/>
      <w:szCs w:val="20"/>
      <w:lang w:eastAsia="hr-HR" w:val="hr-HR"/>
    </w:rPr>
  </w:style>
  <w:style w:customStyle="true" w:styleId="xl108" w:type="paragraph">
    <w:name w:val="xl108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09" w:type="paragraph">
    <w:name w:val="xl109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10" w:type="paragraph">
    <w:name w:val="xl110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11" w:type="paragraph">
    <w:name w:val="xl111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12" w:type="paragraph">
    <w:name w:val="xl112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113" w:type="paragraph">
    <w:name w:val="xl113"/>
    <w:basedOn w:val="Normal"/>
    <w:rsid w:val="00931330"/>
    <w:pPr>
      <w:shd w:fill="CCCCFF" w:color="000000" w:val="clear"/>
      <w:spacing w:afterAutospacing="true" w:after="100" w:beforeAutospacing="true" w:before="100"/>
      <w:textAlignment w:val="center"/>
    </w:pPr>
    <w:rPr>
      <w:b/>
      <w:bCs/>
      <w:sz w:val="18"/>
      <w:szCs w:val="18"/>
      <w:lang w:eastAsia="hr-HR" w:val="hr-HR"/>
    </w:rPr>
  </w:style>
  <w:style w:customStyle="true" w:styleId="xl114" w:type="paragraph">
    <w:name w:val="xl114"/>
    <w:basedOn w:val="Normal"/>
    <w:rsid w:val="00931330"/>
    <w:pPr>
      <w:shd w:fill="CCCC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15" w:type="paragraph">
    <w:name w:val="xl115"/>
    <w:basedOn w:val="Normal"/>
    <w:rsid w:val="00931330"/>
    <w:pPr>
      <w:pBdr>
        <w:bottom w:space="0" w:sz="4" w:color="auto" w:val="single"/>
      </w:pBdr>
      <w:shd w:fill="CCCCFF" w:color="000000" w:val="clear"/>
      <w:spacing w:afterAutospacing="true" w:after="100" w:beforeAutospacing="true" w:before="100"/>
      <w:textAlignment w:val="center"/>
    </w:pPr>
    <w:rPr>
      <w:b/>
      <w:bCs/>
      <w:lang w:eastAsia="hr-HR" w:val="hr-HR"/>
    </w:rPr>
  </w:style>
  <w:style w:customStyle="true" w:styleId="xl116" w:type="paragraph">
    <w:name w:val="xl11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7" w:type="paragraph">
    <w:name w:val="xl117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8" w:type="paragraph">
    <w:name w:val="xl118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9" w:type="paragraph">
    <w:name w:val="xl11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20" w:type="paragraph">
    <w:name w:val="xl12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1" w:type="paragraph">
    <w:name w:val="xl121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2" w:type="paragraph">
    <w:name w:val="xl122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23" w:type="paragraph">
    <w:name w:val="xl12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4" w:type="paragraph">
    <w:name w:val="xl124"/>
    <w:basedOn w:val="Normal"/>
    <w:rsid w:val="00931330"/>
    <w:pPr>
      <w:shd w:fill="CCCC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25" w:type="paragraph">
    <w:name w:val="xl12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126" w:type="paragraph">
    <w:name w:val="xl12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27" w:type="paragraph">
    <w:name w:val="xl127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28" w:type="paragraph">
    <w:name w:val="xl128"/>
    <w:basedOn w:val="Normal"/>
    <w:rsid w:val="00931330"/>
    <w:pPr>
      <w:spacing w:afterAutospacing="true" w:after="100" w:beforeAutospacing="true" w:before="100"/>
    </w:pPr>
    <w:rPr>
      <w:lang w:eastAsia="hr-HR" w:val="hr-HR"/>
    </w:rPr>
  </w:style>
  <w:style w:customStyle="true" w:styleId="xl129" w:type="paragraph">
    <w:name w:val="xl129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0" w:type="paragraph">
    <w:name w:val="xl130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1" w:type="paragraph">
    <w:name w:val="xl131"/>
    <w:basedOn w:val="Normal"/>
    <w:rsid w:val="00931330"/>
    <w:pPr>
      <w:pBdr>
        <w:bottom w:space="0" w:sz="8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2" w:type="paragraph">
    <w:name w:val="xl132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33" w:type="paragraph">
    <w:name w:val="xl133"/>
    <w:basedOn w:val="Normal"/>
    <w:rsid w:val="00931330"/>
    <w:pPr>
      <w:spacing w:afterAutospacing="true" w:after="100" w:beforeAutospacing="true" w:before="100"/>
    </w:pPr>
    <w:rPr>
      <w:lang w:eastAsia="hr-HR" w:val="hr-HR"/>
    </w:rPr>
  </w:style>
  <w:style w:customStyle="true" w:styleId="xl134" w:type="paragraph">
    <w:name w:val="xl13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35" w:type="paragraph">
    <w:name w:val="xl135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36" w:type="paragraph">
    <w:name w:val="xl136"/>
    <w:basedOn w:val="Normal"/>
    <w:rsid w:val="00931330"/>
    <w:pPr>
      <w:pBdr>
        <w:bottom w:space="0" w:sz="4" w:color="auto" w:val="single"/>
      </w:pBdr>
      <w:shd w:fill="CCCCFF" w:color="000000" w:val="clear"/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37" w:type="paragraph">
    <w:name w:val="xl13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8" w:type="paragraph">
    <w:name w:val="xl13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39" w:type="paragraph">
    <w:name w:val="xl13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  <w:lang w:eastAsia="hr-HR" w:val="hr-HR"/>
    </w:rPr>
  </w:style>
  <w:style w:customStyle="true" w:styleId="xl140" w:type="paragraph">
    <w:name w:val="xl14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1" w:type="paragraph">
    <w:name w:val="xl141"/>
    <w:basedOn w:val="Normal"/>
    <w:rsid w:val="00931330"/>
    <w:pP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2" w:type="paragraph">
    <w:name w:val="xl142"/>
    <w:basedOn w:val="Normal"/>
    <w:rsid w:val="00931330"/>
    <w:pPr>
      <w:shd w:fill="FFFF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3" w:type="paragraph">
    <w:name w:val="xl14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4" w:type="paragraph">
    <w:name w:val="xl14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sz w:val="18"/>
      <w:szCs w:val="18"/>
      <w:lang w:eastAsia="hr-HR" w:val="hr-HR"/>
    </w:rPr>
  </w:style>
  <w:style w:customStyle="true" w:styleId="xl145" w:type="paragraph">
    <w:name w:val="xl145"/>
    <w:basedOn w:val="Normal"/>
    <w:rsid w:val="00931330"/>
    <w:pPr>
      <w:shd w:fill="CCCC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6" w:type="paragraph">
    <w:name w:val="xl146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47" w:type="paragraph">
    <w:name w:val="xl147"/>
    <w:basedOn w:val="Normal"/>
    <w:rsid w:val="00931330"/>
    <w:pPr>
      <w:pBdr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48" w:type="paragraph">
    <w:name w:val="xl148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49" w:type="paragraph">
    <w:name w:val="xl149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50" w:type="paragraph">
    <w:name w:val="xl150"/>
    <w:basedOn w:val="Normal"/>
    <w:rsid w:val="00931330"/>
    <w:pPr>
      <w:pBdr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51" w:type="paragraph">
    <w:name w:val="xl15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52" w:type="paragraph">
    <w:name w:val="xl152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styleId="Reetkatablice" w:type="table">
    <w:name w:val="Table Grid"/>
    <w:basedOn w:val="Obinatablica"/>
    <w:rsid w:val="007F5FE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D35CA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44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44C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244C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244C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244C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Hiperveza" w:type="character">
    <w:name w:val="Hyperlink"/>
    <w:semiHidden/>
    <w:unhideWhenUsed/>
    <w:rsid w:val="00931330"/>
    <w:rPr>
      <w:color w:val="0000FF"/>
      <w:u w:val="single"/>
    </w:rPr>
  </w:style>
  <w:style w:customStyle="1" w:styleId="font5" w:type="paragraph">
    <w:name w:val="font5"/>
    <w:basedOn w:val="Normal"/>
    <w:rsid w:val="00931330"/>
    <w:pPr>
      <w:spacing w:after="100" w:afterAutospacing="1" w:before="100" w:beforeAutospacing="1"/>
    </w:pPr>
    <w:rPr>
      <w:rFonts w:ascii="Arial" w:cs="Arial" w:hAnsi="Arial"/>
      <w:b/>
      <w:bCs/>
      <w:sz w:val="16"/>
      <w:szCs w:val="16"/>
      <w:lang w:eastAsia="hr-HR" w:val="hr-HR"/>
    </w:rPr>
  </w:style>
  <w:style w:customStyle="1" w:styleId="xl65" w:type="paragraph">
    <w:name w:val="xl65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66" w:type="paragraph">
    <w:name w:val="xl66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67" w:type="paragraph">
    <w:name w:val="xl67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68" w:type="paragraph">
    <w:name w:val="xl68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69" w:type="paragraph">
    <w:name w:val="xl69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70" w:type="paragraph">
    <w:name w:val="xl70"/>
    <w:basedOn w:val="Normal"/>
    <w:rsid w:val="00931330"/>
    <w:pPr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71" w:type="paragraph">
    <w:name w:val="xl71"/>
    <w:basedOn w:val="Normal"/>
    <w:rsid w:val="00931330"/>
    <w:pPr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72" w:type="paragraph">
    <w:name w:val="xl7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73" w:type="paragraph">
    <w:name w:val="xl7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74" w:type="paragraph">
    <w:name w:val="xl7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5" w:type="paragraph">
    <w:name w:val="xl7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6" w:type="paragraph">
    <w:name w:val="xl7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16"/>
      <w:szCs w:val="16"/>
      <w:lang w:eastAsia="hr-HR" w:val="hr-HR"/>
    </w:rPr>
  </w:style>
  <w:style w:customStyle="1" w:styleId="xl77" w:type="paragraph">
    <w:name w:val="xl7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8" w:type="paragraph">
    <w:name w:val="xl7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sz w:val="16"/>
      <w:szCs w:val="16"/>
      <w:lang w:eastAsia="hr-HR" w:val="hr-HR"/>
    </w:rPr>
  </w:style>
  <w:style w:customStyle="1" w:styleId="xl79" w:type="paragraph">
    <w:name w:val="xl7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80" w:type="paragraph">
    <w:name w:val="xl8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81" w:type="paragraph">
    <w:name w:val="xl8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lang w:eastAsia="hr-HR" w:val="hr-HR"/>
    </w:rPr>
  </w:style>
  <w:style w:customStyle="1" w:styleId="xl82" w:type="paragraph">
    <w:name w:val="xl8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  <w:lang w:eastAsia="hr-HR" w:val="hr-HR"/>
    </w:rPr>
  </w:style>
  <w:style w:customStyle="1" w:styleId="xl83" w:type="paragraph">
    <w:name w:val="xl8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84" w:type="paragraph">
    <w:name w:val="xl84"/>
    <w:basedOn w:val="Normal"/>
    <w:rsid w:val="00931330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85" w:type="paragraph">
    <w:name w:val="xl8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86" w:type="paragraph">
    <w:name w:val="xl8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87" w:type="paragraph">
    <w:name w:val="xl8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16"/>
      <w:szCs w:val="16"/>
      <w:lang w:eastAsia="hr-HR" w:val="hr-HR"/>
    </w:rPr>
  </w:style>
  <w:style w:customStyle="1" w:styleId="xl88" w:type="paragraph">
    <w:name w:val="xl8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0"/>
      <w:szCs w:val="20"/>
      <w:lang w:eastAsia="hr-HR" w:val="hr-HR"/>
    </w:rPr>
  </w:style>
  <w:style w:customStyle="1" w:styleId="xl89" w:type="paragraph">
    <w:name w:val="xl89"/>
    <w:basedOn w:val="Normal"/>
    <w:rsid w:val="00931330"/>
    <w:pPr>
      <w:shd w:color="000000" w:fill="FFFFFF" w:val="clear"/>
      <w:spacing w:after="100" w:afterAutospacing="1" w:before="100" w:beforeAutospacing="1"/>
    </w:pPr>
    <w:rPr>
      <w:lang w:eastAsia="hr-HR" w:val="hr-HR"/>
    </w:rPr>
  </w:style>
  <w:style w:customStyle="1" w:styleId="xl90" w:type="paragraph">
    <w:name w:val="xl9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1" w:type="paragraph">
    <w:name w:val="xl91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2" w:type="paragraph">
    <w:name w:val="xl9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93" w:type="paragraph">
    <w:name w:val="xl93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4" w:type="paragraph">
    <w:name w:val="xl94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5" w:type="paragraph">
    <w:name w:val="xl95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6" w:type="paragraph">
    <w:name w:val="xl96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7" w:type="paragraph">
    <w:name w:val="xl9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16"/>
      <w:szCs w:val="16"/>
      <w:lang w:eastAsia="hr-HR" w:val="hr-HR"/>
    </w:rPr>
  </w:style>
  <w:style w:customStyle="1" w:styleId="xl98" w:type="paragraph">
    <w:name w:val="xl98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99" w:type="paragraph">
    <w:name w:val="xl99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00" w:type="paragraph">
    <w:name w:val="xl10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eastAsia="hr-HR" w:val="hr-HR"/>
    </w:rPr>
  </w:style>
  <w:style w:customStyle="1" w:styleId="xl101" w:type="paragraph">
    <w:name w:val="xl10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eastAsia="hr-HR" w:val="hr-HR"/>
    </w:rPr>
  </w:style>
  <w:style w:customStyle="1" w:styleId="xl102" w:type="paragraph">
    <w:name w:val="xl102"/>
    <w:basedOn w:val="Normal"/>
    <w:rsid w:val="00931330"/>
    <w:pPr>
      <w:spacing w:after="100" w:afterAutospacing="1" w:before="100" w:beforeAutospacing="1"/>
      <w:textAlignment w:val="center"/>
    </w:pPr>
    <w:rPr>
      <w:color w:val="993300"/>
      <w:sz w:val="18"/>
      <w:szCs w:val="18"/>
      <w:lang w:eastAsia="hr-HR" w:val="hr-HR"/>
    </w:rPr>
  </w:style>
  <w:style w:customStyle="1" w:styleId="xl103" w:type="paragraph">
    <w:name w:val="xl103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04" w:type="paragraph">
    <w:name w:val="xl104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05" w:type="paragraph">
    <w:name w:val="xl10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06" w:type="paragraph">
    <w:name w:val="xl10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07" w:type="paragraph">
    <w:name w:val="xl10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20"/>
      <w:szCs w:val="20"/>
      <w:lang w:eastAsia="hr-HR" w:val="hr-HR"/>
    </w:rPr>
  </w:style>
  <w:style w:customStyle="1" w:styleId="xl108" w:type="paragraph">
    <w:name w:val="xl108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09" w:type="paragraph">
    <w:name w:val="xl109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10" w:type="paragraph">
    <w:name w:val="xl110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11" w:type="paragraph">
    <w:name w:val="xl111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12" w:type="paragraph">
    <w:name w:val="xl112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113" w:type="paragraph">
    <w:name w:val="xl113"/>
    <w:basedOn w:val="Normal"/>
    <w:rsid w:val="00931330"/>
    <w:pPr>
      <w:shd w:color="000000" w:fill="CCCCFF" w:val="clear"/>
      <w:spacing w:after="100" w:afterAutospacing="1" w:before="100" w:beforeAutospacing="1"/>
      <w:textAlignment w:val="center"/>
    </w:pPr>
    <w:rPr>
      <w:b/>
      <w:bCs/>
      <w:sz w:val="18"/>
      <w:szCs w:val="18"/>
      <w:lang w:eastAsia="hr-HR" w:val="hr-HR"/>
    </w:rPr>
  </w:style>
  <w:style w:customStyle="1" w:styleId="xl114" w:type="paragraph">
    <w:name w:val="xl114"/>
    <w:basedOn w:val="Normal"/>
    <w:rsid w:val="00931330"/>
    <w:pPr>
      <w:shd w:color="000000" w:fill="CCCC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15" w:type="paragraph">
    <w:name w:val="xl115"/>
    <w:basedOn w:val="Normal"/>
    <w:rsid w:val="00931330"/>
    <w:pPr>
      <w:pBdr>
        <w:bottom w:color="auto" w:space="0" w:sz="4" w:val="single"/>
      </w:pBdr>
      <w:shd w:color="000000" w:fill="CCCCFF" w:val="clear"/>
      <w:spacing w:after="100" w:afterAutospacing="1" w:before="100" w:beforeAutospacing="1"/>
      <w:textAlignment w:val="center"/>
    </w:pPr>
    <w:rPr>
      <w:b/>
      <w:bCs/>
      <w:lang w:eastAsia="hr-HR" w:val="hr-HR"/>
    </w:rPr>
  </w:style>
  <w:style w:customStyle="1" w:styleId="xl116" w:type="paragraph">
    <w:name w:val="xl11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7" w:type="paragraph">
    <w:name w:val="xl117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8" w:type="paragraph">
    <w:name w:val="xl118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9" w:type="paragraph">
    <w:name w:val="xl11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20" w:type="paragraph">
    <w:name w:val="xl12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1" w:type="paragraph">
    <w:name w:val="xl121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2" w:type="paragraph">
    <w:name w:val="xl122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23" w:type="paragraph">
    <w:name w:val="xl12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4" w:type="paragraph">
    <w:name w:val="xl124"/>
    <w:basedOn w:val="Normal"/>
    <w:rsid w:val="00931330"/>
    <w:pPr>
      <w:shd w:color="000000" w:fill="CCCC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25" w:type="paragraph">
    <w:name w:val="xl12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126" w:type="paragraph">
    <w:name w:val="xl12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27" w:type="paragraph">
    <w:name w:val="xl127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28" w:type="paragraph">
    <w:name w:val="xl128"/>
    <w:basedOn w:val="Normal"/>
    <w:rsid w:val="00931330"/>
    <w:pPr>
      <w:spacing w:after="100" w:afterAutospacing="1" w:before="100" w:beforeAutospacing="1"/>
    </w:pPr>
    <w:rPr>
      <w:lang w:eastAsia="hr-HR" w:val="hr-HR"/>
    </w:rPr>
  </w:style>
  <w:style w:customStyle="1" w:styleId="xl129" w:type="paragraph">
    <w:name w:val="xl129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0" w:type="paragraph">
    <w:name w:val="xl13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1" w:type="paragraph">
    <w:name w:val="xl131"/>
    <w:basedOn w:val="Normal"/>
    <w:rsid w:val="00931330"/>
    <w:pPr>
      <w:pBdr>
        <w:bottom w:color="auto" w:space="0" w:sz="8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2" w:type="paragraph">
    <w:name w:val="xl132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33" w:type="paragraph">
    <w:name w:val="xl133"/>
    <w:basedOn w:val="Normal"/>
    <w:rsid w:val="00931330"/>
    <w:pPr>
      <w:spacing w:after="100" w:afterAutospacing="1" w:before="100" w:beforeAutospacing="1"/>
    </w:pPr>
    <w:rPr>
      <w:lang w:eastAsia="hr-HR" w:val="hr-HR"/>
    </w:rPr>
  </w:style>
  <w:style w:customStyle="1" w:styleId="xl134" w:type="paragraph">
    <w:name w:val="xl13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35" w:type="paragraph">
    <w:name w:val="xl135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36" w:type="paragraph">
    <w:name w:val="xl136"/>
    <w:basedOn w:val="Normal"/>
    <w:rsid w:val="00931330"/>
    <w:pPr>
      <w:pBdr>
        <w:bottom w:color="auto" w:space="0" w:sz="4" w:val="single"/>
      </w:pBdr>
      <w:shd w:color="000000" w:fill="CCCCFF" w:val="clear"/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37" w:type="paragraph">
    <w:name w:val="xl13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8" w:type="paragraph">
    <w:name w:val="xl13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39" w:type="paragraph">
    <w:name w:val="xl13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  <w:lang w:eastAsia="hr-HR" w:val="hr-HR"/>
    </w:rPr>
  </w:style>
  <w:style w:customStyle="1" w:styleId="xl140" w:type="paragraph">
    <w:name w:val="xl14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1" w:type="paragraph">
    <w:name w:val="xl141"/>
    <w:basedOn w:val="Normal"/>
    <w:rsid w:val="00931330"/>
    <w:pP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2" w:type="paragraph">
    <w:name w:val="xl142"/>
    <w:basedOn w:val="Normal"/>
    <w:rsid w:val="00931330"/>
    <w:pPr>
      <w:shd w:color="000000" w:fill="FFFF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3" w:type="paragraph">
    <w:name w:val="xl14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4" w:type="paragraph">
    <w:name w:val="xl14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sz w:val="18"/>
      <w:szCs w:val="18"/>
      <w:lang w:eastAsia="hr-HR" w:val="hr-HR"/>
    </w:rPr>
  </w:style>
  <w:style w:customStyle="1" w:styleId="xl145" w:type="paragraph">
    <w:name w:val="xl145"/>
    <w:basedOn w:val="Normal"/>
    <w:rsid w:val="00931330"/>
    <w:pPr>
      <w:shd w:color="000000" w:fill="CCCC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6" w:type="paragraph">
    <w:name w:val="xl146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47" w:type="paragraph">
    <w:name w:val="xl147"/>
    <w:basedOn w:val="Normal"/>
    <w:rsid w:val="00931330"/>
    <w:pPr>
      <w:pBdr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48" w:type="paragraph">
    <w:name w:val="xl14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49" w:type="paragraph">
    <w:name w:val="xl149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50" w:type="paragraph">
    <w:name w:val="xl150"/>
    <w:basedOn w:val="Normal"/>
    <w:rsid w:val="00931330"/>
    <w:pPr>
      <w:pBdr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51" w:type="paragraph">
    <w:name w:val="xl15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52" w:type="paragraph">
    <w:name w:val="xl15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styleId="Reetkatablice" w:type="table">
    <w:name w:val="Table Grid"/>
    <w:basedOn w:val="Obinatablica"/>
    <w:rsid w:val="007F5FE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D35CA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44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44C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244C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244C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244C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861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0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171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955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2018.</izvorni_sadrzaj>
    <derivirana_varijabla naziv="DomainObject.DatumDonosenjaOdluke_1">27.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991</izvorni_sadrzaj>
    <derivirana_varijabla naziv="DomainObject.Predmet.Broj_1">991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2017.</izvorni_sadrzaj>
    <derivirana_varijabla naziv="DomainObject.Predmet.DatumOsnivanja_1">30.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(115)</izvorni_sadrzaj>
    <derivirana_varijabla naziv="DomainObject.Predmet.Opis_1">Prijedlog za otvaranje stečajnog postupka (115)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St-991/2017</izvorni_sadrzaj>
    <derivirana_varijabla naziv="DomainObject.Predmet.OznakaBroj_1">St-991/2017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ROBOT COMMERCE, d.o.o. za trgovinu u stečaju</izvorni_sadrzaj>
    <derivirana_varijabla naziv="DomainObject.Predmet.StrankaFormated_1">  ROBOT COMMERCE, d.o.o. za trgovinu u stečaju</derivirana_varijabla>
  </DomainObject.Predmet.StrankaFormated>
  <DomainObject.Predmet.StrankaFormatedOIB>
    <izvorni_sadrzaj>  ROBOT COMMERCE, d.o.o. za trgovinu u stečaju, OIB 55925906180</izvorni_sadrzaj>
    <derivirana_varijabla naziv="DomainObject.Predmet.StrankaFormatedOIB_1">  ROBOT COMMERCE, d.o.o. za trgovinu u stečaju, OIB 55925906180</derivirana_varijabla>
  </DomainObject.Predmet.StrankaFormatedOIB>
  <DomainObject.Predmet.StrankaFormatedWithAdress>
    <izvorni_sadrzaj> ROBOT COMMERCE, d.o.o. za trgovinu u stečaju, Ulica 4. Gardijske brigade 43, 21000 Kamen</izvorni_sadrzaj>
    <derivirana_varijabla naziv="DomainObject.Predmet.StrankaFormatedWithAdress_1"> ROBOT COMMERCE, d.o.o. za trgovinu u stečaju, Ulica 4. Gardijske brigade 43, 21000 Kamen</derivirana_varijabla>
  </DomainObject.Predmet.StrankaFormatedWithAdress>
  <DomainObject.Predmet.StrankaFormatedWithAdressOIB>
    <izvorni_sadrzaj> ROBOT COMMERCE, d.o.o. za trgovinu u stečaju, OIB 55925906180, Ulica 4. Gardijske brigade 43, 21000 Kamen</izvorni_sadrzaj>
    <derivirana_varijabla naziv="DomainObject.Predmet.StrankaFormatedWithAdressOIB_1"> ROBOT COMMERCE, d.o.o. za trgovinu u stečaju, OIB 55925906180, Ulica 4. Gardijske brigade 43, 21000 Kamen</derivirana_varijabla>
  </DomainObject.Predmet.StrankaFormatedWithAdressOIB>
  <DomainObject.Predmet.StrankaWithAdress>
    <izvorni_sadrzaj>ROBOT COMMERCE, d.o.o. za trgovinu u stečaju Ulica 4. Gardijske brigade 43,21000 Kamen</izvorni_sadrzaj>
    <derivirana_varijabla naziv="DomainObject.Predmet.StrankaWithAdress_1">ROBOT COMMERCE, d.o.o. za trgovinu u stečaju Ulica 4. Gardijske brigade 43,21000 Kamen</derivirana_varijabla>
  </DomainObject.Predmet.StrankaWithAdress>
  <DomainObject.Predmet.StrankaWithAdressOIB>
    <izvorni_sadrzaj>ROBOT COMMERCE, d.o.o. za trgovinu u stečaju, OIB 55925906180, Ulica 4. Gardijske brigade 43,21000 Kamen</izvorni_sadrzaj>
    <derivirana_varijabla naziv="DomainObject.Predmet.StrankaWithAdressOIB_1">ROBOT COMMERCE, d.o.o. za trgovinu u stečaju, OIB 55925906180, Ulica 4. Gardijske brigade 43,21000 Kamen</derivirana_varijabla>
  </DomainObject.Predmet.StrankaWithAdressOIB>
  <DomainObject.Predmet.StrankaNazivFormated>
    <izvorni_sadrzaj>ROBOT COMMERCE, d.o.o. za trgovinu u stečaju</izvorni_sadrzaj>
    <derivirana_varijabla naziv="DomainObject.Predmet.StrankaNazivFormated_1">ROBOT COMMERCE, d.o.o. za trgovinu u stečaju</derivirana_varijabla>
  </DomainObject.Predmet.StrankaNazivFormated>
  <DomainObject.Predmet.StrankaNazivFormatedOIB>
    <izvorni_sadrzaj>ROBOT COMMERCE, d.o.o. za trgovinu u stečaju, OIB 55925906180</izvorni_sadrzaj>
    <derivirana_varijabla naziv="DomainObject.Predmet.StrankaNazivFormatedOIB_1">ROBOT COMMERCE, d.o.o. za trgovinu u stečaju, OIB 55925906180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ROBOT COMMERCE, d.o.o. za trgovinu u stečaju</item>
    </izvorni_sadrzaj>
    <derivirana_varijabla naziv="DomainObject.Predmet.StrankaListFormated_1">
      <item>ROBOT COMMERCE, d.o.o. za trgovinu u stečaju</item>
    </derivirana_varijabla>
  </DomainObject.Predmet.StrankaListFormated>
  <DomainObject.Predmet.StrankaListFormatedOIB>
    <izvorni_sadrzaj>
      <item>ROBOT COMMERCE, d.o.o. za trgovinu u stečaju, OIB 55925906180</item>
    </izvorni_sadrzaj>
    <derivirana_varijabla naziv="DomainObject.Predmet.StrankaListFormatedOIB_1">
      <item>ROBOT COMMERCE, d.o.o. za trgovinu u stečaju, OIB 55925906180</item>
    </derivirana_varijabla>
  </DomainObject.Predmet.StrankaListFormatedOIB>
  <DomainObject.Predmet.StrankaListFormatedWithAdress>
    <izvorni_sadrzaj>
      <item>ROBOT COMMERCE, d.o.o. za trgovinu u stečaju, Ulica 4. Gardijske brigade 43, 21000 Kamen</item>
    </izvorni_sadrzaj>
    <derivirana_varijabla naziv="DomainObject.Predmet.StrankaListFormatedWithAdress_1">
      <item>ROBOT COMMERCE, d.o.o. za trgovinu u stečaju, Ulica 4. Gardijske brigade 43, 21000 Kamen</item>
    </derivirana_varijabla>
  </DomainObject.Predmet.StrankaListFormatedWithAdress>
  <DomainObject.Predmet.StrankaListFormatedWithAdressOIB>
    <izvorni_sadrzaj>
      <item>ROBOT COMMERCE, d.o.o. za trgovinu u stečaju, OIB 55925906180, Ulica 4. Gardijske brigade 43, 21000 Kamen</item>
    </izvorni_sadrzaj>
    <derivirana_varijabla naziv="DomainObject.Predmet.StrankaListFormatedWithAdressOIB_1">
      <item>ROBOT COMMERCE, d.o.o. za trgovinu u stečaju, OIB 55925906180, Ulica 4. Gardijske brigade 43, 21000 Kamen</item>
    </derivirana_varijabla>
  </DomainObject.Predmet.StrankaListFormatedWithAdressOIB>
  <DomainObject.Predmet.StrankaListNazivFormated>
    <izvorni_sadrzaj>
      <item>ROBOT COMMERCE, d.o.o. za trgovinu u stečaju</item>
    </izvorni_sadrzaj>
    <derivirana_varijabla naziv="DomainObject.Predmet.StrankaListNazivFormated_1">
      <item>ROBOT COMMERCE, d.o.o. za trgovinu u stečaju</item>
    </derivirana_varijabla>
  </DomainObject.Predmet.StrankaListNazivFormated>
  <DomainObject.Predmet.StrankaListNazivFormatedOIB>
    <izvorni_sadrzaj>
      <item>ROBOT COMMERCE, d.o.o. za trgovinu u stečaju, OIB 55925906180</item>
    </izvorni_sadrzaj>
    <derivirana_varijabla naziv="DomainObject.Predmet.StrankaListNazivFormatedOIB_1">
      <item>ROBOT COMMERCE, d.o.o. za trgovinu u stečaju, OIB 55925906180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2018.</izvorni_sadrzaj>
    <derivirana_varijabla naziv="DomainObject.Datum_1">27.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ROBOT COMMERCE, d.o.o. za trgovinu u stečaju</izvorni_sadrzaj>
    <derivirana_varijabla naziv="DomainObject.Predmet.StrankaIDrugi_1">ROBOT COMMERCE, d.o.o. za trgovinu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ROBOT COMMERCE, d.o.o. za trgovinu u stečaju, OIB 55925906180, Ulica 4. Gardijske brigade 43, 21000 Kamen</izvorni_sadrzaj>
    <derivirana_varijabla naziv="DomainObject.Predmet.StrankaIDrugiAdressOIB_1">ROBOT COMMERCE, d.o.o. za trgovinu u stečaju, OIB 55925906180, Ulica 4. Gardijske brigade 43, 21000 Kamen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ROBOT COMMERCE, d.o.o. za trgovinu u stečaju</item>
    </izvorni_sadrzaj>
    <derivirana_varijabla naziv="DomainObject.Predmet.SudioniciListNaziv_1">
      <item>ROBOT COMMERCE, d.o.o. za trgovinu u stečaju</item>
    </derivirana_varijabla>
  </DomainObject.Predmet.SudioniciListNaziv>
  <DomainObject.Predmet.SudioniciListAdressOIB>
    <izvorni_sadrzaj>
      <item>ROBOT COMMERCE, d.o.o. za trgovinu u stečaju, OIB 55925906180, Ulica 4. Gardijske brigade 43,21000 Kamen</item>
    </izvorni_sadrzaj>
    <derivirana_varijabla naziv="DomainObject.Predmet.SudioniciListAdressOIB_1">
      <item>ROBOT COMMERCE, d.o.o. za trgovinu u stečaju, OIB 55925906180, Ulica 4. Gardijske brigade 43,21000 Kamen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55925906180</item>
    </izvorni_sadrzaj>
    <derivirana_varijabla naziv="DomainObject.Predmet.SudioniciListNazivOIB_1">
      <item>, OIB 55925906180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lipnja 2018.</izvorni_sadrzaj>
    <derivirana_varijabla naziv="DomainObject.Predmet.DatumZadnjeOdrzaneSudskeRadnje_1">28. lipnja 2018.</derivirana_varijabla>
  </DomainObject.Predmet.DatumZadnjeOdrzaneSudskeRadnje>
  <DomainObject.PredzadnjaOdlukaIzPredmeta.DatumDonosenjaOdluke>
    <izvorni_sadrzaj>4. rujna 2018.</izvorni_sadrzaj>
    <derivirana_varijabla naziv="DomainObject.PredzadnjaOdlukaIzPredmeta.DatumDonosenjaOdluke_1">4. rujna 2018.</derivirana_varijabla>
  </DomainObject.PredzadnjaOdlukaIzPredmeta.DatumDonosenjaOdluke>
  <DomainObject.PredzadnjaOdlukaIzPredmeta.Oznaka>
    <izvorni_sadrzaj>St-991/2017-54</izvorni_sadrzaj>
    <derivirana_varijabla naziv="DomainObject.PredzadnjaOdlukaIzPredmeta.Oznaka_1">St-991/2017-54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7F9F4F-D325-4B36-8384-F7CD9577E2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677</properties:Words>
  <properties:Characters>3583</properties:Characters>
  <properties:Lines>88</properties:Lines>
  <properties:Paragraphs>26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2018-12-24T10:38:00Z</dcterms:created>
  <dc:creator>pbacic</dc:creator>
  <cp:lastModifiedBy>Paško Bačić</cp:lastModifiedBy>
  <cp:lastPrinted>2018-12-24T10:48:00Z</cp:lastPrinted>
  <dcterms:modified xmlns:xsi="http://www.w3.org/2001/XMLSchema-instance" xsi:type="dcterms:W3CDTF">2018-12-27T08:06:00Z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(-rješenje-odobrenje za ugovore o radu-4.docx)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