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b96b3" w14:paraId="30b96b3" w:rsidRDefault="002F636B" w:rsidP="00C37E7C" w:rsidR="00C37E7C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C37E7C">
        <w:rPr>
          <w:noProof/>
          <w:lang w:eastAsia="hr-HR" w:val="hr-HR"/>
        </w:rPr>
        <w:drawing>
          <wp:inline distR="0" distL="0" distB="0" distT="0">
            <wp:extent cy="771525" cx="58081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</w:r>
      <w:r w:rsidR="00C37E7C">
        <w:tab/>
        <w:t xml:space="preserve">             </w:t>
      </w:r>
      <w:r w:rsidR="00C37E7C" w:rsidRPr="00C82BA1">
        <w:rPr>
          <w:b/>
        </w:rPr>
        <w:t>Posl. br. 12. St-</w:t>
      </w:r>
      <w:r w:rsidR="00A814C6">
        <w:rPr>
          <w:b/>
        </w:rPr>
        <w:t>107/2018</w:t>
      </w:r>
    </w:p>
    <w:p w:rsidRDefault="002F636B" w:rsidP="00C37E7C" w:rsidR="002F636B" w:rsidRPr="002F636B">
      <w:pPr>
        <w:ind w:firstLine="708"/>
        <w:rPr>
          <w:b/>
          <w:sz w:val="4"/>
          <w:szCs w:val="4"/>
        </w:rPr>
      </w:pP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REPUBLIKA HRVATSKA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TRGOVAČKI SUD U SPLITU</w:t>
      </w:r>
    </w:p>
    <w:p w:rsidRDefault="00C37E7C" w:rsidP="00C37E7C" w:rsidR="00C37E7C" w:rsidRPr="00C37E7C">
      <w:pPr>
        <w:rPr>
          <w:b/>
          <w:lang w:val="hr-HR"/>
        </w:rPr>
      </w:pPr>
      <w:r w:rsidRPr="00C37E7C">
        <w:rPr>
          <w:b/>
          <w:lang w:val="hr-HR"/>
        </w:rPr>
        <w:t>Split, Sukoišanska br. 6</w:t>
      </w:r>
    </w:p>
    <w:p w:rsidRDefault="00C37E7C" w:rsidP="00C37E7C" w:rsidR="00C37E7C" w:rsidRPr="00C37E7C">
      <w:pPr>
        <w:rPr>
          <w:b/>
          <w:lang w:val="hr-HR"/>
        </w:rPr>
      </w:pPr>
    </w:p>
    <w:p w:rsidRDefault="002F636B" w:rsidP="00C37E7C" w:rsidR="00C37E7C" w:rsidRPr="00C37E7C">
      <w:pPr>
        <w:jc w:val="center"/>
        <w:rPr>
          <w:b/>
          <w:lang w:val="hr-HR"/>
        </w:rPr>
      </w:pPr>
      <w:r>
        <w:rPr>
          <w:b/>
          <w:lang w:val="hr-HR"/>
        </w:rPr>
        <w:t>U   I M E   R E P U B L I K E    H R V A T S K E</w:t>
      </w:r>
    </w:p>
    <w:p w:rsidRDefault="00C37E7C" w:rsidP="00C37E7C" w:rsidR="00C37E7C" w:rsidRPr="00C37E7C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center"/>
        <w:rPr>
          <w:b/>
          <w:lang w:val="hr-HR"/>
        </w:rPr>
      </w:pPr>
      <w:r w:rsidRPr="00C37E7C">
        <w:rPr>
          <w:b/>
          <w:lang w:val="hr-HR"/>
        </w:rPr>
        <w:t>R J E Š E N J E</w:t>
      </w:r>
    </w:p>
    <w:p w:rsidRDefault="00C37E7C" w:rsidP="00C37E7C" w:rsidR="00C37E7C" w:rsidRPr="00C37E7C">
      <w:pPr>
        <w:jc w:val="center"/>
        <w:rPr>
          <w:b/>
          <w:lang w:val="hr-HR"/>
        </w:rPr>
      </w:pPr>
    </w:p>
    <w:p w:rsidRDefault="00C37E7C" w:rsidP="00C37E7C" w:rsidR="00C37E7C" w:rsidRPr="00C37E7C">
      <w:pPr>
        <w:jc w:val="both"/>
        <w:rPr>
          <w:lang w:val="hr-HR"/>
        </w:rPr>
      </w:pPr>
      <w:r w:rsidRPr="00C37E7C">
        <w:rPr>
          <w:lang w:val="hr-HR"/>
        </w:rPr>
        <w:tab/>
        <w:t xml:space="preserve">Trgovački sud u Splitu, po sucu tog suda Pašku Bačiću, kao stečajnom sucu, u </w:t>
      </w:r>
      <w:r w:rsidR="00810333">
        <w:rPr>
          <w:lang w:val="hr-HR"/>
        </w:rPr>
        <w:t xml:space="preserve">stečajnom </w:t>
      </w:r>
      <w:r w:rsidRPr="00C37E7C">
        <w:rPr>
          <w:lang w:val="hr-HR"/>
        </w:rPr>
        <w:t xml:space="preserve">postupku povodom prijedloga predlagatelja FINANCIJSKE AGENCIJE, Regionalni centar Split, Mažuranićevo šetalište 24b, OIB: 85821130368, za otvaranje stečajnog postupka nad dužnikom </w:t>
      </w:r>
      <w:r w:rsidR="00A814C6">
        <w:t>JOKIĆ j.d.o.o. Kaštel Gomilica, Podstinice 48 A, OIB: 38136726904</w:t>
      </w:r>
      <w:r w:rsidRPr="00C37E7C">
        <w:rPr>
          <w:lang w:val="hr-HR"/>
        </w:rPr>
        <w:t xml:space="preserve">, dana </w:t>
      </w:r>
      <w:r w:rsidR="00E91002">
        <w:rPr>
          <w:lang w:val="hr-HR"/>
        </w:rPr>
        <w:t>18</w:t>
      </w:r>
      <w:r w:rsidR="00A814C6">
        <w:rPr>
          <w:lang w:val="hr-HR"/>
        </w:rPr>
        <w:t>. lipnja</w:t>
      </w:r>
      <w:r w:rsidR="002F636B">
        <w:rPr>
          <w:lang w:val="hr-HR"/>
        </w:rPr>
        <w:t xml:space="preserve"> 2018.</w:t>
      </w:r>
      <w:r w:rsidR="002F636B" w:rsidRPr="00C37E7C">
        <w:rPr>
          <w:lang w:val="hr-HR"/>
        </w:rPr>
        <w:t xml:space="preserve"> </w:t>
      </w:r>
    </w:p>
    <w:p w:rsidRDefault="00D4027A" w:rsidP="00D4027A" w:rsidR="00D4027A" w:rsidRPr="007E183F">
      <w:pPr>
        <w:rPr>
          <w:sz w:val="16"/>
          <w:szCs w:val="16"/>
          <w:lang w:val="hr-HR"/>
        </w:rPr>
      </w:pPr>
    </w:p>
    <w:p w:rsidRDefault="00382327" w:rsidP="00D4027A" w:rsidR="00382327" w:rsidRPr="00075324">
      <w:pPr>
        <w:rPr>
          <w:sz w:val="16"/>
          <w:szCs w:val="16"/>
          <w:lang w:val="hr-HR"/>
        </w:rPr>
      </w:pPr>
    </w:p>
    <w:p w:rsidRDefault="00E14AE2" w:rsidP="00D4027A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 xml:space="preserve">r i j e š i o   </w:t>
      </w:r>
      <w:r w:rsidR="00D4027A" w:rsidRPr="00585F41">
        <w:rPr>
          <w:lang w:val="hr-HR"/>
        </w:rPr>
        <w:t xml:space="preserve">j e                                               </w:t>
      </w:r>
    </w:p>
    <w:p w:rsidRDefault="00642955" w:rsidP="00876209" w:rsidR="00642955" w:rsidRPr="00585F41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2F636B">
      <w:pPr>
        <w:ind w:left="708"/>
        <w:jc w:val="both"/>
        <w:rPr>
          <w:lang w:val="hr-HR"/>
        </w:rPr>
      </w:pPr>
      <w:r w:rsidRPr="002F636B">
        <w:rPr>
          <w:lang w:val="hr-HR"/>
        </w:rPr>
        <w:t>O</w:t>
      </w:r>
      <w:r w:rsidR="008E1156">
        <w:rPr>
          <w:lang w:val="hr-HR"/>
        </w:rPr>
        <w:t>dbacuje se prijedlog predlagatelja</w:t>
      </w:r>
      <w:r w:rsidRPr="002F636B">
        <w:rPr>
          <w:lang w:val="hr-HR"/>
        </w:rPr>
        <w:t xml:space="preserve"> </w:t>
      </w:r>
      <w:r w:rsidR="008E1156" w:rsidRPr="00C37E7C">
        <w:rPr>
          <w:lang w:val="hr-HR"/>
        </w:rPr>
        <w:t>Financijske agencije</w:t>
      </w:r>
      <w:r w:rsidR="008E1156" w:rsidRPr="002F636B">
        <w:rPr>
          <w:lang w:val="hr-HR"/>
        </w:rPr>
        <w:t xml:space="preserve"> </w:t>
      </w:r>
      <w:r w:rsidR="008E1156">
        <w:rPr>
          <w:lang w:val="hr-HR"/>
        </w:rPr>
        <w:t>za otvaranje stečajnog postupka</w:t>
      </w:r>
      <w:r w:rsidRPr="002F636B">
        <w:rPr>
          <w:lang w:val="hr-HR"/>
        </w:rPr>
        <w:t xml:space="preserve"> nad dužnikom </w:t>
      </w:r>
      <w:r w:rsidR="00A814C6">
        <w:t>JOKIĆ j.d.o.o. Kaštel Gomilica, OIB: 38136726904</w:t>
      </w:r>
      <w:r w:rsidR="00D15E5D" w:rsidRPr="002F636B">
        <w:rPr>
          <w:lang w:val="hr-HR"/>
        </w:rPr>
        <w:t>.</w:t>
      </w:r>
    </w:p>
    <w:p w:rsidRDefault="00452F21" w:rsidP="00D15E5D" w:rsidR="00452F21" w:rsidRPr="001A5663">
      <w:pPr>
        <w:jc w:val="both"/>
        <w:rPr>
          <w:sz w:val="28"/>
          <w:szCs w:val="28"/>
          <w:lang w:val="hr-HR"/>
        </w:rPr>
      </w:pPr>
    </w:p>
    <w:p w:rsidRDefault="00452F21" w:rsidP="00452F21" w:rsidR="00452F21" w:rsidRPr="00075324">
      <w:pPr>
        <w:ind w:left="708"/>
        <w:jc w:val="both"/>
        <w:rPr>
          <w:sz w:val="20"/>
          <w:szCs w:val="20"/>
          <w:lang w:val="hr-HR"/>
        </w:rPr>
      </w:pPr>
    </w:p>
    <w:p w:rsidRDefault="006C0489" w:rsidP="00E14AE2" w:rsidR="00E14AE2" w:rsidRPr="00585F41">
      <w:pPr>
        <w:jc w:val="center"/>
        <w:rPr>
          <w:lang w:val="hr-HR"/>
        </w:rPr>
      </w:pPr>
      <w:r w:rsidRPr="00585F41">
        <w:rPr>
          <w:lang w:val="hr-HR"/>
        </w:rPr>
        <w:t>Obrazloženje</w:t>
      </w:r>
    </w:p>
    <w:p w:rsidRDefault="00E14AE2" w:rsidP="00E14AE2" w:rsidR="00E14AE2" w:rsidRPr="00585F41">
      <w:pPr>
        <w:rPr>
          <w:lang w:val="hr-HR"/>
        </w:rPr>
      </w:pPr>
    </w:p>
    <w:p w:rsidRDefault="0063351E" w:rsidP="00865363" w:rsidR="00C709BF">
      <w:pPr>
        <w:ind w:firstLine="708"/>
        <w:jc w:val="both"/>
        <w:rPr>
          <w:lang w:val="hr-HR"/>
        </w:rPr>
      </w:pPr>
      <w:r w:rsidRPr="00585F41">
        <w:rPr>
          <w:lang w:val="hr-HR"/>
        </w:rPr>
        <w:t>Financijska agencija, Regionalni centar</w:t>
      </w:r>
      <w:r w:rsidR="00544124" w:rsidRPr="00585F41">
        <w:rPr>
          <w:lang w:val="hr-HR"/>
        </w:rPr>
        <w:t xml:space="preserve"> Split</w:t>
      </w:r>
      <w:r w:rsidR="00B36BAF">
        <w:rPr>
          <w:lang w:val="hr-HR"/>
        </w:rPr>
        <w:t xml:space="preserve"> (u daljnjem tekstu FINA)</w:t>
      </w:r>
      <w:r w:rsidR="00544124" w:rsidRPr="00585F41">
        <w:rPr>
          <w:lang w:val="hr-HR"/>
        </w:rPr>
        <w:t xml:space="preserve"> podnijela je ovom </w:t>
      </w:r>
      <w:r w:rsidR="00C37E7C">
        <w:rPr>
          <w:lang w:val="hr-HR"/>
        </w:rPr>
        <w:t xml:space="preserve">sudu </w:t>
      </w:r>
      <w:r w:rsidR="00A814C6">
        <w:rPr>
          <w:lang w:val="hr-HR"/>
        </w:rPr>
        <w:t>2. veljače 2018.</w:t>
      </w:r>
      <w:r w:rsidR="002F636B">
        <w:rPr>
          <w:lang w:val="hr-HR"/>
        </w:rPr>
        <w:t xml:space="preserve"> </w:t>
      </w:r>
      <w:r w:rsidR="00865363" w:rsidRPr="00865363">
        <w:rPr>
          <w:lang w:val="hr-HR"/>
        </w:rPr>
        <w:t xml:space="preserve">prijedlog za otvaranje stečajnog postupka nad dužnikom </w:t>
      </w:r>
      <w:r w:rsidR="00A814C6">
        <w:t xml:space="preserve">JOKIĆ j.d.o.o. Kaštel Gomilica, </w:t>
      </w:r>
      <w:r w:rsidR="00B759E9" w:rsidRPr="00C709BF">
        <w:rPr>
          <w:lang w:val="hr-HR"/>
        </w:rPr>
        <w:t>a sve sukladno odredbama čl. 110. st. 1. Stečajnog zakona (Narodne novine 71/15</w:t>
      </w:r>
      <w:r w:rsidR="002F636B">
        <w:rPr>
          <w:lang w:val="hr-HR"/>
        </w:rPr>
        <w:t xml:space="preserve"> i 104/17</w:t>
      </w:r>
      <w:r w:rsidR="00B759E9" w:rsidRPr="00C709BF">
        <w:rPr>
          <w:lang w:val="hr-HR"/>
        </w:rPr>
        <w:t>, dalje SZ).</w:t>
      </w:r>
    </w:p>
    <w:p w:rsidRDefault="009919D5" w:rsidP="00865363" w:rsidR="009919D5">
      <w:pPr>
        <w:ind w:firstLine="708"/>
        <w:jc w:val="both"/>
        <w:rPr>
          <w:lang w:val="hr-HR"/>
        </w:rPr>
      </w:pPr>
    </w:p>
    <w:p w:rsidRDefault="009919D5" w:rsidP="00865363" w:rsidR="009919D5" w:rsidRPr="00C709BF">
      <w:pPr>
        <w:ind w:firstLine="708"/>
        <w:jc w:val="both"/>
        <w:rPr>
          <w:lang w:val="hr-HR"/>
        </w:rPr>
      </w:pPr>
      <w:r>
        <w:rPr>
          <w:lang w:val="hr-HR"/>
        </w:rPr>
        <w:t xml:space="preserve">Temeljem odredbi čl. 110. st. 1. SZ-a, Financijska agencija podnosi prijedlog za otvaranje stečajnog postupka ako pravna osoba u Očevidniku o redoslijeda osnova za plaćanje ima </w:t>
      </w:r>
      <w:r w:rsidRPr="002F636B">
        <w:rPr>
          <w:lang w:val="hr-HR"/>
        </w:rPr>
        <w:t xml:space="preserve">evidentirane neizvršene osnove za plaćanje u </w:t>
      </w:r>
      <w:r>
        <w:rPr>
          <w:lang w:val="hr-HR"/>
        </w:rPr>
        <w:t>neprekinutom razdoblju od 120</w:t>
      </w:r>
      <w:r w:rsidRPr="002F636B">
        <w:rPr>
          <w:lang w:val="hr-HR"/>
        </w:rPr>
        <w:t xml:space="preserve"> dana</w:t>
      </w:r>
      <w:r>
        <w:rPr>
          <w:lang w:val="hr-HR"/>
        </w:rPr>
        <w:t>.</w:t>
      </w:r>
    </w:p>
    <w:p w:rsidRDefault="002F636B" w:rsidP="007D3479" w:rsidR="002F636B" w:rsidRPr="002F636B">
      <w:pPr>
        <w:jc w:val="both"/>
        <w:rPr>
          <w:lang w:val="hr-HR"/>
        </w:rPr>
      </w:pPr>
    </w:p>
    <w:p w:rsidRDefault="002F636B" w:rsidP="008E1156" w:rsidR="00160D0F">
      <w:pPr>
        <w:ind w:firstLine="708"/>
        <w:jc w:val="both"/>
        <w:rPr>
          <w:lang w:val="hr-HR"/>
        </w:rPr>
      </w:pPr>
      <w:r>
        <w:rPr>
          <w:lang w:val="hr-HR"/>
        </w:rPr>
        <w:t xml:space="preserve">Kod ovog suda je </w:t>
      </w:r>
      <w:r w:rsidR="00A814C6">
        <w:rPr>
          <w:lang w:val="hr-HR"/>
        </w:rPr>
        <w:t xml:space="preserve">13. lipnja 2018. zaprimljen podnesak dužnika </w:t>
      </w:r>
      <w:r w:rsidR="008E1156">
        <w:rPr>
          <w:lang w:val="hr-HR"/>
        </w:rPr>
        <w:t>u</w:t>
      </w:r>
      <w:r w:rsidR="00A814C6">
        <w:rPr>
          <w:lang w:val="hr-HR"/>
        </w:rPr>
        <w:t xml:space="preserve"> privitku </w:t>
      </w:r>
      <w:r w:rsidR="008E1156">
        <w:rPr>
          <w:lang w:val="hr-HR"/>
        </w:rPr>
        <w:t>kojeg je dostavljena</w:t>
      </w:r>
      <w:r w:rsidR="00A814C6">
        <w:rPr>
          <w:lang w:val="hr-HR"/>
        </w:rPr>
        <w:t xml:space="preserve"> potvrda</w:t>
      </w:r>
      <w:r w:rsidRPr="002F636B">
        <w:rPr>
          <w:lang w:val="hr-HR"/>
        </w:rPr>
        <w:t xml:space="preserve"> FINE o </w:t>
      </w:r>
      <w:r w:rsidR="00A814C6">
        <w:rPr>
          <w:lang w:val="hr-HR"/>
        </w:rPr>
        <w:t xml:space="preserve">blokadi računa i novčanih sredstava dužnika, a kojom se potvrđuje da je na računima i novčanim sredstvima dužnika na dan 05.06.2018. </w:t>
      </w:r>
      <w:r w:rsidR="00160D0F">
        <w:rPr>
          <w:lang w:val="hr-HR"/>
        </w:rPr>
        <w:t>evidentirano 0 dana neprekidne blokade zbog nepodmirenih osnova za plaćanje evidentiranih u Očevidniku o redoslijeda osnova za plaćanje, kao i da evidentirane nepodmirene obveze dužnika na taj dan iznose 0,00 kn.</w:t>
      </w:r>
    </w:p>
    <w:p w:rsidRDefault="0097287D" w:rsidP="002F636B" w:rsidR="0097287D">
      <w:pPr>
        <w:ind w:firstLine="708"/>
        <w:jc w:val="both"/>
        <w:rPr>
          <w:lang w:val="hr-HR"/>
        </w:rPr>
      </w:pPr>
    </w:p>
    <w:p w:rsidRDefault="007D3479" w:rsidP="002F636B" w:rsidR="00E91002">
      <w:pPr>
        <w:ind w:firstLine="708"/>
        <w:jc w:val="both"/>
        <w:rPr>
          <w:lang w:val="hr-HR"/>
        </w:rPr>
      </w:pPr>
      <w:r>
        <w:rPr>
          <w:lang w:val="hr-HR"/>
        </w:rPr>
        <w:t xml:space="preserve">Isto tako, </w:t>
      </w:r>
      <w:r w:rsidR="00160D0F">
        <w:rPr>
          <w:lang w:val="hr-HR"/>
        </w:rPr>
        <w:t>FINA</w:t>
      </w:r>
      <w:r w:rsidR="002F636B">
        <w:rPr>
          <w:lang w:val="hr-HR"/>
        </w:rPr>
        <w:t xml:space="preserve"> </w:t>
      </w:r>
      <w:r w:rsidR="00160D0F">
        <w:rPr>
          <w:lang w:val="hr-HR"/>
        </w:rPr>
        <w:t xml:space="preserve">je 14. lipnja 2018. dostavila ovom sudu potvrdu </w:t>
      </w:r>
      <w:r w:rsidR="002F636B" w:rsidRPr="002F636B">
        <w:rPr>
          <w:lang w:val="hr-HR"/>
        </w:rPr>
        <w:t>o evidentiranim neizvršenim osnovama za plaćanje</w:t>
      </w:r>
      <w:r w:rsidR="00E91002">
        <w:rPr>
          <w:lang w:val="hr-HR"/>
        </w:rPr>
        <w:t xml:space="preserve"> dužnika, u kojoj se navodi da dužnik na taj dan,</w:t>
      </w:r>
      <w:r w:rsidR="00E91002" w:rsidRPr="002F636B">
        <w:rPr>
          <w:lang w:val="hr-HR"/>
        </w:rPr>
        <w:t xml:space="preserve"> u Očevidniku redoslijeda osnova za plaćanje, ima evidentirane neizvršene osnove za plaćanje u neprekinutom razdoblju od 0 dana</w:t>
      </w:r>
      <w:r w:rsidR="00E91002">
        <w:rPr>
          <w:lang w:val="hr-HR"/>
        </w:rPr>
        <w:t xml:space="preserve">. U toj potvrdi je isto tako navedeno da je račun dužnika 14.06.2018. </w:t>
      </w:r>
      <w:r w:rsidR="001A5663">
        <w:rPr>
          <w:lang w:val="hr-HR"/>
        </w:rPr>
        <w:t xml:space="preserve">blokiran </w:t>
      </w:r>
      <w:r w:rsidR="00E91002">
        <w:rPr>
          <w:lang w:val="hr-HR"/>
        </w:rPr>
        <w:t xml:space="preserve">te da kod dužnika postoji evidentirana blokada računa od jednog dana. </w:t>
      </w:r>
    </w:p>
    <w:p w:rsidRDefault="00075324" w:rsidP="008E1156" w:rsidR="00075324" w:rsidRPr="002F636B">
      <w:pPr>
        <w:jc w:val="both"/>
        <w:rPr>
          <w:lang w:val="hr-HR"/>
        </w:rPr>
      </w:pPr>
    </w:p>
    <w:p w:rsidRDefault="002F636B" w:rsidP="002F636B" w:rsidR="007D3479">
      <w:pPr>
        <w:ind w:firstLine="708"/>
        <w:jc w:val="both"/>
        <w:rPr>
          <w:lang w:val="hr-HR"/>
        </w:rPr>
      </w:pPr>
      <w:r w:rsidRPr="002F636B">
        <w:rPr>
          <w:lang w:val="hr-HR"/>
        </w:rPr>
        <w:t xml:space="preserve">Budući da je iz naprijed navedenih potvrda FINE </w:t>
      </w:r>
      <w:r w:rsidR="008E1156">
        <w:rPr>
          <w:lang w:val="hr-HR"/>
        </w:rPr>
        <w:t xml:space="preserve">od 05.06.2018. i 14.06.2018. </w:t>
      </w:r>
      <w:r w:rsidRPr="002F636B">
        <w:rPr>
          <w:lang w:val="hr-HR"/>
        </w:rPr>
        <w:t xml:space="preserve">razvidno da dužnik u Očevidniku redoslijeda osnova za plaćanje nema evidentiranih </w:t>
      </w:r>
      <w:r w:rsidRPr="002F636B">
        <w:rPr>
          <w:lang w:val="hr-HR"/>
        </w:rPr>
        <w:lastRenderedPageBreak/>
        <w:t>neizvršenih osnova za plaćanje</w:t>
      </w:r>
      <w:r w:rsidR="007D3479" w:rsidRPr="007D3479">
        <w:rPr>
          <w:lang w:val="hr-HR"/>
        </w:rPr>
        <w:t xml:space="preserve"> </w:t>
      </w:r>
      <w:r w:rsidR="007D3479" w:rsidRPr="002F636B">
        <w:rPr>
          <w:lang w:val="hr-HR"/>
        </w:rPr>
        <w:t>u neprekinutom razdoblju od 120 dana</w:t>
      </w:r>
      <w:r w:rsidRPr="002F636B">
        <w:rPr>
          <w:lang w:val="hr-HR"/>
        </w:rPr>
        <w:t>,</w:t>
      </w:r>
      <w:r w:rsidR="007D3479">
        <w:rPr>
          <w:lang w:val="hr-HR"/>
        </w:rPr>
        <w:t xml:space="preserve"> a niti u neprekinutom razdoblju od 60 dana (već je kod dužnika evidentirana blokada od samo jednog dana),</w:t>
      </w:r>
      <w:r w:rsidRPr="002F636B">
        <w:rPr>
          <w:lang w:val="hr-HR"/>
        </w:rPr>
        <w:t xml:space="preserve"> to </w:t>
      </w:r>
      <w:r w:rsidR="007D3479">
        <w:rPr>
          <w:lang w:val="hr-HR"/>
        </w:rPr>
        <w:t>stoga u konkretnom slučaju nisu ispunjene pretpostavke u smislu odredbi čl. 5. i čl. 6. st. 2. u vezi s čl. 110. SZ-a za provođenje stečajnog postupka, a radi čega je sud, sukladno odredbama čl. 115. st. 1. SZ-a, odlučio kao u izreci ovog rješenja.</w:t>
      </w:r>
    </w:p>
    <w:p w:rsidRDefault="00D15E5D" w:rsidP="002549BF" w:rsidR="00D15E5D">
      <w:pPr>
        <w:jc w:val="both"/>
        <w:rPr>
          <w:lang w:val="hr-HR"/>
        </w:rPr>
      </w:pPr>
    </w:p>
    <w:p w:rsidRDefault="00D4027A" w:rsidP="00AD400D" w:rsidR="00D4027A" w:rsidRPr="00585F41">
      <w:pPr>
        <w:jc w:val="center"/>
        <w:rPr>
          <w:lang w:val="hr-HR"/>
        </w:rPr>
      </w:pPr>
      <w:r w:rsidRPr="00585F41">
        <w:rPr>
          <w:lang w:val="hr-HR"/>
        </w:rPr>
        <w:t>U Splitu</w:t>
      </w:r>
      <w:r w:rsidR="0002675F" w:rsidRPr="00585F41">
        <w:rPr>
          <w:lang w:val="hr-HR"/>
        </w:rPr>
        <w:t>,</w:t>
      </w:r>
      <w:r w:rsidRPr="00585F41">
        <w:rPr>
          <w:lang w:val="hr-HR"/>
        </w:rPr>
        <w:t xml:space="preserve"> </w:t>
      </w:r>
      <w:r w:rsidR="008E1156">
        <w:rPr>
          <w:lang w:val="hr-HR"/>
        </w:rPr>
        <w:t>1</w:t>
      </w:r>
      <w:r w:rsidR="00E91002">
        <w:rPr>
          <w:lang w:val="hr-HR"/>
        </w:rPr>
        <w:t>8</w:t>
      </w:r>
      <w:r w:rsidR="00221F45">
        <w:rPr>
          <w:lang w:val="hr-HR"/>
        </w:rPr>
        <w:t>. lipnja</w:t>
      </w:r>
      <w:r w:rsidR="00AD400D">
        <w:rPr>
          <w:lang w:val="hr-HR"/>
        </w:rPr>
        <w:t xml:space="preserve"> 2018</w:t>
      </w:r>
      <w:r w:rsidRPr="00585F41">
        <w:rPr>
          <w:lang w:val="hr-HR"/>
        </w:rPr>
        <w:t>.</w:t>
      </w:r>
    </w:p>
    <w:p w:rsidRDefault="00D4027A" w:rsidP="00D4027A" w:rsidR="00D4027A" w:rsidRPr="003962F7">
      <w:pPr>
        <w:jc w:val="both"/>
        <w:rPr>
          <w:sz w:val="16"/>
          <w:szCs w:val="16"/>
          <w:lang w:val="hr-HR"/>
        </w:rPr>
      </w:pPr>
      <w:r w:rsidRPr="003962F7">
        <w:rPr>
          <w:sz w:val="16"/>
          <w:szCs w:val="16"/>
          <w:lang w:val="hr-HR"/>
        </w:rPr>
        <w:t xml:space="preserve"> </w:t>
      </w:r>
    </w:p>
    <w:p w:rsidRDefault="007E183F" w:rsidP="007E183F" w:rsidR="007E183F">
      <w:pPr>
        <w:ind w:firstLine="708" w:left="7080"/>
      </w:pPr>
      <w:r w:rsidRPr="00521475">
        <w:t xml:space="preserve">S U D A C </w:t>
      </w:r>
    </w:p>
    <w:p w:rsidRDefault="007E183F" w:rsidP="00B235F9" w:rsidR="007E183F" w:rsidRPr="007E183F">
      <w:pPr>
        <w:ind w:firstLine="708" w:left="6372"/>
        <w:rPr>
          <w:sz w:val="28"/>
          <w:szCs w:val="28"/>
        </w:rPr>
      </w:pPr>
    </w:p>
    <w:p w:rsidRDefault="007E183F" w:rsidP="007E183F" w:rsidR="007E183F" w:rsidRPr="007E183F">
      <w:pPr>
        <w:ind w:firstLine="708" w:left="7080"/>
      </w:pPr>
      <w:r w:rsidRPr="00B235F9">
        <w:t>Paško Bačić</w:t>
      </w:r>
    </w:p>
    <w:p w:rsidRDefault="007E183F" w:rsidP="00D4027A" w:rsidR="007E183F">
      <w:pPr>
        <w:jc w:val="both"/>
        <w:rPr>
          <w:sz w:val="28"/>
          <w:szCs w:val="28"/>
          <w:u w:val="single"/>
          <w:lang w:val="hr-HR"/>
        </w:rPr>
      </w:pPr>
    </w:p>
    <w:p w:rsidRDefault="0097287D" w:rsidP="003962F7" w:rsidR="0097287D" w:rsidRPr="008C6062">
      <w:pPr>
        <w:jc w:val="both"/>
        <w:rPr>
          <w:lang w:val="hr-HR"/>
        </w:rPr>
      </w:pPr>
    </w:p>
    <w:p w:rsidRDefault="0097287D" w:rsidP="0097287D" w:rsidR="0097287D" w:rsidRPr="0097287D">
      <w:pPr>
        <w:jc w:val="both"/>
        <w:rPr>
          <w:lang w:val="hr-HR"/>
        </w:rPr>
      </w:pPr>
      <w:r w:rsidRPr="0097287D">
        <w:rPr>
          <w:lang w:val="hr-HR"/>
        </w:rPr>
        <w:t>POUKA O PRAVNOM LIJEKU:</w:t>
      </w:r>
    </w:p>
    <w:p w:rsidRDefault="0097287D" w:rsidP="0097287D" w:rsidR="0097287D" w:rsidRPr="0097287D">
      <w:pPr>
        <w:jc w:val="both"/>
        <w:rPr>
          <w:lang w:val="hr-HR"/>
        </w:rPr>
      </w:pPr>
      <w:r w:rsidRPr="0097287D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ovog rješenja. Dostava ovog rješenja smatra se obavljenom istekom osmog dana od dana njegove objave na mrežnoj stranici e-Oglasna ploča sudova. </w:t>
      </w:r>
    </w:p>
    <w:p w:rsidRDefault="00D4027A" w:rsidP="00D4027A" w:rsidR="00D4027A" w:rsidRPr="0097287D">
      <w:pPr>
        <w:jc w:val="both"/>
        <w:rPr>
          <w:sz w:val="20"/>
          <w:szCs w:val="20"/>
          <w:lang w:val="hr-HR"/>
        </w:rPr>
      </w:pPr>
    </w:p>
    <w:p w:rsidRDefault="00D47B51" w:rsidP="00D4027A" w:rsidR="00D47B51" w:rsidRPr="00CE2A58">
      <w:pPr>
        <w:jc w:val="both"/>
        <w:rPr>
          <w:sz w:val="16"/>
          <w:szCs w:val="16"/>
          <w:lang w:val="hr-HR"/>
        </w:rPr>
      </w:pP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DNA: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 xml:space="preserve">-  </w:t>
      </w:r>
      <w:r w:rsidR="00CE2A58">
        <w:rPr>
          <w:lang w:val="hr-HR"/>
        </w:rPr>
        <w:t>predlagatelju</w:t>
      </w:r>
      <w:r w:rsidR="007738D2">
        <w:rPr>
          <w:lang w:val="hr-HR"/>
        </w:rPr>
        <w:t xml:space="preserve"> </w:t>
      </w:r>
      <w:r w:rsidRPr="00585F41">
        <w:rPr>
          <w:lang w:val="hr-HR"/>
        </w:rPr>
        <w:t>– Financijskoj agenciji, RC Split</w:t>
      </w:r>
    </w:p>
    <w:p w:rsidRDefault="00F347B9" w:rsidP="00F347B9" w:rsidR="00F347B9" w:rsidRPr="00585F41">
      <w:pPr>
        <w:jc w:val="both"/>
        <w:rPr>
          <w:lang w:val="hr-HR"/>
        </w:rPr>
      </w:pPr>
      <w:r w:rsidRPr="00585F41">
        <w:rPr>
          <w:lang w:val="hr-HR"/>
        </w:rPr>
        <w:t>-  dužniku</w:t>
      </w:r>
      <w:r w:rsidR="00AE599E">
        <w:rPr>
          <w:lang w:val="hr-HR"/>
        </w:rPr>
        <w:t xml:space="preserve"> </w:t>
      </w:r>
    </w:p>
    <w:p w:rsidRDefault="00F347B9" w:rsidP="00F347B9" w:rsidR="003962F7">
      <w:pPr>
        <w:jc w:val="both"/>
        <w:rPr>
          <w:lang w:val="hr-HR"/>
        </w:rPr>
      </w:pPr>
      <w:r w:rsidRPr="00585F41">
        <w:rPr>
          <w:lang w:val="hr-HR"/>
        </w:rPr>
        <w:t>-  e-</w:t>
      </w:r>
      <w:r w:rsidR="001261C8" w:rsidRPr="00585F41">
        <w:rPr>
          <w:lang w:val="hr-HR"/>
        </w:rPr>
        <w:t xml:space="preserve">Oglasna </w:t>
      </w:r>
      <w:r w:rsidRPr="00585F41">
        <w:rPr>
          <w:lang w:val="hr-HR"/>
        </w:rPr>
        <w:t xml:space="preserve">ploča suda </w:t>
      </w:r>
    </w:p>
    <w:p w:rsidRDefault="00F347B9" w:rsidP="00403F01" w:rsidR="00E14AE2" w:rsidRPr="00585F41">
      <w:pPr>
        <w:jc w:val="both"/>
        <w:rPr>
          <w:lang w:val="hr-HR"/>
        </w:rPr>
      </w:pPr>
      <w:r w:rsidRPr="00585F41">
        <w:rPr>
          <w:lang w:val="hr-HR"/>
        </w:rPr>
        <w:t>-  u spis</w:t>
      </w:r>
    </w:p>
    <w:sectPr w:rsidSect="009919D5" w:rsidR="00E14AE2" w:rsidRPr="00585F41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 w:rsidRPr="00C37E7C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AB72AD" w:rsidRPr="00AB72AD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 xml:space="preserve">12. </w:t>
    </w:r>
    <w:r w:rsidR="00A814C6">
      <w:t>St-107/2018</w:t>
    </w:r>
  </w:p>
  <w:p w:rsidRDefault="00473132" w:rsidR="00473132">
    <w:pPr>
      <w:pStyle w:val="Zaglavlje"/>
      <w:jc w:val="center"/>
    </w:pPr>
  </w:p>
  <w:p w:rsidRDefault="003734BE" w:rsidR="003734BE" w:rsidRPr="00A814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75324"/>
    <w:rsid w:val="0008242E"/>
    <w:rsid w:val="00094B4F"/>
    <w:rsid w:val="00110325"/>
    <w:rsid w:val="001261C8"/>
    <w:rsid w:val="00133015"/>
    <w:rsid w:val="00160774"/>
    <w:rsid w:val="00160D0F"/>
    <w:rsid w:val="00171D3F"/>
    <w:rsid w:val="00194CBC"/>
    <w:rsid w:val="001A5663"/>
    <w:rsid w:val="001C2C6A"/>
    <w:rsid w:val="001C44F1"/>
    <w:rsid w:val="001E4E14"/>
    <w:rsid w:val="001F5654"/>
    <w:rsid w:val="00200E29"/>
    <w:rsid w:val="00217DD3"/>
    <w:rsid w:val="00221F45"/>
    <w:rsid w:val="002549BF"/>
    <w:rsid w:val="0026368F"/>
    <w:rsid w:val="002674B1"/>
    <w:rsid w:val="002702A4"/>
    <w:rsid w:val="002819BF"/>
    <w:rsid w:val="002A089E"/>
    <w:rsid w:val="002D048F"/>
    <w:rsid w:val="002E02C8"/>
    <w:rsid w:val="002E6DB9"/>
    <w:rsid w:val="002F636B"/>
    <w:rsid w:val="003148C7"/>
    <w:rsid w:val="003734BE"/>
    <w:rsid w:val="00382327"/>
    <w:rsid w:val="003855E7"/>
    <w:rsid w:val="003929B4"/>
    <w:rsid w:val="003962F7"/>
    <w:rsid w:val="003E3D3E"/>
    <w:rsid w:val="00403F01"/>
    <w:rsid w:val="004171BE"/>
    <w:rsid w:val="00452F21"/>
    <w:rsid w:val="00472CF7"/>
    <w:rsid w:val="00473132"/>
    <w:rsid w:val="004777B1"/>
    <w:rsid w:val="0048628D"/>
    <w:rsid w:val="004872A1"/>
    <w:rsid w:val="004A6CA0"/>
    <w:rsid w:val="004B2C85"/>
    <w:rsid w:val="004D23AF"/>
    <w:rsid w:val="004E0C44"/>
    <w:rsid w:val="004F38C8"/>
    <w:rsid w:val="004F6BDA"/>
    <w:rsid w:val="00503B7A"/>
    <w:rsid w:val="00544124"/>
    <w:rsid w:val="00567496"/>
    <w:rsid w:val="00585F41"/>
    <w:rsid w:val="005C0E56"/>
    <w:rsid w:val="005C1097"/>
    <w:rsid w:val="005D2EA9"/>
    <w:rsid w:val="005D58A6"/>
    <w:rsid w:val="005E2103"/>
    <w:rsid w:val="0063351E"/>
    <w:rsid w:val="00642955"/>
    <w:rsid w:val="0066735D"/>
    <w:rsid w:val="00675F9E"/>
    <w:rsid w:val="006767AE"/>
    <w:rsid w:val="006A7185"/>
    <w:rsid w:val="006C0489"/>
    <w:rsid w:val="006C3EA9"/>
    <w:rsid w:val="006E3551"/>
    <w:rsid w:val="006F3633"/>
    <w:rsid w:val="00730DDE"/>
    <w:rsid w:val="00736EF6"/>
    <w:rsid w:val="00743750"/>
    <w:rsid w:val="00756F19"/>
    <w:rsid w:val="007725FF"/>
    <w:rsid w:val="007738D2"/>
    <w:rsid w:val="00780642"/>
    <w:rsid w:val="007A5BA3"/>
    <w:rsid w:val="007A74B6"/>
    <w:rsid w:val="007C2A26"/>
    <w:rsid w:val="007D3479"/>
    <w:rsid w:val="007E183F"/>
    <w:rsid w:val="00810333"/>
    <w:rsid w:val="008325C4"/>
    <w:rsid w:val="00832F97"/>
    <w:rsid w:val="00865363"/>
    <w:rsid w:val="00876209"/>
    <w:rsid w:val="008C6062"/>
    <w:rsid w:val="008E1156"/>
    <w:rsid w:val="00906FBC"/>
    <w:rsid w:val="009216FB"/>
    <w:rsid w:val="009374AD"/>
    <w:rsid w:val="0094163D"/>
    <w:rsid w:val="0096042F"/>
    <w:rsid w:val="0097287D"/>
    <w:rsid w:val="00984E8A"/>
    <w:rsid w:val="00986E7E"/>
    <w:rsid w:val="009919D5"/>
    <w:rsid w:val="009966BF"/>
    <w:rsid w:val="009C2B92"/>
    <w:rsid w:val="009D27D0"/>
    <w:rsid w:val="009D46D2"/>
    <w:rsid w:val="009F30BD"/>
    <w:rsid w:val="009F3C28"/>
    <w:rsid w:val="009F47B1"/>
    <w:rsid w:val="009F6C9A"/>
    <w:rsid w:val="00A06E04"/>
    <w:rsid w:val="00A31ADC"/>
    <w:rsid w:val="00A7370E"/>
    <w:rsid w:val="00A75973"/>
    <w:rsid w:val="00A814C6"/>
    <w:rsid w:val="00A83CF1"/>
    <w:rsid w:val="00A97762"/>
    <w:rsid w:val="00AA1815"/>
    <w:rsid w:val="00AB72AD"/>
    <w:rsid w:val="00AC45F7"/>
    <w:rsid w:val="00AC4892"/>
    <w:rsid w:val="00AC7561"/>
    <w:rsid w:val="00AD400D"/>
    <w:rsid w:val="00AD4B6A"/>
    <w:rsid w:val="00AE4A2B"/>
    <w:rsid w:val="00AE599E"/>
    <w:rsid w:val="00AF587A"/>
    <w:rsid w:val="00B3214A"/>
    <w:rsid w:val="00B347F0"/>
    <w:rsid w:val="00B36BAF"/>
    <w:rsid w:val="00B631DA"/>
    <w:rsid w:val="00B6615F"/>
    <w:rsid w:val="00B759E9"/>
    <w:rsid w:val="00B82187"/>
    <w:rsid w:val="00B95831"/>
    <w:rsid w:val="00BF6161"/>
    <w:rsid w:val="00C019C2"/>
    <w:rsid w:val="00C03C0E"/>
    <w:rsid w:val="00C30FC8"/>
    <w:rsid w:val="00C37E7C"/>
    <w:rsid w:val="00C41FBC"/>
    <w:rsid w:val="00C42C0A"/>
    <w:rsid w:val="00C435B4"/>
    <w:rsid w:val="00C5093E"/>
    <w:rsid w:val="00C558F1"/>
    <w:rsid w:val="00C63E03"/>
    <w:rsid w:val="00C709BF"/>
    <w:rsid w:val="00C71DE9"/>
    <w:rsid w:val="00CA5452"/>
    <w:rsid w:val="00CB5DF6"/>
    <w:rsid w:val="00CC1B3F"/>
    <w:rsid w:val="00CC2435"/>
    <w:rsid w:val="00CC5D0C"/>
    <w:rsid w:val="00CD5A78"/>
    <w:rsid w:val="00CE1BBC"/>
    <w:rsid w:val="00CE2A58"/>
    <w:rsid w:val="00CF1035"/>
    <w:rsid w:val="00D15E5D"/>
    <w:rsid w:val="00D168A3"/>
    <w:rsid w:val="00D17EB5"/>
    <w:rsid w:val="00D230DD"/>
    <w:rsid w:val="00D4027A"/>
    <w:rsid w:val="00D4418F"/>
    <w:rsid w:val="00D47B51"/>
    <w:rsid w:val="00D6076B"/>
    <w:rsid w:val="00D74C99"/>
    <w:rsid w:val="00DE148C"/>
    <w:rsid w:val="00E0156F"/>
    <w:rsid w:val="00E14AE2"/>
    <w:rsid w:val="00E6013F"/>
    <w:rsid w:val="00E8617E"/>
    <w:rsid w:val="00E91002"/>
    <w:rsid w:val="00EB167D"/>
    <w:rsid w:val="00EB78C8"/>
    <w:rsid w:val="00EC0B4A"/>
    <w:rsid w:val="00F1734E"/>
    <w:rsid w:val="00F2582F"/>
    <w:rsid w:val="00F347B9"/>
    <w:rsid w:val="00F34A14"/>
    <w:rsid w:val="00F634A5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7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JOKIĆ j.d.o.o. za ugostiteljstvo, trgovinu i usluge</izvorni_sadrzaj>
    <derivirana_varijabla naziv="DomainObject.Predmet.ProtustrankaFormated_1">  JOKIĆ j.d.o.o. za ugostiteljstvo, trgovinu i usluge</derivirana_varijabla>
  </DomainObject.Predmet.ProtustrankaFormated>
  <DomainObject.Predmet.ProtustrankaFormatedOIB>
    <izvorni_sadrzaj>  JOKIĆ j.d.o.o. za ugostiteljstvo, trgovinu i usluge, OIB 38136726904</izvorni_sadrzaj>
    <derivirana_varijabla naziv="DomainObject.Predmet.ProtustrankaFormatedOIB_1">  JOKIĆ j.d.o.o. za ugostiteljstvo, trgovinu i usluge, OIB 38136726904</derivirana_varijabla>
  </DomainObject.Predmet.ProtustrankaFormatedOIB>
  <DomainObject.Predmet.ProtustrankaFormatedWithAdress>
    <izvorni_sadrzaj> JOKIĆ j.d.o.o. za ugostiteljstvo, trgovinu i usluge, Podstinice 48 A, 21214 Kaštel Gomilica</izvorni_sadrzaj>
    <derivirana_varijabla naziv="DomainObject.Predmet.ProtustrankaFormatedWithAdress_1"> JOKIĆ j.d.o.o. za ugostiteljstvo, trgovinu i usluge, Podstinice 48 A, 21214 Kaštel Gomilica</derivirana_varijabla>
  </DomainObject.Predmet.ProtustrankaFormatedWithAdress>
  <DomainObject.Predmet.ProtustrankaFormatedWithAdressOIB>
    <izvorni_sadrzaj> JOKIĆ j.d.o.o. za ugostiteljstvo, trgovinu i usluge, OIB 38136726904, Podstinice 48 A, 21214 Kaštel Gomilica</izvorni_sadrzaj>
    <derivirana_varijabla naziv="DomainObject.Predmet.ProtustrankaFormatedWithAdressOIB_1"> JOKIĆ j.d.o.o. za ugostiteljstvo, trgovinu i usluge, OIB 38136726904, Podstinice 48 A, 21214 Kaštel Gomilica</derivirana_varijabla>
  </DomainObject.Predmet.ProtustrankaFormatedWithAdressOIB>
  <DomainObject.Predmet.ProtustrankaWithAdress>
    <izvorni_sadrzaj>JOKIĆ j.d.o.o. za ugostiteljstvo, trgovinu i usluge Podstinice 48 A, 21214 Kaštel Gomilica</izvorni_sadrzaj>
    <derivirana_varijabla naziv="DomainObject.Predmet.ProtustrankaWithAdress_1">JOKIĆ j.d.o.o. za ugostiteljstvo, trgovinu i usluge Podstinice 48 A, 21214 Kaštel Gomilica</derivirana_varijabla>
  </DomainObject.Predmet.ProtustrankaWithAdress>
  <DomainObject.Predmet.ProtustrankaWithAdressOIB>
    <izvorni_sadrzaj>JOKIĆ j.d.o.o. za ugostiteljstvo, trgovinu i usluge, OIB 38136726904, Podstinice 48 A, 21214 Kaštel Gomilica</izvorni_sadrzaj>
    <derivirana_varijabla naziv="DomainObject.Predmet.ProtustrankaWithAdressOIB_1">JOKIĆ j.d.o.o. za ugostiteljstvo, trgovinu i usluge, OIB 38136726904, Podstinice 48 A, 21214 Kaštel Gomilica</derivirana_varijabla>
  </DomainObject.Predmet.ProtustrankaWithAdressOIB>
  <DomainObject.Predmet.ProtustrankaNazivFormated>
    <izvorni_sadrzaj>JOKIĆ j.d.o.o. za ugostiteljstvo, trgovinu i usluge</izvorni_sadrzaj>
    <derivirana_varijabla naziv="DomainObject.Predmet.ProtustrankaNazivFormated_1">JOKIĆ j.d.o.o. za ugostiteljstvo, trgovinu i usluge</derivirana_varijabla>
  </DomainObject.Predmet.ProtustrankaNazivFormated>
  <DomainObject.Predmet.ProtustrankaNazivFormatedOIB>
    <izvorni_sadrzaj>JOKIĆ j.d.o.o. za ugostiteljstvo, trgovinu i usluge, OIB 38136726904</izvorni_sadrzaj>
    <derivirana_varijabla naziv="DomainObject.Predmet.ProtustrankaNazivFormatedOIB_1">JOKIĆ j.d.o.o. za ugostiteljstvo, trgovinu i usluge, OIB 38136726904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12165.68</izvorni_sadrzaj>
    <derivirana_varijabla naziv="DomainObject.Predmet.TrenutnaVrijednost_1">12165.68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JOKIĆ j.d.o.o. za ugostiteljstvo, trgovinu i usluge</item>
    </izvorni_sadrzaj>
    <derivirana_varijabla naziv="DomainObject.Predmet.ProtuStrankaListFormated_1">
      <item>JOKIĆ j.d.o.o. za ugostiteljstvo, trgovinu i usluge</item>
    </derivirana_varijabla>
  </DomainObject.Predmet.ProtuStrankaListFormated>
  <DomainObject.Predmet.ProtuStrankaListFormatedOIB>
    <izvorni_sadrzaj>
      <item>JOKIĆ j.d.o.o. za ugostiteljstvo, trgovinu i usluge, OIB 38136726904</item>
    </izvorni_sadrzaj>
    <derivirana_varijabla naziv="DomainObject.Predmet.ProtuStrankaListFormatedOIB_1">
      <item>JOKIĆ j.d.o.o. za ugostiteljstvo, trgovinu i usluge, OIB 38136726904</item>
    </derivirana_varijabla>
  </DomainObject.Predmet.ProtuStrankaListFormatedOIB>
  <DomainObject.Predmet.ProtuStrankaListFormatedWithAdress>
    <izvorni_sadrzaj>
      <item>JOKIĆ j.d.o.o. za ugostiteljstvo, trgovinu i usluge, Podstinice 48 A, 21214 Kaštel Gomilica</item>
    </izvorni_sadrzaj>
    <derivirana_varijabla naziv="DomainObject.Predmet.ProtuStrankaListFormatedWithAdress_1">
      <item>JOKIĆ j.d.o.o. za ugostiteljstvo, trgovinu i usluge, Podstinice 48 A, 21214 Kaštel Gomilica</item>
    </derivirana_varijabla>
  </DomainObject.Predmet.ProtuStrankaListFormatedWithAdress>
  <DomainObject.Predmet.ProtuStrankaListFormatedWithAdressOIB>
    <izvorni_sadrzaj>
      <item>JOKIĆ j.d.o.o. za ugostiteljstvo, trgovinu i usluge, OIB 38136726904, Podstinice 48 A, 21214 Kaštel Gomilica</item>
    </izvorni_sadrzaj>
    <derivirana_varijabla naziv="DomainObject.Predmet.ProtuStrankaListFormatedWithAdressOIB_1">
      <item>JOKIĆ j.d.o.o. za ugostiteljstvo, trgovinu i usluge, OIB 38136726904, Podstinice 48 A, 21214 Kaštel Gomilica</item>
    </derivirana_varijabla>
  </DomainObject.Predmet.ProtuStrankaListFormatedWithAdressOIB>
  <DomainObject.Predmet.ProtuStrankaListNazivFormated>
    <izvorni_sadrzaj>
      <item>JOKIĆ j.d.o.o. za ugostiteljstvo, trgovinu i usluge</item>
    </izvorni_sadrzaj>
    <derivirana_varijabla naziv="DomainObject.Predmet.ProtuStrankaListNazivFormated_1">
      <item>JOKIĆ j.d.o.o. za ugostiteljstvo, trgovinu i usluge</item>
    </derivirana_varijabla>
  </DomainObject.Predmet.ProtuStrankaListNazivFormated>
  <DomainObject.Predmet.ProtuStrankaListNazivFormatedOIB>
    <izvorni_sadrzaj>
      <item>JOKIĆ j.d.o.o. za ugostiteljstvo, trgovinu i usluge, OIB 38136726904</item>
    </izvorni_sadrzaj>
    <derivirana_varijabla naziv="DomainObject.Predmet.ProtuStrankaListNazivFormatedOIB_1">
      <item>JOKIĆ j.d.o.o. za ugostiteljstvo, trgovinu i usluge, OIB 38136726904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JOKIĆ j.d.o.o. za ugostiteljstvo, trgovinu i usluge</izvorni_sadrzaj>
    <derivirana_varijabla naziv="DomainObject.Predmet.ProtustrankaIDrugi_1">JOKIĆ j.d.o.o.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JOKIĆ j.d.o.o. za ugostiteljstvo, trgovinu i usluge, OIB 38136726904, Podstinice 48 A, 21214 Kaštel Gomilica</izvorni_sadrzaj>
    <derivirana_varijabla naziv="DomainObject.Predmet.ProtustrankaIDrugiAdressOIB_1">JOKIĆ j.d.o.o. za ugostiteljstvo, trgovinu i usluge, OIB 38136726904, Podstinice 48 A,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JOKIĆ j.d.o.o. za ugostiteljstvo, trgovinu i usluge</item>
      <item>FINANCIJSKA AGENCIJA, RC SPLIT</item>
    </izvorni_sadrzaj>
    <derivirana_varijabla naziv="DomainObject.Predmet.SudioniciListNaziv_1">
      <item>JOKIĆ j.d.o.o. za ugostiteljstvo, trgovinu i usluge</item>
      <item>FINANCIJSKA AGENCIJA, RC SPLIT</item>
    </derivirana_varijabla>
  </DomainObject.Predmet.SudioniciListNaziv>
  <DomainObject.Predmet.SudioniciListAdressOIB>
    <izvorni_sadrzaj>
      <item>JOKIĆ j.d.o.o. za ugostiteljstvo, trgovinu i usluge, OIB 38136726904, Podstinice 48 A,21214 Kaštel Gomilica</item>
      <item>FINANCIJSKA AGENCIJA, RC SPLIT, OIB 85821130368, Mažuranićevo šetalište 24 b,21000 Split</item>
    </izvorni_sadrzaj>
    <derivirana_varijabla naziv="DomainObject.Predmet.SudioniciListAdressOIB_1">
      <item>JOKIĆ j.d.o.o. za ugostiteljstvo, trgovinu i usluge, OIB 38136726904, Podstinice 48 A,21214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38136726904</item>
      <item>, OIB 85821130368</item>
    </izvorni_sadrzaj>
    <derivirana_varijabla naziv="DomainObject.Predmet.SudioniciListNazivOIB_1">
      <item>, OIB 38136726904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08CB03-E5DA-4B5B-BA99-3B1288D90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519</properties:Words>
  <properties:Characters>2703</properties:Characters>
  <properties:Lines>74</properties:Lines>
  <properties:Paragraphs>25</properties:Paragraphs>
  <properties:TotalTime>1158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2018-06-18T12:05:00Z</cp:lastPrinted>
  <dcterms:modified xmlns:xsi="http://www.w3.org/2001/XMLSchema-instance" xsi:type="dcterms:W3CDTF">2018-06-19T06:48:00Z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obustava, nema blokade, uz trošak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