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b3fb" w14:paraId="71bb3fb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9160CF">
        <w:t>BIRIKINA</w:t>
      </w:r>
      <w:proofErr w:type="spellEnd"/>
      <w:r w:rsidR="009160CF">
        <w:t xml:space="preserve"> PUTOVANJA j.d.o.o. Rovinj, Istarska 2, </w:t>
      </w:r>
      <w:proofErr w:type="spellStart"/>
      <w:r w:rsidR="009160CF">
        <w:t>OIB</w:t>
      </w:r>
      <w:proofErr w:type="spellEnd"/>
      <w:r w:rsidR="009160CF">
        <w:t xml:space="preserve">: </w:t>
      </w:r>
      <w:proofErr w:type="spellStart"/>
      <w:r w:rsidR="009160CF">
        <w:t>87920466036</w:t>
      </w:r>
      <w:proofErr w:type="spellEnd"/>
      <w:r w:rsidR="00446C07">
        <w:t xml:space="preserve">, </w:t>
      </w:r>
      <w:proofErr w:type="spellStart"/>
      <w:r w:rsidR="009160CF">
        <w:t>14</w:t>
      </w:r>
      <w:proofErr w:type="spellEnd"/>
      <w:r w:rsidR="00D612AB">
        <w:t xml:space="preserve">. </w:t>
      </w:r>
      <w:r w:rsidR="009160CF">
        <w:t>rujna</w:t>
      </w:r>
      <w:r w:rsidR="00446C07">
        <w:t xml:space="preserve">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9160CF">
        <w:t>BIRIKINA</w:t>
      </w:r>
      <w:proofErr w:type="spellEnd"/>
      <w:r w:rsidR="009160CF">
        <w:t xml:space="preserve"> PUTOVANJA j.d.o.o. Rovinj, Istarska 2, </w:t>
      </w:r>
      <w:proofErr w:type="spellStart"/>
      <w:r w:rsidR="009160CF">
        <w:t>OIB</w:t>
      </w:r>
      <w:proofErr w:type="spellEnd"/>
      <w:r w:rsidR="009160CF">
        <w:t xml:space="preserve">: </w:t>
      </w:r>
      <w:proofErr w:type="spellStart"/>
      <w:r w:rsidR="009160CF">
        <w:t>87920466036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9160CF">
        <w:t>1014</w:t>
      </w:r>
      <w:proofErr w:type="spellEnd"/>
      <w:r w:rsidR="009160CF">
        <w:t>-</w:t>
      </w:r>
      <w:proofErr w:type="spellStart"/>
      <w:r w:rsidR="009160CF">
        <w:t>16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9160CF">
        <w:t>14</w:t>
      </w:r>
      <w:proofErr w:type="spellEnd"/>
      <w:r w:rsidR="00D612AB">
        <w:t xml:space="preserve">. </w:t>
      </w:r>
      <w:r w:rsidR="009160CF">
        <w:t>rujna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9160CF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160CF" w:rsidRPr="00C10C53">
      <w:t>Posl.br</w:t>
    </w:r>
    <w:proofErr w:type="spellEnd"/>
    <w:r w:rsidR="009160CF" w:rsidRPr="00C10C53">
      <w:t>.: 1 St-</w:t>
    </w:r>
    <w:proofErr w:type="spellStart"/>
    <w:r w:rsidR="009160CF">
      <w:t>1014</w:t>
    </w:r>
    <w:proofErr w:type="spellEnd"/>
    <w:r w:rsidR="009160CF">
      <w:t>/</w:t>
    </w:r>
    <w:proofErr w:type="spellStart"/>
    <w:r w:rsidR="009160CF">
      <w:t>1</w:t>
    </w:r>
    <w:r w:rsidR="009B37DC">
      <w:t>6</w:t>
    </w:r>
    <w:proofErr w:type="spellEnd"/>
    <w:r w:rsidR="009160CF" w:rsidRPr="00C10C53">
      <w:t>-</w:t>
    </w:r>
    <w:proofErr w:type="spellStart"/>
    <w:r w:rsidR="009160CF">
      <w:t>20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9160CF">
      <w:t>1014</w:t>
    </w:r>
    <w:proofErr w:type="spellEnd"/>
    <w:r w:rsidR="00D612AB">
      <w:t>/</w:t>
    </w:r>
    <w:proofErr w:type="spellStart"/>
    <w:r w:rsidR="006B0385">
      <w:t>1</w:t>
    </w:r>
    <w:r w:rsidR="009B37DC">
      <w:t>6</w:t>
    </w:r>
    <w:proofErr w:type="spellEnd"/>
    <w:r w:rsidRPr="00C10C53">
      <w:t>-</w:t>
    </w:r>
    <w:proofErr w:type="spellStart"/>
    <w:r w:rsidR="009160CF">
      <w:t>20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140E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F482F"/>
    <w:rsid w:val="007F7E82"/>
    <w:rsid w:val="00814708"/>
    <w:rsid w:val="008F70BC"/>
    <w:rsid w:val="0091183A"/>
    <w:rsid w:val="009160CF"/>
    <w:rsid w:val="00982858"/>
    <w:rsid w:val="00991CF9"/>
    <w:rsid w:val="009A52CC"/>
    <w:rsid w:val="009B37DC"/>
    <w:rsid w:val="009C60F6"/>
    <w:rsid w:val="009D2D0A"/>
    <w:rsid w:val="009E515D"/>
    <w:rsid w:val="00A43B79"/>
    <w:rsid w:val="00A8793A"/>
    <w:rsid w:val="00AC57D6"/>
    <w:rsid w:val="00AD581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B1A9B"/>
    <w:rsid w:val="00E155D6"/>
    <w:rsid w:val="00E43991"/>
    <w:rsid w:val="00E900BE"/>
    <w:rsid w:val="00EF5DB8"/>
    <w:rsid w:val="00F17F14"/>
    <w:rsid w:val="00F230D0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0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0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0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0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0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00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0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0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0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0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St-1014/2016-20</izvorni_sadrzaj>
    <derivirana_varijabla naziv="DomainObject.Oznaka_1">St-1014/2016-20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St-1014/2016</izvorni_sadrzaj>
    <derivirana_varijabla naziv="DomainObject.Predmet.OznakaBroj_1">St-1014/2016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BIRIKINA PUTOVANJA j.d.o.o. Rovinj</izvorni_sadrzaj>
    <derivirana_varijabla naziv="DomainObject.Predmet.ProtustrankaFormated_1">  BIRIKINA PUTOVANJA j.d.o.o. Rovinj</derivirana_varijabla>
  </DomainObject.Predmet.ProtustrankaFormated>
  <DomainObject.Predmet.ProtustrankaFormatedOIB>
    <izvorni_sadrzaj>  BIRIKINA PUTOVANJA j.d.o.o. Rovinj, OIB 87920466036</izvorni_sadrzaj>
    <derivirana_varijabla naziv="DomainObject.Predmet.ProtustrankaFormatedOIB_1">  BIRIKINA PUTOVANJA j.d.o.o. Rovinj, OIB 87920466036</derivirana_varijabla>
  </DomainObject.Predmet.ProtustrankaFormatedOIB>
  <DomainObject.Predmet.ProtustrankaFormatedWithAdress>
    <izvorni_sadrzaj> BIRIKINA PUTOVANJA j.d.o.o. Rovinj, Istarska 2, 52210 Rovinj</izvorni_sadrzaj>
    <derivirana_varijabla naziv="DomainObject.Predmet.ProtustrankaFormatedWithAdress_1"> BIRIKINA PUTOVANJA j.d.o.o. Rovinj, Istarska 2, 52210 Rovinj</derivirana_varijabla>
  </DomainObject.Predmet.ProtustrankaFormatedWithAdress>
  <DomainObject.Predmet.ProtustrankaFormatedWithAdressOIB>
    <izvorni_sadrzaj> BIRIKINA PUTOVANJA j.d.o.o. Rovinj, OIB 87920466036, Istarska 2, 52210 Rovinj</izvorni_sadrzaj>
    <derivirana_varijabla naziv="DomainObject.Predmet.ProtustrankaFormatedWithAdressOIB_1"> BIRIKINA PUTOVANJA j.d.o.o. Rovinj, OIB 87920466036, Istarska 2, 52210 Rovinj</derivirana_varijabla>
  </DomainObject.Predmet.ProtustrankaFormatedWithAdressOIB>
  <DomainObject.Predmet.ProtustrankaWithAdress>
    <izvorni_sadrzaj>BIRIKINA PUTOVANJA j.d.o.o. Rovinj Istarska 2, 52210 Rovinj</izvorni_sadrzaj>
    <derivirana_varijabla naziv="DomainObject.Predmet.ProtustrankaWithAdress_1">BIRIKINA PUTOVANJA j.d.o.o. Rovinj Istarska 2, 52210 Rovinj</derivirana_varijabla>
  </DomainObject.Predmet.ProtustrankaWithAdress>
  <DomainObject.Predmet.ProtustrankaWithAdressOIB>
    <izvorni_sadrzaj>BIRIKINA PUTOVANJA j.d.o.o. Rovinj, OIB 87920466036, Istarska 2, 52210 Rovinj</izvorni_sadrzaj>
    <derivirana_varijabla naziv="DomainObject.Predmet.ProtustrankaWithAdressOIB_1">BIRIKINA PUTOVANJA j.d.o.o. Rovinj, OIB 87920466036, Istarska 2, 52210 Rovinj</derivirana_varijabla>
  </DomainObject.Predmet.ProtustrankaWithAdressOIB>
  <DomainObject.Predmet.ProtustrankaNazivFormated>
    <izvorni_sadrzaj>BIRIKINA PUTOVANJA j.d.o.o. Rovinj</izvorni_sadrzaj>
    <derivirana_varijabla naziv="DomainObject.Predmet.ProtustrankaNazivFormated_1">BIRIKINA PUTOVANJA j.d.o.o. Rovinj</derivirana_varijabla>
  </DomainObject.Predmet.ProtustrankaNazivFormated>
  <DomainObject.Predmet.ProtustrankaNazivFormatedOIB>
    <izvorni_sadrzaj>BIRIKINA PUTOVANJA j.d.o.o. Rovinj, OIB 87920466036</izvorni_sadrzaj>
    <derivirana_varijabla naziv="DomainObject.Predmet.ProtustrankaNazivFormatedOIB_1">BIRIKINA PUTOVANJA j.d.o.o. Rovinj, OIB 87920466036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370371.61</izvorni_sadrzaj>
    <derivirana_varijabla naziv="DomainObject.Predmet.TrenutnaVrijednost_1">370371.61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BIRIKINA PUTOVANJA j.d.o.o. Rovinj</item>
    </izvorni_sadrzaj>
    <derivirana_varijabla naziv="DomainObject.Predmet.ProtuStrankaListFormated_1">
      <item>BIRIKINA PUTOVANJA j.d.o.o. Rovinj</item>
    </derivirana_varijabla>
  </DomainObject.Predmet.ProtuStrankaListFormated>
  <DomainObject.Predmet.ProtuStrankaListFormatedOIB>
    <izvorni_sadrzaj>
      <item>BIRIKINA PUTOVANJA j.d.o.o. Rovinj, OIB 87920466036</item>
    </izvorni_sadrzaj>
    <derivirana_varijabla naziv="DomainObject.Predmet.ProtuStrankaListFormatedOIB_1">
      <item>BIRIKINA PUTOVANJA j.d.o.o. Rovinj, OIB 87920466036</item>
    </derivirana_varijabla>
  </DomainObject.Predmet.ProtuStrankaListFormatedOIB>
  <DomainObject.Predmet.ProtuStrankaListFormatedWithAdress>
    <izvorni_sadrzaj>
      <item>BIRIKINA PUTOVANJA j.d.o.o. Rovinj, Istarska 2, 52210 Rovinj</item>
    </izvorni_sadrzaj>
    <derivirana_varijabla naziv="DomainObject.Predmet.ProtuStrankaListFormatedWithAdress_1">
      <item>BIRIKINA PUTOVANJA j.d.o.o. Rovinj, Istarska 2, 52210 Rovinj</item>
    </derivirana_varijabla>
  </DomainObject.Predmet.ProtuStrankaListFormatedWithAdress>
  <DomainObject.Predmet.ProtuStrankaListFormatedWithAdressOIB>
    <izvorni_sadrzaj>
      <item>BIRIKINA PUTOVANJA j.d.o.o. Rovinj, OIB 87920466036, Istarska 2, 52210 Rovinj</item>
    </izvorni_sadrzaj>
    <derivirana_varijabla naziv="DomainObject.Predmet.ProtuStrankaListFormatedWithAdressOIB_1">
      <item>BIRIKINA PUTOVANJA j.d.o.o. Rovinj, OIB 87920466036, Istarska 2, 52210 Rovinj</item>
    </derivirana_varijabla>
  </DomainObject.Predmet.ProtuStrankaListFormatedWithAdressOIB>
  <DomainObject.Predmet.ProtuStrankaListNazivFormated>
    <izvorni_sadrzaj>
      <item>BIRIKINA PUTOVANJA j.d.o.o. Rovinj</item>
    </izvorni_sadrzaj>
    <derivirana_varijabla naziv="DomainObject.Predmet.ProtuStrankaListNazivFormated_1">
      <item>BIRIKINA PUTOVANJA j.d.o.o. Rovinj</item>
    </derivirana_varijabla>
  </DomainObject.Predmet.ProtuStrankaListNazivFormated>
  <DomainObject.Predmet.ProtuStrankaListNazivFormatedOIB>
    <izvorni_sadrzaj>
      <item>BIRIKINA PUTOVANJA j.d.o.o. Rovinj, OIB 87920466036</item>
    </izvorni_sadrzaj>
    <derivirana_varijabla naziv="DomainObject.Predmet.ProtuStrankaListNazivFormatedOIB_1">
      <item>BIRIKINA PUTOVANJA j.d.o.o. Rovinj, OIB 87920466036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St-1014/2016-20</izvorni_sadrzaj>
    <derivirana_varijabla naziv="DomainObject.PoslovniBrojDokumenta_1">St-1014/2016-20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BIRIKINA PUTOVANJA j.d.o.o. Rovinj</izvorni_sadrzaj>
    <derivirana_varijabla naziv="DomainObject.Predmet.ProtustrankaIDrugi_1">BIRIKINA PUTOVANJA j.d.o.o.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BIRIKINA PUTOVANJA j.d.o.o. Rovinj, OIB 87920466036, Istarska 2, 52210 Rovinj</izvorni_sadrzaj>
    <derivirana_varijabla naziv="DomainObject.Predmet.ProtustrankaIDrugiAdressOIB_1">BIRIKINA PUTOVANJA j.d.o.o. Rovinj, OIB 87920466036, Istarska 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BIRIKINA PUTOVANJA j.d.o.o. Rovinj</item>
    </izvorni_sadrzaj>
    <derivirana_varijabla naziv="DomainObject.Predmet.SudioniciListNaziv_1">
      <item>FINANCIJSKA AGENCIJA, RC RIJEKA, PODRUŽNICA PULA, PULA</item>
      <item>BIRIKINA PUTOVANJA j.d.o.o.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BIRIKINA PUTOVANJA j.d.o.o. Rovinj, OIB 87920466036, Istarska 2,52210 Rovinj</item>
    </izvorni_sadrzaj>
    <derivirana_varijabla naziv="DomainObject.Predmet.SudioniciListAdressOIB_1">
      <item>FINANCIJSKA AGENCIJA, RC RIJEKA, PODRUŽNICA PULA, PULA, OIB 85821130368, Giardini 5,52100 Pula</item>
      <item>BIRIKINA PUTOVANJA j.d.o.o. Rovinj, OIB 87920466036, Istarska 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87920466036</item>
    </izvorni_sadrzaj>
    <derivirana_varijabla naziv="DomainObject.Predmet.SudioniciListNazivOIB_1">
      <item>, OIB 85821130368</item>
      <item>, OIB 87920466036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2144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2017-09-14T08:43:00Z</dcterms:created>
  <dc:creator>Jasmina Matika</dc:creator>
  <cp:lastModifiedBy>Lorena Paris Aničić</cp:lastModifiedBy>
  <cp:lastPrinted>2017-07-03T06:22:00Z</cp:lastPrinted>
  <dcterms:modified xmlns:xsi="http://www.w3.org/2001/XMLSchema-instance" xsi:type="dcterms:W3CDTF">2017-09-14T08:53:00Z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St-1014/2016-20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