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a3f7" w14:paraId="268a3f7" w:rsidRDefault="00FD5DB3" w:rsidR="00A1191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4059968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5996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119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5DB3"/>
    <w:rsid w:val="00772BA5"/>
    <w:rsid w:val="00A11914"/>
    <w:rsid w:val="00FD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D5D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5DB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2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B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B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B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B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D5D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5DB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2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B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B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B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B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2018-09-13T10:12:00Z</dcterms:created>
  <dc:creator>Vesna Dragišić</dc:creator>
  <cp:lastModifiedBy>Vesna Dragišić</cp:lastModifiedBy>
  <dcterms:modified xmlns:xsi="http://www.w3.org/2001/XMLSchema-instance" xsi:type="dcterms:W3CDTF">2018-09-13T10:14:00Z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St-375/2017-27 / Podnesak - Podnesak (Dok7.docx)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