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10da" w14:paraId="12710da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</w:t>
      </w:r>
      <w:r w:rsidR="00AA3D1D">
        <w:t>1</w:t>
      </w:r>
      <w:r w:rsidR="00E77E10">
        <w:t>3</w:t>
      </w:r>
      <w:r w:rsidR="00C74831">
        <w:t>1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DA5937">
        <w:t>” broj 71/15, dalje: SZ), dana 20</w:t>
      </w:r>
      <w:r w:rsidRPr="009C5689">
        <w:t xml:space="preserve">. </w:t>
      </w:r>
      <w:r w:rsidR="00DA5937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DE3145">
      <w:r w:rsidRPr="009C5689">
        <w:t xml:space="preserve">I </w:t>
      </w:r>
      <w:r w:rsidRPr="009C5689">
        <w:tab/>
        <w:t>Za dužnika</w:t>
      </w:r>
      <w:r w:rsidR="007D4F6E">
        <w:t xml:space="preserve"> </w:t>
      </w:r>
      <w:r w:rsidR="007D4F6E" w:rsidRPr="001C66AF">
        <w:t xml:space="preserve">AUTO KOMPRESIJA j.d.o.o., Gornji </w:t>
      </w:r>
      <w:proofErr w:type="spellStart"/>
      <w:r w:rsidR="007D4F6E" w:rsidRPr="001C66AF">
        <w:t>Stupnik</w:t>
      </w:r>
      <w:proofErr w:type="spellEnd"/>
      <w:r w:rsidR="007D4F6E" w:rsidRPr="001C66AF">
        <w:t xml:space="preserve">, </w:t>
      </w:r>
      <w:proofErr w:type="spellStart"/>
      <w:r w:rsidR="007D4F6E" w:rsidRPr="001C66AF">
        <w:t>Stupničkoobreška</w:t>
      </w:r>
      <w:proofErr w:type="spellEnd"/>
      <w:r w:rsidR="007D4F6E" w:rsidRPr="001C66AF">
        <w:t xml:space="preserve"> 6, OIB: 77631506988</w:t>
      </w:r>
      <w:r w:rsidR="00CD6182">
        <w:t>.</w:t>
      </w:r>
    </w:p>
    <w:p w:rsidRDefault="00E77E10" w:rsidP="004D12D6" w:rsidR="00E77E10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C74831">
        <w:t>44.896,42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DA5937" w:rsidP="004D12D6" w:rsidR="004D12D6" w:rsidRPr="009C5689">
      <w:pPr>
        <w:jc w:val="center"/>
      </w:pPr>
      <w:r>
        <w:t>Zagreb, 20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095588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095588" w:rsidR="00095588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095588">
        <w:t>,v.r.</w:t>
      </w:r>
    </w:p>
    <w:p w:rsidRDefault="00095588" w:rsidP="00095588" w:rsidR="00095588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95588" w:rsidP="00095588" w:rsidR="00095588">
      <w:pPr>
        <w:ind w:firstLine="708"/>
        <w:jc w:val="right"/>
      </w:pPr>
      <w:r>
        <w:t>ovlašteni službenik:</w:t>
      </w:r>
    </w:p>
    <w:p w:rsidRDefault="00095588" w:rsidP="00095588" w:rsidR="00095588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6A2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5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6A2F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65779"/>
    <w:rsid w:val="000722BE"/>
    <w:rsid w:val="00095588"/>
    <w:rsid w:val="00097144"/>
    <w:rsid w:val="000B35AB"/>
    <w:rsid w:val="000B6A44"/>
    <w:rsid w:val="000D47EE"/>
    <w:rsid w:val="000E790E"/>
    <w:rsid w:val="00155015"/>
    <w:rsid w:val="0017795A"/>
    <w:rsid w:val="001C072E"/>
    <w:rsid w:val="001E3342"/>
    <w:rsid w:val="00224479"/>
    <w:rsid w:val="002358A6"/>
    <w:rsid w:val="00260DE3"/>
    <w:rsid w:val="002746DA"/>
    <w:rsid w:val="00275833"/>
    <w:rsid w:val="002B16EF"/>
    <w:rsid w:val="00316BBD"/>
    <w:rsid w:val="003279B2"/>
    <w:rsid w:val="0034342C"/>
    <w:rsid w:val="00352E9A"/>
    <w:rsid w:val="003730AF"/>
    <w:rsid w:val="003D0F71"/>
    <w:rsid w:val="003D2682"/>
    <w:rsid w:val="003E31D6"/>
    <w:rsid w:val="00460350"/>
    <w:rsid w:val="004717B0"/>
    <w:rsid w:val="004B03E8"/>
    <w:rsid w:val="004C7490"/>
    <w:rsid w:val="004D12D6"/>
    <w:rsid w:val="0050562B"/>
    <w:rsid w:val="005359BF"/>
    <w:rsid w:val="00541992"/>
    <w:rsid w:val="00546F8A"/>
    <w:rsid w:val="00591475"/>
    <w:rsid w:val="0060613D"/>
    <w:rsid w:val="006078DE"/>
    <w:rsid w:val="00666AA4"/>
    <w:rsid w:val="0067475D"/>
    <w:rsid w:val="006773D1"/>
    <w:rsid w:val="006E0EEE"/>
    <w:rsid w:val="006F3E10"/>
    <w:rsid w:val="007122B2"/>
    <w:rsid w:val="007963BB"/>
    <w:rsid w:val="00796FE4"/>
    <w:rsid w:val="007D352D"/>
    <w:rsid w:val="007D4F6E"/>
    <w:rsid w:val="007E7ACD"/>
    <w:rsid w:val="007F0152"/>
    <w:rsid w:val="007F3D9C"/>
    <w:rsid w:val="00824A0E"/>
    <w:rsid w:val="00854216"/>
    <w:rsid w:val="008605DB"/>
    <w:rsid w:val="00890D68"/>
    <w:rsid w:val="008C092D"/>
    <w:rsid w:val="008C1DFF"/>
    <w:rsid w:val="008C458D"/>
    <w:rsid w:val="008D0950"/>
    <w:rsid w:val="008E7A35"/>
    <w:rsid w:val="00900C93"/>
    <w:rsid w:val="00900D72"/>
    <w:rsid w:val="00922CD1"/>
    <w:rsid w:val="00932E69"/>
    <w:rsid w:val="0093505F"/>
    <w:rsid w:val="00941722"/>
    <w:rsid w:val="009B43B7"/>
    <w:rsid w:val="009D7499"/>
    <w:rsid w:val="009E0E15"/>
    <w:rsid w:val="009F15F4"/>
    <w:rsid w:val="00A32DEE"/>
    <w:rsid w:val="00A637F5"/>
    <w:rsid w:val="00A74195"/>
    <w:rsid w:val="00A90B79"/>
    <w:rsid w:val="00AA205E"/>
    <w:rsid w:val="00AA3D1D"/>
    <w:rsid w:val="00AA41AC"/>
    <w:rsid w:val="00AA4C98"/>
    <w:rsid w:val="00AD4DB3"/>
    <w:rsid w:val="00AD5194"/>
    <w:rsid w:val="00AE518C"/>
    <w:rsid w:val="00AF1F77"/>
    <w:rsid w:val="00B04D0C"/>
    <w:rsid w:val="00B26C9D"/>
    <w:rsid w:val="00BB2AA4"/>
    <w:rsid w:val="00C236EC"/>
    <w:rsid w:val="00C244DC"/>
    <w:rsid w:val="00C30569"/>
    <w:rsid w:val="00C56CCD"/>
    <w:rsid w:val="00C63370"/>
    <w:rsid w:val="00C74831"/>
    <w:rsid w:val="00C96A2F"/>
    <w:rsid w:val="00CA316C"/>
    <w:rsid w:val="00CD6182"/>
    <w:rsid w:val="00D1493E"/>
    <w:rsid w:val="00D70028"/>
    <w:rsid w:val="00D90876"/>
    <w:rsid w:val="00DA004C"/>
    <w:rsid w:val="00DA5937"/>
    <w:rsid w:val="00DE3145"/>
    <w:rsid w:val="00DE65E4"/>
    <w:rsid w:val="00E56F41"/>
    <w:rsid w:val="00E75169"/>
    <w:rsid w:val="00E77E10"/>
    <w:rsid w:val="00E866DB"/>
    <w:rsid w:val="00EB02B0"/>
    <w:rsid w:val="00EB6360"/>
    <w:rsid w:val="00EB6C52"/>
    <w:rsid w:val="00ED6CFA"/>
    <w:rsid w:val="00EF253C"/>
    <w:rsid w:val="00EF2622"/>
    <w:rsid w:val="00F370D1"/>
    <w:rsid w:val="00F45289"/>
    <w:rsid w:val="00F47B13"/>
    <w:rsid w:val="00F51F18"/>
    <w:rsid w:val="00F97C1B"/>
    <w:rsid w:val="00FB1E72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4131</izvorni_sadrzaj>
    <derivirana_varijabla naziv="DomainObject.Predmet.Broj_1">4131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St-4131/2016</izvorni_sadrzaj>
    <derivirana_varijabla naziv="DomainObject.Predmet.OznakaBroj_1">St-4131/2016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KOMPRESIJA j.d.o.o.</izvorni_sadrzaj>
    <derivirana_varijabla naziv="DomainObject.Predmet.ProtustrankaFormated_1">  AUTO KOMPRESIJA j.d.o.o.</derivirana_varijabla>
  </DomainObject.Predmet.ProtustrankaFormated>
  <DomainObject.Predmet.ProtustrankaFormatedOIB>
    <izvorni_sadrzaj>  AUTO KOMPRESIJA j.d.o.o., OIB 77631506988</izvorni_sadrzaj>
    <derivirana_varijabla naziv="DomainObject.Predmet.ProtustrankaFormatedOIB_1">  AUTO KOMPRESIJA j.d.o.o., OIB 77631506988</derivirana_varijabla>
  </DomainObject.Predmet.ProtustrankaFormatedOIB>
  <DomainObject.Predmet.ProtustrankaFormatedWithAdress>
    <izvorni_sadrzaj> AUTO KOMPRESIJA j.d.o.o., Stupničkoobreška 6, 10255 Gornji Stupnik</izvorni_sadrzaj>
    <derivirana_varijabla naziv="DomainObject.Predmet.ProtustrankaFormatedWithAdress_1"> AUTO KOMPRESIJA j.d.o.o., Stupničkoobreška 6, 10255 Gornji Stupnik</derivirana_varijabla>
  </DomainObject.Predmet.ProtustrankaFormatedWithAdress>
  <DomainObject.Predmet.ProtustrankaFormatedWithAdressOIB>
    <izvorni_sadrzaj> AUTO KOMPRESIJA j.d.o.o., OIB 77631506988, Stupničkoobreška 6, 10255 Gornji Stupnik</izvorni_sadrzaj>
    <derivirana_varijabla naziv="DomainObject.Predmet.ProtustrankaFormatedWithAdressOIB_1"> AUTO KOMPRESIJA j.d.o.o., OIB 77631506988, Stupničkoobreška 6, 10255 Gornji Stupnik</derivirana_varijabla>
  </DomainObject.Predmet.ProtustrankaFormatedWithAdressOIB>
  <DomainObject.Predmet.ProtustrankaWithAdress>
    <izvorni_sadrzaj>AUTO KOMPRESIJA j.d.o.o. Stupničkoobreška 6, 10255 Gornji Stupnik</izvorni_sadrzaj>
    <derivirana_varijabla naziv="DomainObject.Predmet.ProtustrankaWithAdress_1">AUTO KOMPRESIJA j.d.o.o. Stupničkoobreška 6, 10255 Gornji Stupnik</derivirana_varijabla>
  </DomainObject.Predmet.ProtustrankaWithAdress>
  <DomainObject.Predmet.ProtustrankaWithAdressOIB>
    <izvorni_sadrzaj>AUTO KOMPRESIJA j.d.o.o., OIB 77631506988, Stupničkoobreška 6, 10255 Gornji Stupnik</izvorni_sadrzaj>
    <derivirana_varijabla naziv="DomainObject.Predmet.ProtustrankaWithAdressOIB_1">AUTO KOMPRESIJA j.d.o.o., OIB 77631506988, Stupničkoobreška 6, 10255 Gornji Stupnik</derivirana_varijabla>
  </DomainObject.Predmet.ProtustrankaWithAdressOIB>
  <DomainObject.Predmet.ProtustrankaNazivFormated>
    <izvorni_sadrzaj>AUTO KOMPRESIJA j.d.o.o.</izvorni_sadrzaj>
    <derivirana_varijabla naziv="DomainObject.Predmet.ProtustrankaNazivFormated_1">AUTO KOMPRESIJA j.d.o.o.</derivirana_varijabla>
  </DomainObject.Predmet.ProtustrankaNazivFormated>
  <DomainObject.Predmet.ProtustrankaNazivFormatedOIB>
    <izvorni_sadrzaj>AUTO KOMPRESIJA j.d.o.o., OIB 77631506988</izvorni_sadrzaj>
    <derivirana_varijabla naziv="DomainObject.Predmet.ProtustrankaNazivFormatedOIB_1">AUTO KOMPRESIJA j.d.o.o., OIB 77631506988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KOMPRESIJA j.d.o.o.</item>
    </izvorni_sadrzaj>
    <derivirana_varijabla naziv="DomainObject.Predmet.ProtuStrankaListFormated_1">
      <item>AUTO KOMPRESIJA j.d.o.o.</item>
    </derivirana_varijabla>
  </DomainObject.Predmet.ProtuStrankaListFormated>
  <DomainObject.Predmet.ProtuStrankaListFormatedOIB>
    <izvorni_sadrzaj>
      <item>AUTO KOMPRESIJA j.d.o.o., OIB 77631506988</item>
    </izvorni_sadrzaj>
    <derivirana_varijabla naziv="DomainObject.Predmet.ProtuStrankaListFormatedOIB_1">
      <item>AUTO KOMPRESIJA j.d.o.o., OIB 77631506988</item>
    </derivirana_varijabla>
  </DomainObject.Predmet.ProtuStrankaListFormatedOIB>
  <DomainObject.Predmet.ProtuStrankaListFormatedWithAdress>
    <izvorni_sadrzaj>
      <item>AUTO KOMPRESIJA j.d.o.o., Stupničkoobreška 6, 10255 Gornji Stupnik</item>
    </izvorni_sadrzaj>
    <derivirana_varijabla naziv="DomainObject.Predmet.ProtuStrankaListFormatedWithAdress_1">
      <item>AUTO KOMPRESIJA j.d.o.o., Stupničkoobreška 6, 10255 Gornji Stupnik</item>
    </derivirana_varijabla>
  </DomainObject.Predmet.ProtuStrankaListFormatedWithAdress>
  <DomainObject.Predmet.ProtuStrankaListFormatedWithAdressOIB>
    <izvorni_sadrzaj>
      <item>AUTO KOMPRESIJA j.d.o.o., OIB 77631506988, Stupničkoobreška 6, 10255 Gornji Stupnik</item>
    </izvorni_sadrzaj>
    <derivirana_varijabla naziv="DomainObject.Predmet.ProtuStrankaListFormatedWithAdressOIB_1">
      <item>AUTO KOMPRESIJA j.d.o.o., OIB 77631506988, Stupničkoobreška 6, 10255 Gornji Stupnik</item>
    </derivirana_varijabla>
  </DomainObject.Predmet.ProtuStrankaListFormatedWithAdressOIB>
  <DomainObject.Predmet.ProtuStrankaListNazivFormated>
    <izvorni_sadrzaj>
      <item>AUTO KOMPRESIJA j.d.o.o.</item>
    </izvorni_sadrzaj>
    <derivirana_varijabla naziv="DomainObject.Predmet.ProtuStrankaListNazivFormated_1">
      <item>AUTO KOMPRESIJA j.d.o.o.</item>
    </derivirana_varijabla>
  </DomainObject.Predmet.ProtuStrankaListNazivFormated>
  <DomainObject.Predmet.ProtuStrankaListNazivFormatedOIB>
    <izvorni_sadrzaj>
      <item>AUTO KOMPRESIJA j.d.o.o., OIB 77631506988</item>
    </izvorni_sadrzaj>
    <derivirana_varijabla naziv="DomainObject.Predmet.ProtuStrankaListNazivFormatedOIB_1">
      <item>AUTO KOMPRESIJA j.d.o.o., OIB 77631506988</item>
    </derivirana_varijabla>
  </DomainObject.Predmet.ProtuStrankaListNazivFormatedOIB>
  <DomainObject.Predmet.OstaliListFormated>
    <izvorni_sadrzaj>
      <item>Siniša Sinković</item>
    </izvorni_sadrzaj>
    <derivirana_varijabla naziv="DomainObject.Predmet.OstaliListFormated_1">
      <item>Siniša Sinković</item>
    </derivirana_varijabla>
  </DomainObject.Predmet.OstaliListFormated>
  <DomainObject.Predmet.OstaliListFormatedOIB>
    <izvorni_sadrzaj>
      <item>Siniša Sinković, OIB 97257063470</item>
    </izvorni_sadrzaj>
    <derivirana_varijabla naziv="DomainObject.Predmet.OstaliListFormatedOIB_1">
      <item>Siniša Sinković, OIB 97257063470</item>
    </derivirana_varijabla>
  </DomainObject.Predmet.OstaliListFormatedOIB>
  <DomainObject.Predmet.OstaliListFormatedWithAdress>
    <izvorni_sadrzaj>
      <item>Siniša Sinković, Stupničkoobreška Ulica 6, 10255 Gornji Stupnik</item>
    </izvorni_sadrzaj>
    <derivirana_varijabla naziv="DomainObject.Predmet.OstaliListFormatedWithAdress_1">
      <item>Siniša Sinković, Stupničkoobreška Ulica 6, 10255 Gornji Stupnik</item>
    </derivirana_varijabla>
  </DomainObject.Predmet.OstaliListFormatedWithAdress>
  <DomainObject.Predmet.OstaliListFormatedWithAdressOIB>
    <izvorni_sadrzaj>
      <item>Siniša Sinković, OIB 97257063470, Stupničkoobreška Ulica 6, 10255 Gornji Stupnik</item>
    </izvorni_sadrzaj>
    <derivirana_varijabla naziv="DomainObject.Predmet.OstaliListFormatedWithAdressOIB_1">
      <item>Siniša Sinković, OIB 97257063470, Stupničkoobreška Ulica 6, 10255 Gornji Stupnik</item>
    </derivirana_varijabla>
  </DomainObject.Predmet.OstaliListFormatedWithAdressOIB>
  <DomainObject.Predmet.OstaliListNazivFormated>
    <izvorni_sadrzaj>
      <item>Siniša Sinković</item>
    </izvorni_sadrzaj>
    <derivirana_varijabla naziv="DomainObject.Predmet.OstaliListNazivFormated_1">
      <item>Siniša Sinković</item>
    </derivirana_varijabla>
  </DomainObject.Predmet.OstaliListNazivFormated>
  <DomainObject.Predmet.OstaliListNazivFormatedOIB>
    <izvorni_sadrzaj>
      <item>Siniša Sinković, OIB 97257063470</item>
    </izvorni_sadrzaj>
    <derivirana_varijabla naziv="DomainObject.Predmet.OstaliListNazivFormatedOIB_1">
      <item>Siniša Sinković, OIB 97257063470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KOMPRESIJA j.d.o.o.</izvorni_sadrzaj>
    <derivirana_varijabla naziv="DomainObject.Predmet.ProtustrankaIDrugi_1">AUTO KOMPRESIJA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KOMPRESIJA j.d.o.o., OIB 77631506988, Stupničkoobreška 6, 10255 Gornji Stupnik</izvorni_sadrzaj>
    <derivirana_varijabla naziv="DomainObject.Predmet.ProtustrankaIDrugiAdressOIB_1">AUTO KOMPRESIJA j.d.o.o., OIB 77631506988, Stupničkoobreška 6,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KOMPRESIJA j.d.o.o.</item>
      <item>Siniša Sinković</item>
    </izvorni_sadrzaj>
    <derivirana_varijabla naziv="DomainObject.Predmet.SudioniciListNaziv_1">
      <item>FINA Regionalni centar Zagreb</item>
      <item>AUTO KOMPRESIJA j.d.o.o.</item>
      <item>Siniša Sinković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KOMPRESIJA j.d.o.o., OIB 77631506988, Stupničkoobreška 6,10255 Gornji Stupnik</item>
      <item>Siniša Sinković, OIB 97257063470, Stupničkoobreška Ulica 6,10255 Gornji Stupnik</item>
    </izvorni_sadrzaj>
    <derivirana_varijabla naziv="DomainObject.Predmet.SudioniciListAdressOIB_1">
      <item>FINA Regionalni centar Zagreb, OIB 85821130368, Trg svibanjskih žrtava 1995. 1,10000 Zagreb</item>
      <item>AUTO KOMPRESIJA j.d.o.o., OIB 77631506988, Stupničkoobreška 6,10255 Gornji Stupnik</item>
      <item>Siniša Sinković, OIB 97257063470, Stupničkoobreška Ulica 6,10255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77631506988</item>
      <item>, OIB 97257063470</item>
    </izvorni_sadrzaj>
    <derivirana_varijabla naziv="DomainObject.Predmet.SudioniciListNazivOIB_1">
      <item>, OIB 85821130368</item>
      <item>, OIB 77631506988</item>
      <item>, OIB 97257063470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1355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2016-06-24T12:23:00Z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