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73fe" w14:paraId="b6973fe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2366A8" w:rsidP="002366A8" w:rsidR="002366A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t-1390/17</w:t>
      </w:r>
    </w:p>
    <w:p w:rsidRDefault="002366A8" w:rsidP="002366A8" w:rsidR="002366A8">
      <w:pPr>
        <w:rPr>
          <w:sz w:val="24"/>
        </w:rPr>
      </w:pPr>
    </w:p>
    <w:p w:rsidRDefault="002366A8" w:rsidP="002366A8" w:rsidR="002366A8">
      <w:pPr>
        <w:rPr>
          <w:sz w:val="24"/>
        </w:rPr>
      </w:pPr>
    </w:p>
    <w:p w:rsidRDefault="002366A8" w:rsidP="002366A8" w:rsidR="002366A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366A8" w:rsidP="002366A8" w:rsidR="002366A8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366A8" w:rsidP="002366A8" w:rsidR="002366A8">
      <w:pPr>
        <w:jc w:val="both"/>
        <w:rPr>
          <w:sz w:val="24"/>
        </w:rPr>
      </w:pPr>
    </w:p>
    <w:p w:rsidRDefault="002366A8" w:rsidP="002366A8" w:rsidR="002366A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postupajući po prijedlogu I- predlagatelja Fonda za zaštitu okoliša i energetsku učinkovitost iz Zagreba, i dr., u stečajnom postupku nad dužnikom Auto-CENTAR  d.o.o., Sisak, Sela 213., OIB 95932145581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28.lipnja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933E8" w:rsidR="0022003B" w:rsidRPr="000933E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955471">
        <w:rPr>
          <w:sz w:val="24"/>
          <w:szCs w:val="24"/>
        </w:rPr>
        <w:t>z</w:t>
      </w:r>
      <w:r w:rsidR="002366A8">
        <w:rPr>
          <w:sz w:val="24"/>
          <w:szCs w:val="24"/>
        </w:rPr>
        <w:t xml:space="preserve">aključak ovog suda </w:t>
      </w:r>
      <w:r w:rsidR="00955471">
        <w:rPr>
          <w:sz w:val="24"/>
          <w:szCs w:val="24"/>
        </w:rPr>
        <w:t>o određivanju ročišta radi očitovanja o prijedlogu za otvaranje stečajnog postupka od 2.lipnja 2017. time da se u toč. V. zaključka broj: "2016" zamljenjuje brojem: "2017"</w:t>
      </w:r>
      <w:r w:rsidR="007062BE">
        <w:rPr>
          <w:sz w:val="24"/>
          <w:szCs w:val="24"/>
        </w:rPr>
        <w:t>,</w:t>
      </w:r>
      <w:r w:rsidR="00126EEA" w:rsidRPr="000933E8">
        <w:rPr>
          <w:sz w:val="24"/>
          <w:szCs w:val="24"/>
        </w:rPr>
        <w:t xml:space="preserve"> tako da toč.</w:t>
      </w:r>
      <w:r w:rsidR="00955471">
        <w:rPr>
          <w:sz w:val="24"/>
          <w:szCs w:val="24"/>
        </w:rPr>
        <w:t>V</w:t>
      </w:r>
      <w:r w:rsidR="000933E8" w:rsidRPr="000933E8">
        <w:rPr>
          <w:sz w:val="24"/>
          <w:szCs w:val="24"/>
        </w:rPr>
        <w:t xml:space="preserve">. </w:t>
      </w:r>
      <w:r w:rsidR="00126EEA" w:rsidRPr="000933E8">
        <w:rPr>
          <w:sz w:val="24"/>
          <w:szCs w:val="24"/>
        </w:rPr>
        <w:t xml:space="preserve"> izreke </w:t>
      </w:r>
      <w:r w:rsidR="00955471">
        <w:rPr>
          <w:sz w:val="24"/>
          <w:szCs w:val="24"/>
        </w:rPr>
        <w:t>zaključka od 2.lipnja 2017.</w:t>
      </w:r>
      <w:r w:rsidR="009260E0" w:rsidRPr="000933E8">
        <w:rPr>
          <w:sz w:val="24"/>
          <w:szCs w:val="24"/>
        </w:rPr>
        <w:t xml:space="preserve"> </w:t>
      </w:r>
      <w:r w:rsidR="00126EEA" w:rsidRPr="000933E8">
        <w:rPr>
          <w:sz w:val="24"/>
          <w:szCs w:val="24"/>
        </w:rPr>
        <w:t>u pr</w:t>
      </w:r>
      <w:r w:rsidR="00F03538">
        <w:rPr>
          <w:sz w:val="24"/>
          <w:szCs w:val="24"/>
        </w:rPr>
        <w:t>o</w:t>
      </w:r>
      <w:r w:rsidR="00126EEA" w:rsidRPr="000933E8">
        <w:rPr>
          <w:sz w:val="24"/>
          <w:szCs w:val="24"/>
        </w:rPr>
        <w:t>čišćenom tekstu glasi:</w:t>
      </w:r>
    </w:p>
    <w:p w:rsidRDefault="00126EEA" w:rsidP="00B423E6" w:rsidR="00126EEA" w:rsidRPr="000933E8">
      <w:pPr>
        <w:ind w:firstLine="709"/>
        <w:jc w:val="both"/>
        <w:rPr>
          <w:sz w:val="24"/>
          <w:szCs w:val="24"/>
        </w:rPr>
      </w:pPr>
    </w:p>
    <w:p w:rsidRDefault="00C520C6" w:rsidP="00E32DA2" w:rsidR="00E32DA2">
      <w:pPr>
        <w:ind w:firstLine="555"/>
        <w:jc w:val="both"/>
        <w:rPr>
          <w:sz w:val="24"/>
        </w:rPr>
      </w:pPr>
      <w:r w:rsidRPr="000933E8">
        <w:rPr>
          <w:sz w:val="24"/>
          <w:szCs w:val="24"/>
        </w:rPr>
        <w:t>"</w:t>
      </w:r>
      <w:r w:rsidR="00E32DA2" w:rsidRPr="00E32DA2">
        <w:rPr>
          <w:sz w:val="24"/>
          <w:szCs w:val="24"/>
        </w:rPr>
        <w:t xml:space="preserve"> </w:t>
      </w:r>
      <w:r w:rsidR="00E32DA2" w:rsidRPr="002E710A">
        <w:rPr>
          <w:sz w:val="24"/>
          <w:szCs w:val="24"/>
        </w:rPr>
        <w:t>V</w:t>
      </w:r>
      <w:r w:rsidR="00E32DA2">
        <w:rPr>
          <w:b/>
          <w:sz w:val="24"/>
          <w:szCs w:val="24"/>
        </w:rPr>
        <w:t xml:space="preserve">. </w:t>
      </w:r>
      <w:r w:rsidR="00E32DA2">
        <w:rPr>
          <w:sz w:val="24"/>
        </w:rPr>
        <w:t xml:space="preserve">Zakazuje se ročište radi očitovanja o prijedlogu za otvaranje stečajnog postupka  za dan: </w:t>
      </w:r>
    </w:p>
    <w:p w:rsidRDefault="00E32DA2" w:rsidP="00E32DA2" w:rsidR="00E32DA2">
      <w:pPr>
        <w:ind w:left="1003"/>
        <w:jc w:val="both"/>
        <w:rPr>
          <w:b/>
          <w:sz w:val="24"/>
        </w:rPr>
      </w:pPr>
    </w:p>
    <w:p w:rsidRDefault="00E32DA2" w:rsidP="00E32DA2" w:rsidR="00E32DA2">
      <w:pPr>
        <w:ind w:left="1003"/>
        <w:jc w:val="both"/>
        <w:rPr>
          <w:sz w:val="24"/>
        </w:rPr>
      </w:pPr>
      <w:r>
        <w:rPr>
          <w:b/>
          <w:sz w:val="24"/>
        </w:rPr>
        <w:t xml:space="preserve">23.kolovoza 2017. u 10,00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92/II – stari dio.    </w:t>
      </w:r>
    </w:p>
    <w:p w:rsidRDefault="00E32DA2" w:rsidP="00E32DA2" w:rsidR="00E32DA2">
      <w:pPr>
        <w:jc w:val="both"/>
        <w:rPr>
          <w:sz w:val="24"/>
        </w:rPr>
      </w:pPr>
    </w:p>
    <w:p w:rsidRDefault="00E32DA2" w:rsidP="00E32DA2" w:rsidR="00E32DA2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E32DA2" w:rsidP="00E32DA2" w:rsidR="00E32DA2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E32DA2" w:rsidP="00E32DA2" w:rsidR="00E32DA2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E32DA2" w:rsidP="00E32DA2" w:rsidR="00E32DA2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E32DA2" w:rsidP="00E32DA2" w:rsidR="00E32DA2">
      <w:pPr>
        <w:ind w:firstLine="283" w:left="720"/>
        <w:jc w:val="both"/>
        <w:rPr>
          <w:sz w:val="24"/>
          <w:szCs w:val="24"/>
        </w:rPr>
      </w:pPr>
      <w:r>
        <w:rPr>
          <w:sz w:val="24"/>
        </w:rPr>
        <w:t>-</w:t>
      </w:r>
      <w:r>
        <w:rPr>
          <w:sz w:val="24"/>
          <w:szCs w:val="24"/>
        </w:rPr>
        <w:t>Fonda za zaštitu okoliša i energetsku učinkovitost iz Zagreba,</w:t>
      </w:r>
    </w:p>
    <w:p w:rsidRDefault="00E32DA2" w:rsidP="00E32DA2" w:rsidR="00E32DA2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-Republika Hrvatska, Ministarstvo Financija,</w:t>
      </w:r>
    </w:p>
    <w:p w:rsidRDefault="00E32DA2" w:rsidP="00E32DA2" w:rsidR="00E32DA2">
      <w:pPr>
        <w:ind w:firstLine="283" w:left="720"/>
        <w:jc w:val="both"/>
        <w:rPr>
          <w:sz w:val="24"/>
        </w:rPr>
      </w:pPr>
      <w:r>
        <w:rPr>
          <w:sz w:val="24"/>
          <w:szCs w:val="24"/>
        </w:rPr>
        <w:t>-B2 KAPITAL d.o.o."</w:t>
      </w:r>
    </w:p>
    <w:p w:rsidRDefault="007062BE" w:rsidP="00840144" w:rsidR="007062BE">
      <w:pPr>
        <w:ind w:firstLine="680"/>
        <w:jc w:val="both"/>
        <w:rPr>
          <w:sz w:val="24"/>
          <w:szCs w:val="24"/>
        </w:rPr>
      </w:pPr>
    </w:p>
    <w:p w:rsidRDefault="00E32DA2" w:rsidP="00840144" w:rsidR="00E32DA2">
      <w:pPr>
        <w:ind w:firstLine="680"/>
        <w:jc w:val="both"/>
        <w:rPr>
          <w:sz w:val="24"/>
          <w:szCs w:val="24"/>
        </w:rPr>
      </w:pPr>
    </w:p>
    <w:p w:rsidRDefault="009D4EEA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156DA6" w:rsidP="00E32DA2" w:rsidR="00C5248F" w:rsidRPr="005D7E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</w:t>
      </w:r>
      <w:r w:rsidR="00E32DA2">
        <w:rPr>
          <w:sz w:val="24"/>
          <w:szCs w:val="24"/>
        </w:rPr>
        <w:t>zaključak o određivanju ročišta radi očitovanja o prijedlogu za otvaranje stečajnog postupka od 2.lipnja 2017. utvrđeno je da je u toč. V pogrešno navedena godina održavanja ročišta.</w:t>
      </w:r>
    </w:p>
    <w:p w:rsidRDefault="00C5248F" w:rsidP="007D0B4B" w:rsidR="00C5248F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</w:t>
      </w:r>
      <w:r w:rsidR="005D7E5E">
        <w:rPr>
          <w:sz w:val="24"/>
        </w:rPr>
        <w:t>71/15</w:t>
      </w:r>
      <w:r w:rsidR="00472F08" w:rsidRPr="00663F4A">
        <w:rPr>
          <w:sz w:val="24"/>
        </w:rPr>
        <w:t xml:space="preserve">) </w:t>
      </w:r>
      <w:r w:rsidRPr="00663F4A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 w:rsidRPr="00663F4A">
      <w:pPr>
        <w:ind w:firstLine="709"/>
        <w:jc w:val="both"/>
        <w:rPr>
          <w:sz w:val="24"/>
          <w:szCs w:val="24"/>
        </w:rPr>
      </w:pPr>
    </w:p>
    <w:p w:rsidRDefault="00BB7303" w:rsidR="00BB730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>Slijedom naprijed navedenog</w:t>
      </w:r>
      <w:r w:rsidR="00E32DA2">
        <w:rPr>
          <w:sz w:val="24"/>
          <w:szCs w:val="24"/>
        </w:rPr>
        <w:t xml:space="preserve"> rješeno je kao u izreci.</w:t>
      </w:r>
      <w:r w:rsidRPr="00663F4A">
        <w:rPr>
          <w:sz w:val="24"/>
          <w:szCs w:val="24"/>
        </w:rPr>
        <w:t xml:space="preserve">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7D0B4B">
        <w:rPr>
          <w:sz w:val="24"/>
          <w:szCs w:val="24"/>
        </w:rPr>
        <w:t>2</w:t>
      </w:r>
      <w:r w:rsidR="007062BE">
        <w:rPr>
          <w:sz w:val="24"/>
          <w:szCs w:val="24"/>
        </w:rPr>
        <w:t>8.lipnja</w:t>
      </w:r>
      <w:r w:rsidR="00FB3AD7" w:rsidRPr="00663F4A">
        <w:rPr>
          <w:sz w:val="24"/>
          <w:szCs w:val="24"/>
        </w:rPr>
        <w:t xml:space="preserve"> 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944F69">
        <w:rPr>
          <w:sz w:val="24"/>
          <w:szCs w:val="24"/>
        </w:rPr>
        <w:t xml:space="preserve"> v.r.</w:t>
      </w:r>
    </w:p>
    <w:p w:rsidRDefault="00C83B81" w:rsidP="00DC19F7" w:rsidR="00C83B81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9141D2" w:rsidP="009141D2" w:rsidR="009141D2">
      <w:pPr>
        <w:ind w:firstLine="720" w:left="2880"/>
        <w:jc w:val="both"/>
      </w:pPr>
      <w:r>
        <w:t>Za točnost otpravka, ovlašteni službenik:</w:t>
      </w:r>
    </w:p>
    <w:p w:rsidRDefault="009141D2" w:rsidP="00422EE0" w:rsidR="009141D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32DA2" w:rsidP="009141D2" w:rsidR="00E32DA2" w:rsidRPr="007647F7">
      <w:pPr>
        <w:ind w:left="1363"/>
        <w:jc w:val="both"/>
        <w:rPr>
          <w:sz w:val="24"/>
        </w:rPr>
      </w:pPr>
    </w:p>
    <w:p w:rsidRDefault="009229F3" w:rsidP="001E5C11" w:rsidR="009229F3" w:rsidRPr="007A6F1F">
      <w:pPr>
        <w:jc w:val="both"/>
        <w:rPr>
          <w:sz w:val="24"/>
          <w:szCs w:val="24"/>
        </w:rPr>
      </w:pPr>
    </w:p>
    <w:sectPr w:rsidSect="002730C3" w:rsidR="009229F3" w:rsidRPr="007A6F1F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141D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E32DA2">
      <w:rPr>
        <w:sz w:val="24"/>
        <w:szCs w:val="24"/>
      </w:rPr>
      <w:t>1390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E32DA2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20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19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6DA6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66A8"/>
    <w:rsid w:val="00237041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D7E5E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6BE3"/>
    <w:rsid w:val="007062BE"/>
    <w:rsid w:val="00714A6A"/>
    <w:rsid w:val="00724DA8"/>
    <w:rsid w:val="00732381"/>
    <w:rsid w:val="007552E8"/>
    <w:rsid w:val="00757A15"/>
    <w:rsid w:val="007601B9"/>
    <w:rsid w:val="00795B68"/>
    <w:rsid w:val="007A2DE7"/>
    <w:rsid w:val="007A6F1F"/>
    <w:rsid w:val="007B1664"/>
    <w:rsid w:val="007D0B4B"/>
    <w:rsid w:val="007D1B95"/>
    <w:rsid w:val="007E7898"/>
    <w:rsid w:val="007F04DC"/>
    <w:rsid w:val="007F3B4F"/>
    <w:rsid w:val="00816BC3"/>
    <w:rsid w:val="00822FAF"/>
    <w:rsid w:val="00840144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524D"/>
    <w:rsid w:val="008E267E"/>
    <w:rsid w:val="008E3738"/>
    <w:rsid w:val="008F7CD6"/>
    <w:rsid w:val="00905504"/>
    <w:rsid w:val="00905EB7"/>
    <w:rsid w:val="00912FE3"/>
    <w:rsid w:val="009141D2"/>
    <w:rsid w:val="009159F5"/>
    <w:rsid w:val="0092091E"/>
    <w:rsid w:val="00920BEB"/>
    <w:rsid w:val="009229F3"/>
    <w:rsid w:val="00926028"/>
    <w:rsid w:val="009260E0"/>
    <w:rsid w:val="009305D4"/>
    <w:rsid w:val="00935CFE"/>
    <w:rsid w:val="00944F69"/>
    <w:rsid w:val="009458D3"/>
    <w:rsid w:val="00947541"/>
    <w:rsid w:val="00950FEF"/>
    <w:rsid w:val="0095435A"/>
    <w:rsid w:val="00955471"/>
    <w:rsid w:val="009644B4"/>
    <w:rsid w:val="00985F96"/>
    <w:rsid w:val="00990B47"/>
    <w:rsid w:val="00993784"/>
    <w:rsid w:val="009949D8"/>
    <w:rsid w:val="009C2D35"/>
    <w:rsid w:val="009C588B"/>
    <w:rsid w:val="009D4EEA"/>
    <w:rsid w:val="009E36E7"/>
    <w:rsid w:val="00A0339D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248F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32DA2"/>
    <w:rsid w:val="00E4460B"/>
    <w:rsid w:val="00E45F8B"/>
    <w:rsid w:val="00E50E3E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F36B0"/>
    <w:rsid w:val="00EF42A2"/>
    <w:rsid w:val="00F03538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483A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F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4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F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6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Auto-CENTAR d.o.o. zastupanog po punomoćniku Dado Milošević</izvorni_sadrzaj>
    <derivirana_varijabla naziv="DomainObject.Predmet.ProtustrankaFormated_1">  Auto-CENTAR d.o.o. zastupanog po punomoćniku Dado Milošević</derivirana_varijabla>
  </DomainObject.Predmet.ProtustrankaFormated>
  <DomainObject.Predmet.ProtustrankaFormatedOIB>
    <izvorni_sadrzaj>  Auto-CENTAR d.o.o., OIB 95932145581 zastupanog po punomoćniku Dado Milošević</izvorni_sadrzaj>
    <derivirana_varijabla naziv="DomainObject.Predmet.ProtustrankaFormatedOIB_1">  Auto-CENTAR d.o.o., OIB 95932145581 zastupanog po punomoćniku Dado Milošević</derivirana_varijabla>
  </DomainObject.Predmet.ProtustrankaFormatedOIB>
  <DomainObject.Predmet.ProtustrankaFormatedWithAdress>
    <izvorni_sadrzaj> Auto-CENTAR d.o.o., Sela 213, 44000 Sisak zastupanog po punomoćniku Dado Milošević</izvorni_sadrzaj>
    <derivirana_varijabla naziv="DomainObject.Predmet.ProtustrankaFormatedWithAdress_1"> Auto-CENTAR d.o.o., Sela 213, 44000 Sisak zastupanog po punomoćniku Dado Milošević</derivirana_varijabla>
  </DomainObject.Predmet.ProtustrankaFormatedWithAdress>
  <DomainObject.Predmet.ProtustrankaFormatedWithAdressOIB>
    <izvorni_sadrzaj> Auto-CENTAR d.o.o., OIB 95932145581, Sela 213, 44000 Sisak zastupanog po punomoćniku Dado Milošević</izvorni_sadrzaj>
    <derivirana_varijabla naziv="DomainObject.Predmet.ProtustrankaFormatedWithAdressOIB_1"> Auto-CENTAR d.o.o., OIB 95932145581, Sela 213, 44000 Sisak zastupanog po punomoćniku Dado Milošević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usluge; RH MF Porezna uprava zastupanog po punomoćniku ŽDO u Sisku</izvorni_sadrzaj>
    <derivirana_varijabla naziv="DomainObject.Predmet.StrankaFormated_1">  FINA Regionalni centar Zagreb; B2  KAPITAL d.o.o. za poslovne usluge; RH MF Porezna uprava zastupanog po punomoćniku ŽDO u Sisku</derivirana_varijabla>
  </DomainObject.Predmet.StrankaFormated>
  <DomainObject.Predmet.StrankaFormatedOIB>
    <izvorni_sadrzaj>  FINA Regionalni centar Zagreb, OIB 85821130368; B2  KAPITAL d.o.o. za poslovne usluge, OIB 57509775367; RH MF Porezna uprava, OIB 18683136487 zastupanog po punomoćniku ŽDO u Sisku</izvorni_sadrzaj>
    <derivirana_varijabla naziv="DomainObject.Predmet.StrankaFormatedOIB_1">  FINA Regionalni centar Zagreb, OIB 85821130368; B2  KAPITAL d.o.o. za poslovne usluge, OIB 57509775367;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Zagreb; RH MF Porezna uprava zastupanog po punomoćniku ŽDO u Sisku</izvorni_sadrzaj>
    <derivirana_varijabla naziv="DomainObject.Predmet.StrankaFormatedWithAdress_1"> FINA Regionalni centar Zagreb, Trg svibanjskih žrtava 1995. 1, 10000 Zagreb; B2  KAPITAL d.o.o. za poslovne usluge, Radnička cesta 41,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Zagreb,RH MF Porezna uprava </izvorni_sadrzaj>
    <derivirana_varijabla naziv="DomainObject.Predmet.StrankaWithAdress_1">FINA Regionalni centar Zagreb Trg svibanjskih žrtava 1995. 1,10000 Zagreb,B2  KAPITAL d.o.o. za poslovne usluge Radnička cesta 41,10000 Zagreb,RH MF Porezna uprava 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Zagreb,RH MF Porezna uprava, OIB 18683136487</izvorni_sadrzaj>
    <derivirana_varijabla naziv="DomainObject.Predmet.StrankaWithAdressOIB_1">FINA Regionalni centar Zagreb, OIB 85821130368, Trg svibanjskih žrtava 1995. 1,10000 Zagreb,B2  KAPITAL d.o.o. za poslovne usluge, OIB 57509775367, Radnička cesta 41,10000 Zagreb,RH MF Porezna uprava, OIB 18683136487</derivirana_varijabla>
  </DomainObject.Predmet.StrankaWithAdressOIB>
  <DomainObject.Predmet.StrankaNazivFormated>
    <izvorni_sadrzaj>FINA Regionalni centar Zagreb,B2  KAPITAL d.o.o. za poslovne usluge,RH MF Porezna uprava</izvorni_sadrzaj>
    <derivirana_varijabla naziv="DomainObject.Predmet.StrankaNazivFormated_1">FINA Regionalni centar Zagreb,B2  KAPITAL d.o.o. za poslovne usluge,RH MF Porezna uprava</derivirana_varijabla>
  </DomainObject.Predmet.StrankaNazivFormated>
  <DomainObject.Predmet.StrankaNazivFormatedOIB>
    <izvorni_sadrzaj>FINA Regionalni centar Zagreb, OIB 85821130368,B2  KAPITAL d.o.o. za poslovne usluge, OIB 57509775367,RH MF Porezna uprava, OIB 18683136487</izvorni_sadrzaj>
    <derivirana_varijabla naziv="DomainObject.Predmet.StrankaNazivFormatedOIB_1">FINA Regionalni centar Zagreb, OIB 85821130368,B2  KAPITAL d.o.o. za poslovne usluge, OIB 57509775367,RH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B2  KAPITAL d.o.o. za poslovne usluge</item>
      <item>RH MF Porezna uprava zastupanog po punomoćniku ŽDO u Sisku</item>
    </izvorni_sadrzaj>
    <derivirana_varijabla naziv="DomainObject.Predmet.StrankaListFormated_1">
      <item>FINA Regionalni centar Zagreb</item>
      <item>B2  KAPITAL d.o.o. za poslovne usluge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B2  KAPITAL d.o.o. za poslovne usluge, OIB 57509775367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B2  KAPITAL d.o.o. za poslovne usluge</item>
      <item>RH MF Porezna uprava</item>
    </izvorni_sadrzaj>
    <derivirana_varijabla naziv="DomainObject.Predmet.StrankaListNazivFormated_1">
      <item>FINA Regionalni centar Zagreb</item>
      <item>B2  KAPITAL d.o.o. za poslovne usluge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  <item>RH MF Porezna uprava, OIB 18683136487</item>
    </izvorni_sadrzaj>
    <derivirana_varijabla naziv="DomainObject.Predmet.StrankaListNazivFormatedOIB_1">
      <item>FINA Regionalni centar Zagreb, OIB 85821130368</item>
      <item>B2  KAPITAL d.o.o. za poslovne usluge, OIB 57509775367</item>
      <item>RH MF Porezna uprava, OIB 18683136487</item>
    </derivirana_varijabla>
  </DomainObject.Predmet.StrankaListNazivFormatedOIB>
  <DomainObject.Predmet.ProtuStrankaListFormated>
    <izvorni_sadrzaj>
      <item>Auto-CENTAR d.o.o. zastupanog po punomoćniku Dado Milošević</item>
    </izvorni_sadrzaj>
    <derivirana_varijabla naziv="DomainObject.Predmet.ProtuStrankaListFormated_1">
      <item>Auto-CENTAR d.o.o. zastupanog po punomoćniku Dado Milošević</item>
    </derivirana_varijabla>
  </DomainObject.Predmet.ProtuStrankaListFormated>
  <DomainObject.Predmet.ProtuStrankaListFormatedOIB>
    <izvorni_sadrzaj>
      <item>Auto-CENTAR d.o.o., OIB 95932145581 zastupanog po punomoćniku Dado Milošević</item>
    </izvorni_sadrzaj>
    <derivirana_varijabla naziv="DomainObject.Predmet.ProtuStrankaListFormatedOIB_1">
      <item>Auto-CENTAR d.o.o., OIB 95932145581 zastupanog po punomoćniku Dado Milošević</item>
    </derivirana_varijabla>
  </DomainObject.Predmet.ProtuStrankaListFormatedOIB>
  <DomainObject.Predmet.ProtuStrankaListFormatedWithAdress>
    <izvorni_sadrzaj>
      <item>Auto-CENTAR d.o.o., Sela 213, 44000 Sisak zastupanog po punomoćniku Dado Milošević</item>
    </izvorni_sadrzaj>
    <derivirana_varijabla naziv="DomainObject.Predmet.ProtuStrankaListFormatedWithAdress_1">
      <item>Auto-CENTAR d.o.o., Sela 213, 44000 Sisak zastupanog po punomoćniku Dado Milošević</item>
    </derivirana_varijabla>
  </DomainObject.Predmet.ProtuStrankaListFormatedWithAdress>
  <DomainObject.Predmet.ProtuStrankaListFormatedWithAdressOIB>
    <izvorni_sadrzaj>
      <item>Auto-CENTAR d.o.o., OIB 95932145581, Sela 213, 44000 Sisak zastupanog po punomoćniku Dado Milošević</item>
    </izvorni_sadrzaj>
    <derivirana_varijabla naziv="DomainObject.Predmet.ProtuStrankaListFormatedWithAdressOIB_1">
      <item>Auto-CENTAR d.o.o., OIB 95932145581, Sela 213, 44000 Sisak zastupanog po punomoćniku Dado Milošević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>
      <item>Dado Milošević punomoćnik sudionika u postupku Auto-CENTAR d.o.o.</item>
      <item>ŽDO u Sisku punomoćnik sudionika u postupku RH MF Porezna uprava</item>
    </izvorni_sadrzaj>
    <derivirana_varijabla naziv="DomainObject.Predmet.OstaliListFormated_1">
      <item>Dado Milošević punomoćnik sudionika u postupku Auto-CENTAR d.o.o.</item>
      <item>ŽDO u Sisku punomoćnik sudionika u postupku RH MF Porezna uprava</item>
    </derivirana_varijabla>
  </DomainObject.Predmet.OstaliListFormated>
  <DomainObject.Predmet.OstaliListFormatedOIB>
    <izvorni_sadrzaj>
      <item>Dado Milošević punomoćnik sudionika u postupku Auto-CENTAR d.o.o.</item>
      <item>ŽDO u Sisku, OIB 05526850490 punomoćnik sudionika u postupku RH MF Porezna uprava</item>
    </izvorni_sadrzaj>
    <derivirana_varijabla naziv="DomainObject.Predmet.OstaliListFormatedOIB_1">
      <item>Dado Milošević punomoćnik sudionika u postupku Auto-CENTAR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Dado Milošević, Sela 211, 44000 Sisak punomoćnik sudionika u postupku Auto-CENTAR d.o.o.</item>
      <item>ŽDO u Sisku, Ferde Hefelea 57, 44000 Sisak punomoćnik sudionika u postupku RH MF Porezna uprava</item>
    </izvorni_sadrzaj>
    <derivirana_varijabla naziv="DomainObject.Predmet.OstaliListFormatedWithAdress_1">
      <item>Dado Milošević, Sela 211, 44000 Sisak punomoćnik sudionika u postupku Auto-CENTAR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Dado Milošević, Sela 211, 44000 Sisak punomoćnik sudionika u postupku Auto-CENTAR d.o.o.</item>
      <item>ŽDO u Sisku, OIB 05526850490, Ferde Hefelea 57, 44000 Sisak punomoćnik sudionika u postupku RH MF Porezna uprava</item>
    </izvorni_sadrzaj>
    <derivirana_varijabla naziv="DomainObject.Predmet.OstaliListFormatedWithAdressOIB_1">
      <item>Dado Milošević, Sela 211, 44000 Sisak punomoćnik sudionika u postupku Auto-CENTAR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Dado Milošević</item>
      <item>ŽDO u Sisku</item>
    </izvorni_sadrzaj>
    <derivirana_varijabla naziv="DomainObject.Predmet.OstaliListNazivFormated_1">
      <item>Dado Milošević</item>
      <item>ŽDO u Sisku</item>
    </derivirana_varijabla>
  </DomainObject.Predmet.OstaliListNazivFormated>
  <DomainObject.Predmet.OstaliListNazivFormatedOIB>
    <izvorni_sadrzaj>
      <item>Dado Milošević</item>
      <item>ŽDO u Sisku, OIB 05526850490</item>
    </izvorni_sadrzaj>
    <derivirana_varijabla naziv="DomainObject.Predmet.OstaliListNazivFormatedOIB_1">
      <item>Dado Milošević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Auto-CENTAR d.o.o.</item>
      <item>FINA Regionalni centar Zagreb</item>
      <item>Dado Milošević</item>
      <item>B2  KAPITAL d.o.o. za poslovne usluge</item>
      <item>RH MF Porezna uprava</item>
      <item>ŽDO u Sisku</item>
    </izvorni_sadrzaj>
    <derivirana_varijabla naziv="DomainObject.Predmet.SudioniciListNaziv_1">
      <item>Auto-CENTAR d.o.o.</item>
      <item>FINA Regionalni centar Zagreb</item>
      <item>Dado Milošević</item>
      <item>B2  KAPITAL d.o.o. za poslovne usluge</item>
      <item>RH MF Porezna uprava</item>
      <item>ŽDO u Sisku</item>
    </derivirana_varijabla>
  </DomainObject.Predmet.SudioniciListNaziv>
  <DomainObject.Predmet.SudioniciListAdressOIB>
    <izvorni_sadrzaj>
      <item>Auto-CENTAR d.o.o., OIB 95932145581, Sela 213,44000 Sisak</item>
      <item>FINA Regionalni centar Zagreb, OIB 85821130368, Trg svibanjskih žrtava 1995. 1,10000 Zagreb</item>
      <item>Dado Milošević, Sela 211,44000 Sisak</item>
      <item>B2  KAPITAL d.o.o. za poslovne usluge, OIB 57509775367, Radnička cesta 41,10000 Zagreb</item>
      <item>RH MF Porezna uprava, OIB 18683136487</item>
      <item>ŽDO u Sisku, OIB 05526850490, Ferde Hefelea 57,44000 Sisak</item>
    </izvorni_sadrzaj>
    <derivirana_varijabla naziv="DomainObject.Predmet.SudioniciListAdressOIB_1">
      <item>Auto-CENTAR d.o.o., OIB 95932145581, Sela 213,44000 Sisak</item>
      <item>FINA Regionalni centar Zagreb, OIB 85821130368, Trg svibanjskih žrtava 1995. 1,10000 Zagreb</item>
      <item>Dado Milošević, Sela 211,44000 Sisak</item>
      <item>B2  KAPITAL d.o.o. za poslovne usluge, OIB 57509775367, Radnička cesta 41,10000 Zagreb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95932145581</item>
      <item>, OIB 85821130368</item>
      <item>, OIB null</item>
      <item>, OIB 57509775367</item>
      <item>, OIB 18683136487</item>
      <item>, OIB 05526850490</item>
    </izvorni_sadrzaj>
    <derivirana_varijabla naziv="DomainObject.Predmet.SudioniciListNazivOIB_1">
      <item>, OIB 95932145581</item>
      <item>, OIB 85821130368</item>
      <item>, OIB null</item>
      <item>, OIB 57509775367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C3323-556D-4D77-8E52-CA66CD444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341</properties:Words>
  <properties:Characters>1810</properties:Characters>
  <properties:Lines>71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2017-06-29T11:33:00Z</dcterms:created>
  <dc:creator>Ante</dc:creator>
  <cp:lastModifiedBy>Valentina Delač</cp:lastModifiedBy>
  <cp:lastPrinted>2017-06-29T11:36:00Z</cp:lastPrinted>
  <dcterms:modified xmlns:xsi="http://www.w3.org/2001/XMLSchema-instance" xsi:type="dcterms:W3CDTF">2017-06-29T11:36:00Z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