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462a" w14:paraId="d60462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363D7">
        <w:t>419</w:t>
      </w:r>
      <w:r w:rsidR="001A2481" w:rsidRPr="000351DA">
        <w:t>/1</w:t>
      </w:r>
      <w:r w:rsidR="0068218C">
        <w:t>6</w:t>
      </w:r>
      <w:r w:rsidR="0024291D">
        <w:t>-</w:t>
      </w:r>
      <w:r w:rsidR="00CB6E9A">
        <w:t>22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B6E9A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A363D7">
        <w:t>DANICA  j.</w:t>
      </w:r>
      <w:r w:rsidR="007F47DF">
        <w:t xml:space="preserve">d.o.o., </w:t>
      </w:r>
      <w:r w:rsidR="00A363D7">
        <w:t>Šibenik, Šibenskih vatrogasaca 10</w:t>
      </w:r>
      <w:r w:rsidR="009838F8">
        <w:t xml:space="preserve">, OIB: </w:t>
      </w:r>
      <w:r w:rsidR="00A363D7">
        <w:t>53610227254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363D7">
        <w:t>DANICA  j.d.o.o., Šibenik, Šibenskih vatrogasaca 10, OIB: 53610227254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A363D7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A58A8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2C69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01F8A"/>
    <w:rsid w:val="00407C19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37F19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47DF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363D7"/>
    <w:rsid w:val="00A655C4"/>
    <w:rsid w:val="00A74F16"/>
    <w:rsid w:val="00AB41AB"/>
    <w:rsid w:val="00AB7880"/>
    <w:rsid w:val="00AC26FF"/>
    <w:rsid w:val="00AC289C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95D80"/>
    <w:rsid w:val="00CA5880"/>
    <w:rsid w:val="00CB6E9A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F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F1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F1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F1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7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F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F1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F1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F1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DANICA j.d.o.o. za turizam, ugostiteljstvo, trgovinu i poljoprivredu; DANICA j.d.o.o. za turizam, ugostiteljstvo, trgovinu i poljoprivredu</izvorni_sadrzaj>
    <derivirana_varijabla naziv="DomainObject.Predmet.ProtustrankaFormated_1">  DANICA j.d.o.o. za turizam, ugostiteljstvo, trgovinu i poljoprivredu;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53610227254; DANICA j.d.o.o. za turizam, ugostiteljstvo, trgovinu i poljoprivredu, OIB 53610227254</izvorni_sadrzaj>
    <derivirana_varijabla naziv="DomainObject.Predmet.ProtustrankaFormatedOIB_1">  DANICA j.d.o.o. za turizam, ugostiteljstvo, trgovinu i poljoprivredu, OIB 53610227254;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Šibenik;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Šibenik;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Šibenik;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Šibenik;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Šibenik, 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Šibenik, 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Šibenik, 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Šibenik, 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poljoprivredu,DANICA j.d.o.o. za turizam, ugostiteljstvo, trgovinu i poljoprivredu</izvorni_sadrzaj>
    <derivirana_varijabla naziv="DomainObject.Predmet.ProtustrankaNazivFormated_1">DANICA j.d.o.o. za turizam, ugostiteljstvo, trgovinu i poljoprivredu,DANICA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53610227254,DANICA j.d.o.o. za turizam, ugostiteljstvo, trgovinu i poljoprivredu, OIB 53610227254</izvorni_sadrzaj>
    <derivirana_varijabla naziv="DomainObject.Predmet.ProtustrankaNazivFormatedOIB_1">DANICA j.d.o.o. za turizam, ugostiteljstvo, trgovinu i poljoprivredu, OIB 53610227254,DANICA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Financijska agencija-Split</izvorni_sadrzaj>
    <derivirana_varijabla naziv="DomainObject.Predmet.StrankaFormated_1">  FINA - Podružnica Šibenik; Financijska agencija-Split</derivirana_varijabla>
  </DomainObject.Predmet.StrankaFormated>
  <DomainObject.Predmet.StrankaFormatedOIB>
    <izvorni_sadrzaj>  FINA - Podružnica Šibenik, OIB 85821130368; Financijska agencija-Split, OIB 85821130368</izvorni_sadrzaj>
    <derivirana_varijabla naziv="DomainObject.Predmet.StrankaFormatedOIB_1">  FINA - Podružnica Šibenik, OIB 85821130368; Financijska agencija-Split, OIB 85821130368</derivirana_varijabla>
  </DomainObject.Predmet.StrankaFormatedOIB>
  <DomainObject.Predmet.StrankaFormatedWithAdress>
    <izvorni_sadrzaj> FINA - Podružnica Šibenik, Perivoj L. Marune 1, 22000 Šibenik; Financijska agencija-Split, Mažuranićevo šetalište 24b, 21000 Split</izvorni_sadrzaj>
    <derivirana_varijabla naziv="DomainObject.Predmet.StrankaFormatedWithAdress_1"> FINA - Podružnica Šibenik, Perivoj L. Marune 1, 22000 Šibenik; Financijska agencija-Split, Mažuranićevo šetalište 24b, 21000 Split</derivirana_varijabla>
  </DomainObject.Predmet.StrankaFormatedWithAdress>
  <DomainObject.Predmet.StrankaFormatedWithAdressOIB>
    <izvorni_sadrzaj> FINA - Podružnica Šibenik, OIB 85821130368, Perivoj L. Marune 1, 22000 Šibenik; Financijska agencija-Split, OIB 85821130368, Mažuranićevo šetalište 24b, 21000 Split</izvorni_sadrzaj>
    <derivirana_varijabla naziv="DomainObject.Predmet.StrankaFormatedWithAdressOIB_1"> FINA - Podružnica Šibenik, OIB 85821130368, Perivoj L. Marune 1, 22000 Šibenik; Financijska agencija-Split, OIB 85821130368, Mažuranićevo šetalište 24b, 21000 Split</derivirana_varijabla>
  </DomainObject.Predmet.StrankaFormatedWithAdressOIB>
  <DomainObject.Predmet.StrankaWithAdress>
    <izvorni_sadrzaj>FINA - Podružnica Šibenik Perivoj L. Marune 1,22000 Šibenik,Financijska agencija-Split Mažuranićevo šetalište 24b,21000 Split</izvorni_sadrzaj>
    <derivirana_varijabla naziv="DomainObject.Predmet.StrankaWithAdress_1">FINA - Podružnica Šibenik Perivoj L. Marune 1,22000 Šibenik,Financijska agencija-Split Mažuranićevo šetalište 24b,21000 Split</derivirana_varijabla>
  </DomainObject.Predmet.StrankaWithAdress>
  <DomainObject.Predmet.StrankaWithAdressOIB>
    <izvorni_sadrzaj>FINA - Podružnica Šibenik, OIB 85821130368, Perivoj L. Marune 1,22000 Šibenik,Financijska agencija-Split, OIB 85821130368, Mažuranićevo šetalište 24b,21000 Split</izvorni_sadrzaj>
    <derivirana_varijabla naziv="DomainObject.Predmet.StrankaWithAdressOIB_1">FINA - Podružnica Šibenik, OIB 85821130368, Perivoj L. Marune 1,22000 Šibenik,Financijska agencija-Split, OIB 85821130368, Mažuranićevo šetalište 24b,21000 Split</derivirana_varijabla>
  </DomainObject.Predmet.StrankaWithAdressOIB>
  <DomainObject.Predmet.StrankaNazivFormated>
    <izvorni_sadrzaj>FINA - Podružnica Šibenik,Financijska agencija-Split</izvorni_sadrzaj>
    <derivirana_varijabla naziv="DomainObject.Predmet.StrankaNazivFormated_1">FINA - Podružnica Šibenik,Financijska agencija-Split</derivirana_varijabla>
  </DomainObject.Predmet.StrankaNazivFormated>
  <DomainObject.Predmet.StrankaNazivFormatedOIB>
    <izvorni_sadrzaj>FINA - Podružnica Šibenik, OIB 85821130368,Financijska agencija-Split, OIB 85821130368</izvorni_sadrzaj>
    <derivirana_varijabla naziv="DomainObject.Predmet.StrankaNazivFormatedOIB_1">FINA - Podružnica Šibenik, OIB 85821130368,Financijska agencija-Split,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Financijska agencija-Split</item>
    </izvorni_sadrzaj>
    <derivirana_varijabla naziv="DomainObject.Predmet.StrankaListFormated_1">
      <item>FINA - Podružnica Šibenik</item>
      <item>Financijska agencija-Split</item>
    </derivirana_varijabla>
  </DomainObject.Predmet.StrankaListFormated>
  <DomainObject.Predmet.StrankaListFormatedOIB>
    <izvorni_sadrzaj>
      <item>FINA - Podružnica Šibenik, OIB 85821130368</item>
      <item>Financijska agencija-Split, OIB 85821130368</item>
    </izvorni_sadrzaj>
    <derivirana_varijabla naziv="DomainObject.Predmet.StrankaListFormatedOIB_1">
      <item>FINA - Podružnica Šibenik, OIB 85821130368</item>
      <item>Financijska agencija-Split, OIB 85821130368</item>
    </derivirana_varijabla>
  </DomainObject.Predmet.StrankaListFormatedOIB>
  <DomainObject.Predmet.StrankaListFormatedWithAdress>
    <izvorni_sadrzaj>
      <item>FINA - Podružnica Šibenik, Perivoj L. Marune 1, 22000 Šibenik</item>
      <item>Financijska agencija-Split, Mažuranićevo šetalište 24b, 21000 Split</item>
    </izvorni_sadrzaj>
    <derivirana_varijabla naziv="DomainObject.Predmet.StrankaListFormatedWithAdress_1">
      <item>FINA - Podružnica Šibenik, Perivoj L. Marune 1, 22000 Šibenik</item>
      <item>Financijska agencija-Split, Mažuranićevo šetalište 24b, 21000 Split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Financijska agencija-Split, OIB 85821130368, Mažuranićevo šetalište 24b, 21000 Split</item>
    </izvorni_sadrzaj>
    <derivirana_varijabla naziv="DomainObject.Predmet.StrankaListFormatedWithAdressOIB_1">
      <item>FINA - Podružnica Šibenik, OIB 85821130368, Perivoj L. Marune 1, 22000 Šibenik</item>
      <item>Financijska agencija-Split, OIB 85821130368, Mažuranićevo šetalište 24b, 21000 Split</item>
    </derivirana_varijabla>
  </DomainObject.Predmet.StrankaListFormatedWithAdressOIB>
  <DomainObject.Predmet.StrankaListNazivFormated>
    <izvorni_sadrzaj>
      <item>FINA - Podružnica Šibenik</item>
      <item>Financijska agencija-Split</item>
    </izvorni_sadrzaj>
    <derivirana_varijabla naziv="DomainObject.Predmet.StrankaListNazivFormated_1">
      <item>FINA - Podružnica Šibenik</item>
      <item>Financijska agencija-Split</item>
    </derivirana_varijabla>
  </DomainObject.Predmet.StrankaListNazivFormated>
  <DomainObject.Predmet.StrankaListNazivFormatedOIB>
    <izvorni_sadrzaj>
      <item>FINA - Podružnica Šibenik, OIB 85821130368</item>
      <item>Financijska agencija-Split, OIB 85821130368</item>
    </izvorni_sadrzaj>
    <derivirana_varijabla naziv="DomainObject.Predmet.StrankaListNazivFormatedOIB_1">
      <item>FINA - Podružnica Šibenik, OIB 85821130368</item>
      <item>Financijska agencija-Split, OIB 85821130368</item>
    </derivirana_varijabla>
  </DomainObject.Predmet.StrankaListNazivFormatedOIB>
  <DomainObject.Predmet.ProtuStrankaListFormated>
    <izvorni_sadrzaj>
      <item>DANICA j.d.o.o. za turizam, ugostiteljstvo, trgovinu i poljoprivredu</item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DANICA j.d.o.o. za turizam, ugostiteljstvo, trgovinu i poljoprivredu i dr.</izvorni_sadrzaj>
    <derivirana_varijabla naziv="DomainObject.Predmet.ProtustrankaIDrugi_1">DANICA j.d.o.o. za turizam, ugostiteljstvo, trgovinu i poljoprivredu i dr.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DANICA j.d.o.o. za turizam, ugostiteljstvo, trgovinu i poljoprivredu, OIB 53610227254, Šibenskih vatrogasaca 10, 22000 Šibenik i dr.</izvorni_sadrzaj>
    <derivirana_varijabla naziv="DomainObject.Predmet.ProtustrankaIDrugiAdressOIB_1">DANICA j.d.o.o. za turizam, ugostiteljstvo, trgovinu i poljoprivredu, OIB 53610227254, Šibenskih vatrogasaca 10, 22000 Šibenik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  <item>DANICA j.d.o.o. za turizam, ugostiteljstvo, trgovinu i poljoprivredu</item>
      <item>Financijska agencija-Split</item>
    </izvorni_sadrzaj>
    <derivirana_varijabla naziv="DomainObject.Predmet.SudioniciListNaziv_1">
      <item>FINA - Podružnica Šibenik</item>
      <item>DANICA j.d.o.o. za turizam, ugostiteljstvo, trgovinu i poljoprivredu</item>
      <item>Krste Baraka</item>
      <item>DANICA j.d.o.o. za turizam, ugostiteljstvo, trgovinu i poljoprivredu</item>
      <item>Financijska agencija-Split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  <item>DANICA j.d.o.o. za turizam, ugostiteljstvo, trgovinu i poljoprivredu, OIB 53610227254, Šibenskih vatrogasaca 10,22000 Šibenik</item>
      <item>Financijska agencija-Split, OIB 85821130368, Mažuranićevo šetalište 24b,21000 Split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  <item>DANICA j.d.o.o. za turizam, ugostiteljstvo, trgovinu i poljoprivredu, OIB 53610227254, Šibenskih vatrogasaca 10,22000 Šibenik</item>
      <item>Financijska agencija-Split,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  <item>, OIB 53610227254</item>
      <item>, OIB 85821130368</item>
    </izvorni_sadrzaj>
    <derivirana_varijabla naziv="DomainObject.Predmet.SudioniciListNazivOIB_1">
      <item>, OIB 85821130368</item>
      <item>, OIB 53610227254</item>
      <item>, OIB 74712733217</item>
      <item>, OIB 53610227254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527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2017-06-07T11:22:00Z</dcterms:created>
  <dc:creator>Administrator</dc:creator>
  <cp:lastModifiedBy>Nena Mužanović</cp:lastModifiedBy>
  <cp:lastPrinted>2017-06-07T11:15:00Z</cp:lastPrinted>
  <dcterms:modified xmlns:xsi="http://www.w3.org/2001/XMLSchema-instance" xsi:type="dcterms:W3CDTF">2017-06-07T11:25:00Z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