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a1ac" w14:paraId="67ba1a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114F1F" w:rsidR="00666C4B" w:rsidRPr="00114F1F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R="000B44AC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stečajnom sucu u stečajnom predmetu povodom prijedloga predlagatelja </w:t>
      </w:r>
      <w:r w:rsidR="006B5EF7">
        <w:rPr>
          <w:rFonts w:cs="Times New Roman"/>
        </w:rPr>
        <w:t>Financijske agencije, Regionalni centar Zagreb</w:t>
      </w:r>
      <w:r w:rsidR="00BE5D64">
        <w:rPr>
          <w:rFonts w:cs="Times New Roman"/>
        </w:rPr>
        <w:t>,</w:t>
      </w:r>
      <w:r w:rsidR="000B44AC" w:rsidRPr="00BA0147">
        <w:rPr>
          <w:rFonts w:cs="Times New Roman"/>
        </w:rPr>
        <w:t xml:space="preserve"> </w:t>
      </w:r>
      <w:r w:rsidR="00377F5F">
        <w:rPr>
          <w:rFonts w:cs="Times New Roman"/>
        </w:rPr>
        <w:t xml:space="preserve">Podružnica Varaždin, </w:t>
      </w:r>
      <w:r w:rsidR="000B44AC" w:rsidRPr="00BA0147">
        <w:rPr>
          <w:rFonts w:cs="Times New Roman"/>
        </w:rPr>
        <w:t>za otvaranje stečajnog postupka nad dužnikom</w:t>
      </w:r>
      <w:r w:rsidR="009F22B1">
        <w:rPr>
          <w:rFonts w:cs="Times New Roman"/>
        </w:rPr>
        <w:t xml:space="preserve"> </w:t>
      </w:r>
      <w:r w:rsidR="00D35911">
        <w:rPr>
          <w:rFonts w:cs="Times New Roman"/>
        </w:rPr>
        <w:t>VIRTUAL INFORMACIJSKE TEHNOLOGIJE d.o.o., Đurđevac, Đure Basaričeka 19, OIB: 13552748827</w:t>
      </w:r>
      <w:r w:rsidR="0079114C">
        <w:rPr>
          <w:rFonts w:cs="Times New Roman"/>
        </w:rPr>
        <w:t xml:space="preserve">, </w:t>
      </w:r>
      <w:r w:rsidR="00114F1F">
        <w:rPr>
          <w:rFonts w:cs="Times New Roman"/>
        </w:rPr>
        <w:t>21</w:t>
      </w:r>
      <w:r w:rsidR="005E33DB">
        <w:rPr>
          <w:rFonts w:cs="Times New Roman"/>
        </w:rPr>
        <w:t>. ožujka</w:t>
      </w:r>
      <w:r w:rsidR="00C461DF">
        <w:rPr>
          <w:rFonts w:cs="Times New Roman"/>
        </w:rPr>
        <w:t xml:space="preserve"> 2016.</w:t>
      </w:r>
    </w:p>
    <w:p w:rsidRDefault="006063E0" w:rsidR="006063E0">
      <w:pPr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114F1F">
        <w:t>rasprave o uvjetima</w:t>
      </w:r>
      <w:r w:rsidR="005747A5">
        <w:t xml:space="preserve"> </w:t>
      </w:r>
      <w:r w:rsidRPr="00412CB1">
        <w:t xml:space="preserve">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351758" w:rsidP="005F7221" w:rsidR="005F7221" w:rsidRPr="00412CB1">
      <w:pPr>
        <w:jc w:val="center"/>
        <w:rPr>
          <w:b/>
        </w:rPr>
      </w:pPr>
      <w:r>
        <w:rPr>
          <w:b/>
        </w:rPr>
        <w:t>4. svibnja</w:t>
      </w:r>
      <w:r w:rsidR="005F7221">
        <w:rPr>
          <w:b/>
        </w:rPr>
        <w:t xml:space="preserve"> 2016</w:t>
      </w:r>
      <w:r w:rsidR="005F7221" w:rsidRPr="00412CB1">
        <w:rPr>
          <w:b/>
        </w:rPr>
        <w:t xml:space="preserve">. u </w:t>
      </w:r>
      <w:r w:rsidR="00D35911">
        <w:rPr>
          <w:b/>
        </w:rPr>
        <w:t>08,00</w:t>
      </w:r>
      <w:r w:rsidR="005F7221" w:rsidRPr="00412CB1">
        <w:rPr>
          <w:b/>
        </w:rPr>
        <w:t xml:space="preserve"> 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E33DB" w:rsidP="005E33DB" w:rsidR="005E33DB" w:rsidRPr="005E33DB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predlagatelj,</w:t>
      </w:r>
      <w:r w:rsidRPr="005E33DB">
        <w:t xml:space="preserve"> </w:t>
      </w:r>
      <w:r w:rsidRPr="005F7221">
        <w:t>Financijska agencija Zagreb, Po</w:t>
      </w:r>
      <w:r>
        <w:t>družnica Varaždin, A. Cesarca 2,</w:t>
      </w:r>
    </w:p>
    <w:p w:rsidRDefault="005F7221" w:rsidP="00F27B2D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D35911">
        <w:t>Siniša Plemenčić, Đurđevac, Đure Basaričeka 19,</w:t>
      </w:r>
    </w:p>
    <w:p w:rsidRDefault="005F7221" w:rsidP="00C461DF" w:rsidR="005F7221" w:rsidRP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D35911">
        <w:rPr>
          <w:rFonts w:cs="Times New Roman"/>
        </w:rPr>
        <w:t xml:space="preserve">VIRTUAL INFORMACIJSKE TEHNOLOGIJE d.o.o., Đurđevac, Đure Basaričeka 19, </w:t>
      </w:r>
    </w:p>
    <w:p w:rsidRDefault="005E33DB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2.</w:t>
      </w:r>
    </w:p>
    <w:p w:rsidRDefault="005F7221" w:rsidP="00C461DF" w:rsidR="005F7221" w:rsidRPr="00412CB1">
      <w:pPr>
        <w:widowControl/>
        <w:suppressAutoHyphens w:val="false"/>
        <w:jc w:val="both"/>
      </w:pPr>
    </w:p>
    <w:p w:rsidRDefault="005F7221" w:rsidP="003D6194" w:rsidR="005F7221">
      <w:pPr>
        <w:widowControl/>
        <w:numPr>
          <w:ilvl w:val="0"/>
          <w:numId w:val="6"/>
        </w:numPr>
        <w:suppressAutoHyphens w:val="false"/>
        <w:jc w:val="both"/>
      </w:pPr>
      <w:r>
        <w:t>Nalaže se direktoru</w:t>
      </w:r>
      <w:r w:rsidRPr="00412CB1">
        <w:t xml:space="preserve"> dužnika</w:t>
      </w:r>
      <w:r w:rsidR="00D35911">
        <w:t xml:space="preserve"> Siniši Plemenčić, Đurđevac, Đure Basaričeka 19, OIB: 25819618458</w:t>
      </w:r>
      <w:r w:rsidR="003D6194">
        <w:t>,</w:t>
      </w:r>
      <w:r w:rsidR="00B647CC">
        <w:t xml:space="preserve"> </w:t>
      </w:r>
      <w:r w:rsidRPr="00412CB1">
        <w:t xml:space="preserve">da na zakazano ročište kod ovoga suda, </w:t>
      </w:r>
      <w:r w:rsidR="00351758">
        <w:t>4. svibnja</w:t>
      </w:r>
      <w:r>
        <w:t xml:space="preserve"> 2016. u </w:t>
      </w:r>
      <w:r w:rsidR="00D35911">
        <w:t>08,00</w:t>
      </w:r>
      <w:r w:rsidRPr="00412CB1">
        <w:t xml:space="preserve"> sati, dostavi javnobilježnički ovjerovljen prokazni popis imovine za dužnika</w:t>
      </w:r>
      <w:r w:rsidR="00D35911">
        <w:t xml:space="preserve"> </w:t>
      </w:r>
      <w:r w:rsidR="00D35911">
        <w:rPr>
          <w:rFonts w:cs="Times New Roman"/>
        </w:rPr>
        <w:t>VIRTUAL INFORMACIJSKE TEHNOLOGIJE d.o.o., Đurđevac, Đure Basaričeka 19, OIB: 13552748827</w:t>
      </w:r>
      <w:r w:rsidR="00673706">
        <w:rPr>
          <w:rFonts w:cs="Times New Roman"/>
        </w:rPr>
        <w:t xml:space="preserve">, </w:t>
      </w:r>
      <w:r w:rsidRPr="00412CB1">
        <w:t>s time da se upozorava da se davanjem netočnih ili nepotpunih podataka izlaže odgovornosti kao za lažan iskaz pred sudom, te podatke o solventnosti za dužnika - obrazac SOL2.</w:t>
      </w:r>
    </w:p>
    <w:p w:rsidRDefault="00C461DF" w:rsidP="00C461DF" w:rsidR="00C461DF" w:rsidRPr="00412CB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>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5F7221" w:rsidP="005F7221" w:rsidR="00114F1F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114F1F">
        <w:rPr>
          <w:rFonts w:cs="Times New Roman"/>
        </w:rPr>
        <w:t>21</w:t>
      </w:r>
      <w:r w:rsidR="00F27B2D">
        <w:rPr>
          <w:rFonts w:cs="Times New Roman"/>
        </w:rPr>
        <w:t>. ožujka</w:t>
      </w:r>
      <w:r w:rsidR="00C461DF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114F1F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114F1F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>
        <w:rPr>
          <w:rFonts w:cs="Times New Roman"/>
        </w:rPr>
        <w:t>, v.r.</w:t>
      </w:r>
    </w:p>
    <w:p w:rsidRDefault="00C42207" w:rsidP="00C42207" w:rsidR="00C42207">
      <w:pPr>
        <w:ind w:left="4956"/>
        <w:jc w:val="both"/>
        <w:rPr>
          <w:rFonts w:cs="Times New Roman"/>
        </w:rPr>
      </w:pPr>
      <w:r>
        <w:rPr>
          <w:rFonts w:cs="Times New Roman"/>
        </w:rPr>
        <w:t>Za točnost otpravka – ovlašteni službenik:</w:t>
      </w:r>
    </w:p>
    <w:p w:rsidRDefault="00C42207" w:rsidP="00C42207" w:rsidR="00C42207"/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114F1F" w:rsidR="00114F1F" w:rsidRPr="00114F1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D35911">
        <w:rPr>
          <w:rFonts w:cs="Times New Roman"/>
        </w:rPr>
        <w:t xml:space="preserve">VIRTUAL INFORMACIJSKE TEHNOLOGIJE d.o.o., Đurđevac, Đure Basaričeka 19, </w:t>
      </w:r>
    </w:p>
    <w:p w:rsidRDefault="00D27615" w:rsidP="005747A5" w:rsidR="007470CB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 dužnika,</w:t>
      </w:r>
      <w:r w:rsidR="00304F72">
        <w:t xml:space="preserve"> </w:t>
      </w:r>
      <w:r w:rsidR="00D35911">
        <w:t>Siniša Plemenčić, Đurđevac, Đure Basaričeka 19,</w:t>
      </w:r>
    </w:p>
    <w:p w:rsidRDefault="00CE6118" w:rsidP="005747A5" w:rsidR="005A09E6" w:rsidRPr="007470CB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7470CB">
        <w:rPr>
          <w:rFonts w:cs="Times New Roman"/>
        </w:rPr>
        <w:t xml:space="preserve">Financijska </w:t>
      </w:r>
      <w:r w:rsidR="00926C33" w:rsidRPr="007470CB">
        <w:rPr>
          <w:rFonts w:cs="Times New Roman"/>
        </w:rPr>
        <w:t>agencija</w:t>
      </w:r>
      <w:r w:rsidR="008B6A82" w:rsidRPr="007470CB">
        <w:rPr>
          <w:rFonts w:cs="Times New Roman"/>
        </w:rPr>
        <w:t xml:space="preserve"> Zagreb, Podružnica</w:t>
      </w:r>
      <w:r w:rsidR="00926C33" w:rsidRPr="007470CB">
        <w:rPr>
          <w:rFonts w:cs="Times New Roman"/>
        </w:rPr>
        <w:t xml:space="preserve"> </w:t>
      </w:r>
      <w:r w:rsidR="0079114C" w:rsidRPr="007470CB">
        <w:rPr>
          <w:rFonts w:cs="Times New Roman"/>
        </w:rPr>
        <w:t>Varaždin, A. Cesarca 2,</w:t>
      </w:r>
      <w:r w:rsidRPr="007470CB">
        <w:rPr>
          <w:rFonts w:cs="Times New Roman"/>
        </w:rPr>
        <w:t xml:space="preserve"> </w:t>
      </w:r>
    </w:p>
    <w:p w:rsidRDefault="00F27B2D" w:rsidP="00F27B2D" w:rsidR="00F27B2D" w:rsidRPr="00F27B2D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7EC7" w:rsidP="00BA0147" w:rsidR="00AE7EC7">
      <w:r>
        <w:separator/>
      </w:r>
    </w:p>
  </w:endnote>
  <w:endnote w:id="0" w:type="continuationSeparator">
    <w:p w:rsidRDefault="00AE7EC7" w:rsidP="00BA0147" w:rsidR="00AE7E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7EC7" w:rsidP="00BA0147" w:rsidR="00AE7EC7">
      <w:r>
        <w:separator/>
      </w:r>
    </w:p>
  </w:footnote>
  <w:footnote w:id="0" w:type="continuationSeparator">
    <w:p w:rsidRDefault="00AE7EC7" w:rsidP="00BA0147" w:rsidR="00AE7E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007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D35911">
      <w:t>448/16-3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D35911">
      <w:t>448/16-3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8708D"/>
    <w:rsid w:val="000B2748"/>
    <w:rsid w:val="000B44AC"/>
    <w:rsid w:val="000C472A"/>
    <w:rsid w:val="000F55DF"/>
    <w:rsid w:val="00114F1F"/>
    <w:rsid w:val="001D2BCB"/>
    <w:rsid w:val="002341FF"/>
    <w:rsid w:val="002A7BAD"/>
    <w:rsid w:val="002D2FF3"/>
    <w:rsid w:val="002D481B"/>
    <w:rsid w:val="002D4F2D"/>
    <w:rsid w:val="002E69EC"/>
    <w:rsid w:val="00304F72"/>
    <w:rsid w:val="00317223"/>
    <w:rsid w:val="0035141E"/>
    <w:rsid w:val="00351758"/>
    <w:rsid w:val="00352B19"/>
    <w:rsid w:val="003538D1"/>
    <w:rsid w:val="0036084A"/>
    <w:rsid w:val="00363E19"/>
    <w:rsid w:val="00377F5F"/>
    <w:rsid w:val="003A689F"/>
    <w:rsid w:val="003B3055"/>
    <w:rsid w:val="003D04B7"/>
    <w:rsid w:val="003D6194"/>
    <w:rsid w:val="003F0BEA"/>
    <w:rsid w:val="00434E0B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E33DB"/>
    <w:rsid w:val="005F4618"/>
    <w:rsid w:val="005F7221"/>
    <w:rsid w:val="006063E0"/>
    <w:rsid w:val="00613CF2"/>
    <w:rsid w:val="00640372"/>
    <w:rsid w:val="00666C4B"/>
    <w:rsid w:val="00673706"/>
    <w:rsid w:val="00681854"/>
    <w:rsid w:val="00695D0C"/>
    <w:rsid w:val="006A7110"/>
    <w:rsid w:val="006B57C6"/>
    <w:rsid w:val="006B5EF7"/>
    <w:rsid w:val="006C5FEF"/>
    <w:rsid w:val="006D7316"/>
    <w:rsid w:val="006E0074"/>
    <w:rsid w:val="00720601"/>
    <w:rsid w:val="0072529F"/>
    <w:rsid w:val="007470CB"/>
    <w:rsid w:val="0076577E"/>
    <w:rsid w:val="00777B5B"/>
    <w:rsid w:val="0079114C"/>
    <w:rsid w:val="007D470A"/>
    <w:rsid w:val="00800A36"/>
    <w:rsid w:val="0080270A"/>
    <w:rsid w:val="00806764"/>
    <w:rsid w:val="008B385D"/>
    <w:rsid w:val="008B5950"/>
    <w:rsid w:val="008B6A82"/>
    <w:rsid w:val="00926C33"/>
    <w:rsid w:val="009668AE"/>
    <w:rsid w:val="00970E9C"/>
    <w:rsid w:val="009A7FC2"/>
    <w:rsid w:val="009C0AFE"/>
    <w:rsid w:val="009F187F"/>
    <w:rsid w:val="009F22B1"/>
    <w:rsid w:val="009F4BEF"/>
    <w:rsid w:val="00AC55E9"/>
    <w:rsid w:val="00AE7EC7"/>
    <w:rsid w:val="00B41C1C"/>
    <w:rsid w:val="00B520A6"/>
    <w:rsid w:val="00B647CC"/>
    <w:rsid w:val="00BA0147"/>
    <w:rsid w:val="00BB7851"/>
    <w:rsid w:val="00BE5D64"/>
    <w:rsid w:val="00C23175"/>
    <w:rsid w:val="00C42207"/>
    <w:rsid w:val="00C461DF"/>
    <w:rsid w:val="00C61628"/>
    <w:rsid w:val="00C73667"/>
    <w:rsid w:val="00CA6997"/>
    <w:rsid w:val="00CA7317"/>
    <w:rsid w:val="00CE6118"/>
    <w:rsid w:val="00CF79A6"/>
    <w:rsid w:val="00D20DAD"/>
    <w:rsid w:val="00D22FDA"/>
    <w:rsid w:val="00D27615"/>
    <w:rsid w:val="00D33E0A"/>
    <w:rsid w:val="00D35911"/>
    <w:rsid w:val="00D36DC6"/>
    <w:rsid w:val="00D63D14"/>
    <w:rsid w:val="00D70B9C"/>
    <w:rsid w:val="00DB63DD"/>
    <w:rsid w:val="00E00450"/>
    <w:rsid w:val="00E0463A"/>
    <w:rsid w:val="00E35839"/>
    <w:rsid w:val="00E717D2"/>
    <w:rsid w:val="00EA46C0"/>
    <w:rsid w:val="00EA5506"/>
    <w:rsid w:val="00EB716C"/>
    <w:rsid w:val="00EC67C5"/>
    <w:rsid w:val="00EF4A38"/>
    <w:rsid w:val="00F07400"/>
    <w:rsid w:val="00F24BCA"/>
    <w:rsid w:val="00F2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E00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0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0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0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0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E00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0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0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0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0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584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 INFORMACIJSKE TEHNOLOGIJE društvo s ograničenom odgovornošću za proizvodnju, trgovinu i usluge</izvorni_sadrzaj>
    <derivirana_varijabla naziv="DomainObject.Predmet.ProtustrankaFormated_1">  VIRTUAL INFORMACIJSKE TEHNOLOGIJE društvo s ograničenom odgovornošću za proizvodnju, trgovinu i usluge</derivirana_varijabla>
  </DomainObject.Predmet.ProtustrankaFormated>
  <DomainObject.Predmet.ProtustrankaFormatedOIB>
    <izvorni_sadrzaj>  VIRTUAL INFORMACIJSKE TEHNOLOGIJE društvo s ograničenom odgovornošću za proizvodnju, trgovinu i usluge, OIB 13552748827</izvorni_sadrzaj>
    <derivirana_varijabla naziv="DomainObject.Predmet.ProtustrankaFormatedOIB_1">  VIRTUAL INFORMACIJSKE TEHNOLOGIJE društvo s ograničenom odgovornošću za proizvodnju, trgovinu i usluge, OIB 13552748827</derivirana_varijabla>
  </DomainObject.Predmet.ProtustrankaFormatedOIB>
  <DomainObject.Predmet.ProtustrankaFormatedWithAdress>
    <izvorni_sadrzaj> VIRTUAL INFORMACIJSKE TEHNOLOGIJE društvo s ograničenom odgovornošću za proizvodnju, trgovinu i usluge, Đure Basaričeka 19, 48350 Đurđevac</izvorni_sadrzaj>
    <derivirana_varijabla naziv="DomainObject.Predmet.ProtustrankaFormatedWithAdress_1"> VIRTUAL INFORMACIJSKE TEHNOLOGIJE društvo s ograničenom odgovornošću za proizvodnju, trgovinu i usluge, Đure Basaričeka 19, 48350 Đurđevac</derivirana_varijabla>
  </DomainObject.Predmet.ProtustrankaFormatedWithAdress>
  <DomainObject.Predmet.ProtustrankaFormatedWithAdressOIB>
    <izvorni_sadrzaj> VIRTUAL INFORMACIJSKE TEHNOLOGIJE društvo s ograničenom odgovornošću za proizvodnju, trgovinu i usluge, OIB 13552748827, Đure Basaričeka 19, 48350 Đurđevac</izvorni_sadrzaj>
    <derivirana_varijabla naziv="DomainObject.Predmet.ProtustrankaFormatedWithAdressOIB_1"> VIRTUAL INFORMACIJSKE TEHNOLOGIJE društvo s ograničenom odgovornošću za proizvodnju, trgovinu i usluge, OIB 13552748827, Đure Basaričeka 19, 48350 Đurđevac</derivirana_varijabla>
  </DomainObject.Predmet.ProtustrankaFormatedWithAdressOIB>
  <DomainObject.Predmet.ProtustrankaWithAdress>
    <izvorni_sadrzaj>VIRTUAL INFORMACIJSKE TEHNOLOGIJE društvo s ograničenom odgovornošću za proizvodnju, trgovinu i usluge Đure Basaričeka 19, 48350 Đurđevac</izvorni_sadrzaj>
    <derivirana_varijabla naziv="DomainObject.Predmet.ProtustrankaWithAdress_1">VIRTUAL INFORMACIJSKE TEHNOLOGIJE društvo s ograničenom odgovornošću za proizvodnju, trgovinu i usluge Đure Basaričeka 19, 48350 Đurđevac</derivirana_varijabla>
  </DomainObject.Predmet.ProtustrankaWithAdress>
  <DomainObject.Predmet.ProtustrankaWith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WithAdressOIB_1">VIRTUAL INFORMACIJSKE TEHNOLOGIJE društvo s ograničenom odgovornošću za proizvodnju, trgovinu i usluge, OIB 13552748827, Đure Basaričeka 19, 48350 Đurđevac</derivirana_varijabla>
  </DomainObject.Predmet.ProtustrankaWithAdressOIB>
  <DomainObject.Predmet.ProtustrankaNazivFormated>
    <izvorni_sadrzaj>VIRTUAL INFORMACIJSKE TEHNOLOGIJE društvo s ograničenom odgovornošću za proizvodnju, trgovinu i usluge</izvorni_sadrzaj>
    <derivirana_varijabla naziv="DomainObject.Predmet.ProtustrankaNazivFormated_1">VIRTUAL INFORMACIJSKE TEHNOLOGIJE društvo s ograničenom odgovornošću za proizvodnju, trgovinu i usluge</derivirana_varijabla>
  </DomainObject.Predmet.ProtustrankaNazivFormated>
  <DomainObject.Predmet.ProtustrankaNazivFormatedOIB>
    <izvorni_sadrzaj>VIRTUAL INFORMACIJSKE TEHNOLOGIJE društvo s ograničenom odgovornošću za proizvodnju, trgovinu i usluge, OIB 13552748827</izvorni_sadrzaj>
    <derivirana_varijabla naziv="DomainObject.Predmet.ProtustrankaNazivFormatedOIB_1">VIRTUAL INFORMACIJSKE TEHNOLOGIJE društvo s ograničenom odgovornošću za proizvodnju, trgovinu i usluge, OIB 13552748827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48360.33</izvorni_sadrzaj>
    <derivirana_varijabla naziv="DomainObject.Predmet.TrenutnaVrijednost_1">48360.33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VIRTUAL INFORMACIJSKE TEHNOLOGIJE društvo s ograničenom odgovornošću za proizvodnju, trgovinu i usluge</item>
    </izvorni_sadrzaj>
    <derivirana_varijabla naziv="DomainObject.Predmet.ProtuStrankaListFormated_1">
      <item>VIRTUAL INFORMACIJSKE TEHNOLOGIJE društvo s ograničenom odgovornošću za proizvodnju, trgovinu i usluge</item>
    </derivirana_varijabla>
  </DomainObject.Predmet.ProtuStrankaListFormated>
  <DomainObject.Predmet.ProtuStrankaListFormatedOIB>
    <izvorni_sadrzaj>
      <item>VIRTUAL INFORMACIJSKE TEHNOLOGIJE društvo s ograničenom odgovornošću za proizvodnju, trgovinu i usluge, OIB 13552748827</item>
    </izvorni_sadrzaj>
    <derivirana_varijabla naziv="DomainObject.Predmet.ProtuStrankaListFormatedOIB_1">
      <item>VIRTUAL INFORMACIJSKE TEHNOLOGIJE društvo s ograničenom odgovornošću za proizvodnju, trgovinu i usluge, OIB 13552748827</item>
    </derivirana_varijabla>
  </DomainObject.Predmet.ProtuStrankaListFormatedOIB>
  <DomainObject.Predmet.ProtuStrankaListFormatedWithAdress>
    <izvorni_sadrzaj>
      <item>VIRTUAL INFORMACIJSKE TEHNOLOGIJE društvo s ograničenom odgovornošću za proizvodnju, trgovinu i usluge, Đure Basaričeka 19, 48350 Đurđevac</item>
    </izvorni_sadrzaj>
    <derivirana_varijabla naziv="DomainObject.Predmet.ProtuStrankaListFormatedWithAdress_1">
      <item>VIRTUAL INFORMACIJSKE TEHNOLOGIJE društvo s ograničenom odgovornošću za proizvodnju, trgovinu i usluge, Đure Basaričeka 19, 48350 Đurđevac</item>
    </derivirana_varijabla>
  </DomainObject.Predmet.ProtuStrankaListFormatedWithAdress>
  <DomainObject.Predmet.ProtuStrankaListFormatedWithAdressOIB>
    <izvorni_sadrzaj>
      <item>VIRTUAL INFORMACIJSKE TEHNOLOGIJE društvo s ograničenom odgovornošću za proizvodnju, trgovinu i usluge, OIB 13552748827, Đure Basaričeka 19, 48350 Đurđevac</item>
    </izvorni_sadrzaj>
    <derivirana_varijabla naziv="DomainObject.Predmet.ProtuStrankaListFormatedWithAdressOIB_1">
      <item>VIRTUAL INFORMACIJSKE TEHNOLOGIJE društvo s ograničenom odgovornošću za proizvodnju, trgovinu i usluge, OIB 13552748827, Đure Basaričeka 19, 48350 Đurđevac</item>
    </derivirana_varijabla>
  </DomainObject.Predmet.ProtuStrankaListFormatedWithAdressOIB>
  <DomainObject.Predmet.ProtuStrankaListNazivFormated>
    <izvorni_sadrzaj>
      <item>VIRTUAL INFORMACIJSKE TEHNOLOGIJE društvo s ograničenom odgovornošću za proizvodnju, trgovinu i usluge</item>
    </izvorni_sadrzaj>
    <derivirana_varijabla naziv="DomainObject.Predmet.ProtuStrankaListNazivFormated_1">
      <item>VIRTUAL INFORMACIJSKE TEHNOLOGIJE društvo s ograničenom odgovornošću za proizvodnju, trgovinu i usluge</item>
    </derivirana_varijabla>
  </DomainObject.Predmet.ProtuStrankaListNazivFormated>
  <DomainObject.Predmet.ProtuStrankaListNazivFormatedOIB>
    <izvorni_sadrzaj>
      <item>VIRTUAL INFORMACIJSKE TEHNOLOGIJE društvo s ograničenom odgovornošću za proizvodnju, trgovinu i usluge, OIB 13552748827</item>
    </izvorni_sadrzaj>
    <derivirana_varijabla naziv="DomainObject.Predmet.ProtuStrankaListNazivFormatedOIB_1">
      <item>VIRTUAL INFORMACIJSKE TEHNOLOGIJE društvo s ograničenom odgovornošću za proizvodnju, trgovinu i usluge, OIB 13552748827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VIRTUAL INFORMACIJSKE TEHNOLOGIJE društvo s ograničenom odgovornošću za proizvodnju, trgovinu i usluge</izvorni_sadrzaj>
    <derivirana_varijabla naziv="DomainObject.Predmet.ProtustrankaIDrugi_1">VIRTUAL INFORMACIJSKE TEHNOLOGIJE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VIRTUAL INFORMACIJSKE TEHNOLOGIJE društvo s ograničenom odgovornošću za proizvodnju, trgovinu i usluge, OIB 13552748827, Đure Basaričeka 19, 48350 Đurđevac</izvorni_sadrzaj>
    <derivirana_varijabla naziv="DomainObject.Predmet.ProtustrankaIDrugiAdressOIB_1">VIRTUAL INFORMACIJSKE TEHNOLOGIJE društvo s ograničenom odgovornošću za proizvodnju, trgovinu i usluge, OIB 13552748827, Đure Basaričeka 19,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VIRTUAL INFORMACIJSKE TEHNOLOGIJE društvo s ograničenom odgovornošću za proizvodnju, trgovinu i usluge</item>
      <item>Sudski registar</item>
    </izvorni_sadrzaj>
    <derivirana_varijabla naziv="DomainObject.Predmet.SudioniciListNaziv_1">
      <item>Financijska agencija</item>
      <item>VIRTUAL INFORMACIJSKE TEHNOLOGIJE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izvorni_sadrzaj>
    <derivirana_varijabla naziv="DomainObject.Predmet.SudioniciListAdressOIB_1">
      <item>Financijska agencija, OIB 85821130368, A. Cesarca 2,42000 Varaždin</item>
      <item>VIRTUAL INFORMACIJSKE TEHNOLOGIJE društvo s ograničenom odgovornošću za proizvodnju, trgovinu i usluge, OIB 13552748827, Đure Basaričeka 19,48350 Đurđevac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13552748827</item>
      <item>, OIB null</item>
    </izvorni_sadrzaj>
    <derivirana_varijabla naziv="DomainObject.Predmet.SudioniciListNazivOIB_1">
      <item>, OIB 85821130368</item>
      <item>, OIB 13552748827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E04568-E3F8-4841-9ADA-7DEA0BA4C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2106</properties:Characters>
  <properties:Lines>68</properties:Lines>
  <properties:Paragraphs>28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2016-03-21T13:16:00Z</cp:lastPrinted>
  <dcterms:modified xmlns:xsi="http://www.w3.org/2001/XMLSchema-instance" xsi:type="dcterms:W3CDTF">2016-03-21T13:17:00Z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