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24eb" w14:paraId="e5624eb" w:rsidRDefault="00FA3766" w:rsidP="00873465" w:rsidR="00DB1C0E" w:rsidRPr="00CD19D8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A3766" w:rsidP="00873465" w:rsidR="00FA3766" w:rsidRPr="00CD19D8">
      <w:pPr>
        <w:rPr>
          <w:b/>
        </w:rPr>
      </w:pPr>
    </w:p>
    <w:p w:rsidRDefault="00873465" w:rsidP="00873465" w:rsidR="00873465" w:rsidRPr="00CD19D8">
      <w:r w:rsidRPr="00CD19D8">
        <w:t>REPUBLIKA HRVATSKA</w:t>
      </w:r>
    </w:p>
    <w:p w:rsidRDefault="00873465" w:rsidP="00873465" w:rsidR="00503C48" w:rsidRPr="00CD19D8">
      <w:r w:rsidRPr="00CD19D8">
        <w:t xml:space="preserve">TRGOVAČKI SUD U ZAGREBU       </w:t>
      </w:r>
    </w:p>
    <w:p w:rsidRDefault="00503C48" w:rsidP="00873465" w:rsidR="00873465" w:rsidRPr="00CD19D8">
      <w:r w:rsidRPr="00CD19D8">
        <w:t xml:space="preserve">Zagreb, Amruševa 2/II </w:t>
      </w:r>
      <w:r w:rsidRPr="00CD19D8">
        <w:tab/>
      </w:r>
      <w:r w:rsidRPr="00CD19D8">
        <w:tab/>
      </w:r>
      <w:r w:rsidR="00873465" w:rsidRPr="00CD19D8">
        <w:t xml:space="preserve">                                      </w:t>
      </w:r>
      <w:r w:rsidRPr="00CD19D8">
        <w:t xml:space="preserve">  </w:t>
      </w:r>
      <w:r w:rsidR="00B87D16" w:rsidRPr="00CD19D8">
        <w:t xml:space="preserve">                  </w:t>
      </w:r>
      <w:r w:rsidR="00570ACB" w:rsidRPr="00CD19D8">
        <w:t xml:space="preserve">  </w:t>
      </w:r>
      <w:r w:rsidR="00B87D16" w:rsidRPr="00CD19D8">
        <w:t xml:space="preserve"> 70.</w:t>
      </w:r>
      <w:r w:rsidR="00873465" w:rsidRPr="00CD19D8">
        <w:t xml:space="preserve"> St-</w:t>
      </w:r>
      <w:r w:rsidR="006044F7">
        <w:t>2805</w:t>
      </w:r>
      <w:r w:rsidR="00873465" w:rsidRPr="00CD19D8">
        <w:t>/201</w:t>
      </w:r>
      <w:r w:rsidR="006044F7">
        <w:t>7</w:t>
      </w:r>
    </w:p>
    <w:p w:rsidRDefault="00DB1C0E" w:rsidP="00C065D0" w:rsidR="00DB1C0E" w:rsidRPr="00CD19D8"/>
    <w:p w:rsidRDefault="00DB1C0E" w:rsidP="00873465" w:rsidR="00DB1C0E" w:rsidRPr="00CD19D8">
      <w:pPr>
        <w:jc w:val="center"/>
      </w:pPr>
      <w:r w:rsidRPr="00CD19D8">
        <w:t>U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M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>P</w:t>
      </w:r>
      <w:r w:rsidR="00570ACB" w:rsidRPr="00CD19D8">
        <w:t xml:space="preserve"> </w:t>
      </w:r>
      <w:r w:rsidRPr="00CD19D8">
        <w:t>U</w:t>
      </w:r>
      <w:r w:rsidR="00570ACB" w:rsidRPr="00CD19D8">
        <w:t xml:space="preserve"> </w:t>
      </w:r>
      <w:r w:rsidRPr="00CD19D8">
        <w:t>B</w:t>
      </w:r>
      <w:r w:rsidR="00570ACB" w:rsidRPr="00CD19D8">
        <w:t xml:space="preserve"> </w:t>
      </w:r>
      <w:r w:rsidRPr="00CD19D8">
        <w:t>L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H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V</w:t>
      </w:r>
      <w:r w:rsidR="00570ACB" w:rsidRPr="00CD19D8">
        <w:t xml:space="preserve"> </w:t>
      </w:r>
      <w:r w:rsidRPr="00CD19D8">
        <w:t>A</w:t>
      </w:r>
      <w:r w:rsidR="00570ACB" w:rsidRPr="00CD19D8">
        <w:t xml:space="preserve"> </w:t>
      </w:r>
      <w:r w:rsidRPr="00CD19D8">
        <w:t>T</w:t>
      </w:r>
      <w:r w:rsidR="00570ACB" w:rsidRPr="00CD19D8">
        <w:t xml:space="preserve"> </w:t>
      </w:r>
      <w:r w:rsidRPr="00CD19D8">
        <w:t>S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 xml:space="preserve">E </w:t>
      </w:r>
    </w:p>
    <w:p w:rsidRDefault="00FA3766" w:rsidP="00873465" w:rsidR="00FA3766" w:rsidRPr="00CD19D8">
      <w:pPr>
        <w:jc w:val="center"/>
      </w:pPr>
    </w:p>
    <w:p w:rsidRDefault="00873465" w:rsidP="00873465" w:rsidR="00873465" w:rsidRPr="00CD19D8">
      <w:pPr>
        <w:jc w:val="center"/>
      </w:pPr>
      <w:r w:rsidRPr="00CD19D8">
        <w:t>R J E Š E</w:t>
      </w:r>
      <w:r w:rsidRPr="00CD19D8">
        <w:rPr>
          <w:b/>
        </w:rPr>
        <w:t xml:space="preserve"> </w:t>
      </w:r>
      <w:r w:rsidRPr="00CD19D8">
        <w:t>NJ E</w:t>
      </w:r>
    </w:p>
    <w:p w:rsidRDefault="0009017F" w:rsidP="00873465" w:rsidR="0009017F" w:rsidRPr="00CD19D8">
      <w:pPr>
        <w:jc w:val="both"/>
        <w:rPr>
          <w:lang w:val="en-GB"/>
        </w:rPr>
      </w:pPr>
    </w:p>
    <w:p w:rsidRDefault="00292A44" w:rsidP="00DB7C18" w:rsidR="00453C8E">
      <w:pPr>
        <w:jc w:val="both"/>
      </w:pPr>
      <w:r w:rsidRPr="00292A44">
        <w:t xml:space="preserve">Trgovački sud u Zagrebu, po sucu Maji Jurovicki u stečajnom postupku u povodu prijedloga Raiffeisenlandesbank Kärnten-Rechenzentrum und Revisionsverband reg. Gen.m.b.H., Raiffeisenplatz 1, 9020 Klagenfurt, Austria,  zastupan po punomoćnicima iz OD Buterin i Posavec iz Zagreba, Draškovićeva 82 za otvaranje stečajnog postupka nad dužnikom SRETNE NEKRETNINE d.o.o., OIB: 61793431033, iz Zagreba, Krajiška 30, zastupanog po punomoćniku Zdravku Baburak, odvjetniku iz ZOU Zdravko Baburak, Dijana Brezak i Zrinka Grabas, iz Zagreba, Strojarska 2, </w:t>
      </w:r>
      <w:r w:rsidR="00A2665D">
        <w:t>03</w:t>
      </w:r>
      <w:r w:rsidR="00EA0FB1">
        <w:t>. svibnja</w:t>
      </w:r>
      <w:r w:rsidR="00FD213A" w:rsidRPr="00FD213A">
        <w:t xml:space="preserve"> 2018. </w:t>
      </w:r>
      <w:r w:rsidR="00EA0FB1">
        <w:t xml:space="preserve"> </w:t>
      </w:r>
    </w:p>
    <w:p w:rsidRDefault="006431E2" w:rsidP="00DB7C18" w:rsidR="006431E2" w:rsidRPr="00CD19D8">
      <w:pPr>
        <w:jc w:val="both"/>
      </w:pPr>
    </w:p>
    <w:p w:rsidRDefault="00DB1C0E" w:rsidP="000C3448" w:rsidR="000C3448" w:rsidRPr="00DA3D17">
      <w:pPr>
        <w:jc w:val="center"/>
      </w:pPr>
      <w:r w:rsidRPr="00DA3D17">
        <w:t xml:space="preserve">r i j e š i o       j </w:t>
      </w:r>
      <w:r w:rsidR="007D6D6E" w:rsidRPr="00DA3D17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</w:t>
      </w:r>
      <w:r w:rsidR="005E4F91">
        <w:t>.</w:t>
      </w:r>
      <w:r w:rsidRPr="00CD19D8">
        <w:t xml:space="preserve">   Otvara se stečajni postupak nad trgovačkim društvom</w:t>
      </w:r>
      <w:r w:rsidR="00B11EAE" w:rsidRPr="00CD19D8">
        <w:t xml:space="preserve"> </w:t>
      </w:r>
      <w:r w:rsidR="00A2665D" w:rsidRPr="00A2665D">
        <w:t>SRETNE NEKRETNINE d.o.o., OIB: 61793</w:t>
      </w:r>
      <w:r w:rsidR="00A2665D">
        <w:t>431033, iz Zagreba, Krajiška 30.</w:t>
      </w:r>
    </w:p>
    <w:p w:rsidRDefault="000C3448" w:rsidP="009C021C" w:rsidR="000C3448" w:rsidRPr="00CD19D8">
      <w:pPr>
        <w:jc w:val="both"/>
      </w:pPr>
    </w:p>
    <w:p w:rsidRDefault="00F33713" w:rsidP="00292A44" w:rsidR="005B2CA8">
      <w:pPr>
        <w:jc w:val="both"/>
      </w:pPr>
      <w:r w:rsidRPr="00CD19D8">
        <w:t>II</w:t>
      </w:r>
      <w:r w:rsidR="005E4F91">
        <w:t>.</w:t>
      </w:r>
      <w:r w:rsidRPr="00CD19D8">
        <w:t xml:space="preserve">   Za stečajnog upravitelja imenuje se</w:t>
      </w:r>
      <w:r w:rsidR="005B2CA8">
        <w:t xml:space="preserve"> </w:t>
      </w:r>
      <w:r w:rsidR="00292A44" w:rsidRPr="00292A44">
        <w:t>Vanda Kovačević Gelenčer OIB: 48951193011 iz Virovitice, A. Mihanovića 1/3.</w:t>
      </w:r>
    </w:p>
    <w:p w:rsidRDefault="005B2CA8" w:rsidP="005B2CA8" w:rsidR="00B8398A" w:rsidRPr="00CD19D8">
      <w:pPr>
        <w:jc w:val="both"/>
      </w:pPr>
      <w:r>
        <w:t xml:space="preserve"> </w:t>
      </w:r>
      <w:r w:rsidR="00873465" w:rsidRPr="00CD19D8">
        <w:t xml:space="preserve">   </w:t>
      </w:r>
    </w:p>
    <w:p w:rsidRDefault="00D94276" w:rsidP="004C2491" w:rsidR="00A2665D">
      <w:pPr>
        <w:jc w:val="both"/>
      </w:pPr>
      <w:r w:rsidRPr="00CD19D8">
        <w:t xml:space="preserve">III. </w:t>
      </w:r>
      <w:r w:rsidR="00FD213A">
        <w:t xml:space="preserve">  </w:t>
      </w:r>
      <w:r w:rsidR="0009017F" w:rsidRPr="00CD19D8">
        <w:t xml:space="preserve">Stečajni postupak otvoren </w:t>
      </w:r>
      <w:r w:rsidR="00A2665D">
        <w:t>03</w:t>
      </w:r>
      <w:r w:rsidR="00F9002E">
        <w:t>. svibnja</w:t>
      </w:r>
      <w:r w:rsidR="006956F9" w:rsidRPr="006956F9">
        <w:t xml:space="preserve"> 2018.</w:t>
      </w:r>
      <w:r w:rsidR="0009017F" w:rsidRPr="00CD19D8">
        <w:t xml:space="preserve"> </w:t>
      </w:r>
    </w:p>
    <w:p w:rsidRDefault="0009017F" w:rsidP="004C2491" w:rsidR="0009017F" w:rsidRPr="00CD19D8">
      <w:pPr>
        <w:jc w:val="both"/>
      </w:pPr>
      <w:r w:rsidRPr="00CD19D8">
        <w:t>Rješenje o otvaranju stečajnog postupka nad dužnikom istaknuto je na mrežnoj stranici e-oglasn</w:t>
      </w:r>
      <w:r w:rsidR="00ED7953">
        <w:t>e</w:t>
      </w:r>
      <w:r w:rsidRPr="00CD19D8">
        <w:t xml:space="preserve"> ploč</w:t>
      </w:r>
      <w:r w:rsidR="00ED7953">
        <w:t>e</w:t>
      </w:r>
      <w:r w:rsidRPr="00CD19D8">
        <w:t xml:space="preserve"> Trgovačkog suda u Zagrebu dana</w:t>
      </w:r>
      <w:r w:rsidR="000C3448" w:rsidRPr="00CD19D8">
        <w:t xml:space="preserve"> </w:t>
      </w:r>
      <w:r w:rsidR="00A2665D">
        <w:t>03</w:t>
      </w:r>
      <w:r w:rsidR="00F9002E">
        <w:t>. svibnja</w:t>
      </w:r>
      <w:r w:rsidR="006956F9" w:rsidRPr="006956F9">
        <w:t xml:space="preserve"> 2018.</w:t>
      </w:r>
      <w:r w:rsidR="009D4453">
        <w:t xml:space="preserve"> u 1</w:t>
      </w:r>
      <w:r w:rsidR="00A2665D">
        <w:t>5</w:t>
      </w:r>
      <w:r w:rsidR="009D4453">
        <w:t>,00 sati</w:t>
      </w:r>
      <w:r w:rsidR="00CF2100" w:rsidRPr="00CD19D8">
        <w:t xml:space="preserve">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8A7B4B" w:rsidR="008A7B4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Pr="00CD19D8">
        <w:tab/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CD19D8">
        <w:t xml:space="preserve"> </w:t>
      </w:r>
      <w:r w:rsidR="00A2665D" w:rsidRPr="00A2665D">
        <w:t>Vanda Kovačević Gelenčer OIB: 48951193011 iz Virovitice, A. Mihanovića 1/3.</w:t>
      </w:r>
    </w:p>
    <w:p w:rsidRDefault="00A2665D" w:rsidP="008A7B4B" w:rsidR="00A2665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8A7B4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CD19D8">
        <w:rPr>
          <w:b/>
        </w:rPr>
        <w:t xml:space="preserve">(ispitno ročište) za dan </w:t>
      </w:r>
      <w:r w:rsidR="00C944EA">
        <w:rPr>
          <w:b/>
        </w:rPr>
        <w:t>27</w:t>
      </w:r>
      <w:r w:rsidR="008F01A2" w:rsidRPr="00CD19D8">
        <w:rPr>
          <w:b/>
        </w:rPr>
        <w:t xml:space="preserve">. </w:t>
      </w:r>
      <w:r w:rsidR="003D5F4C">
        <w:rPr>
          <w:b/>
        </w:rPr>
        <w:t>rujn</w:t>
      </w:r>
      <w:r w:rsidR="00810ABE" w:rsidRPr="00CD19D8">
        <w:rPr>
          <w:b/>
        </w:rPr>
        <w:t>a</w:t>
      </w:r>
      <w:r w:rsidR="008F01A2" w:rsidRPr="00CD19D8">
        <w:rPr>
          <w:b/>
        </w:rPr>
        <w:t xml:space="preserve"> </w:t>
      </w:r>
      <w:r w:rsidRPr="00CD19D8">
        <w:rPr>
          <w:b/>
        </w:rPr>
        <w:t>201</w:t>
      </w:r>
      <w:r w:rsidR="003D5F4C">
        <w:rPr>
          <w:b/>
        </w:rPr>
        <w:t>8</w:t>
      </w:r>
      <w:r w:rsidRPr="00CD19D8">
        <w:rPr>
          <w:b/>
        </w:rPr>
        <w:t xml:space="preserve">. u </w:t>
      </w:r>
      <w:r w:rsidR="00C944EA">
        <w:rPr>
          <w:b/>
        </w:rPr>
        <w:t>11,0</w:t>
      </w:r>
      <w:r w:rsidRPr="00CD19D8">
        <w:rPr>
          <w:b/>
        </w:rPr>
        <w:t xml:space="preserve">0 sati koje će se održati u zgradi ovog suda, Zagreb, Petrinjska </w:t>
      </w:r>
      <w:r w:rsidR="00810ABE" w:rsidRPr="00CD19D8">
        <w:rPr>
          <w:b/>
        </w:rPr>
        <w:t xml:space="preserve">8, soba broj 30/I (dvorišna </w:t>
      </w:r>
      <w:r w:rsidRPr="00CD19D8">
        <w:rPr>
          <w:b/>
        </w:rPr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CD19D8">
        <w:rPr>
          <w:b/>
        </w:rPr>
        <w:t>(izvještajno ročište)</w:t>
      </w:r>
      <w:r w:rsidRPr="00CD19D8">
        <w:t xml:space="preserve"> </w:t>
      </w:r>
      <w:r w:rsidRPr="00CD19D8">
        <w:rPr>
          <w:b/>
        </w:rPr>
        <w:t>određuje se za isti dan i na istom mjestu u</w:t>
      </w:r>
      <w:r w:rsidRPr="00CD19D8">
        <w:t xml:space="preserve"> </w:t>
      </w:r>
      <w:r w:rsidR="00C944EA">
        <w:rPr>
          <w:b/>
        </w:rPr>
        <w:t>11</w:t>
      </w:r>
      <w:r w:rsidR="00810ABE" w:rsidRPr="00CD19D8">
        <w:rPr>
          <w:b/>
        </w:rPr>
        <w:t>,</w:t>
      </w:r>
      <w:r w:rsidR="00C944EA">
        <w:rPr>
          <w:b/>
        </w:rPr>
        <w:t>3</w:t>
      </w:r>
      <w:r w:rsidR="003A7232" w:rsidRPr="00CD19D8">
        <w:rPr>
          <w:b/>
        </w:rPr>
        <w:t>0</w:t>
      </w:r>
      <w:r w:rsidRPr="00CD19D8">
        <w:rPr>
          <w:b/>
        </w:rPr>
        <w:t xml:space="preserve"> sati. </w:t>
      </w:r>
    </w:p>
    <w:p w:rsidRDefault="00D85355" w:rsidP="006431E2" w:rsidR="00D85355" w:rsidRPr="00CD19D8">
      <w:pPr>
        <w:overflowPunct w:val="false"/>
        <w:autoSpaceDE w:val="false"/>
        <w:autoSpaceDN w:val="false"/>
        <w:adjustRightInd w:val="false"/>
        <w:textAlignment w:val="baseline"/>
      </w:pPr>
    </w:p>
    <w:p w:rsidRDefault="0009017F" w:rsidP="00C065D0" w:rsidR="00214EBB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470E34" w:rsidP="0009017F" w:rsidR="00470E34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FA3500" w:rsidP="00FA3500" w:rsidR="00C1786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 Financijska agencija, Regionalni centar Zagreb, podnijela je ovom sudu prijedlog za otvaranje stečajnog postupka nad dužnikom  </w:t>
      </w:r>
      <w:r w:rsidR="00C17868" w:rsidRPr="00C17868">
        <w:t>SRETNE NEKRETNINE d.o.o., OIB: 61793431033, iz Zagreba, Krajiška 30.</w:t>
      </w:r>
    </w:p>
    <w:p w:rsidRDefault="00FA3500" w:rsidP="00FA3500" w:rsidR="00FA350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Na temelju odredb</w:t>
      </w:r>
      <w:r w:rsidR="00675913">
        <w:t>e čl. 115. st. 1. SZ-a sud je 28. prosinc</w:t>
      </w:r>
      <w:r>
        <w:t xml:space="preserve">a 2017. donio rješenje o pokretanju prethodnoga postupka radi utvrđivanja pretpostavki za otvaranje stečajnoga postupka.  </w:t>
      </w:r>
    </w:p>
    <w:p w:rsidRDefault="00C947BF" w:rsidP="001B7538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</w:t>
      </w:r>
      <w:r w:rsidR="00C17868">
        <w:t xml:space="preserve">           FINA je sudu 27</w:t>
      </w:r>
      <w:r>
        <w:t>. 04. 2018</w:t>
      </w:r>
      <w:r w:rsidR="00FA3500">
        <w:t>. dostavila podnesak kojim potvrđuj</w:t>
      </w:r>
      <w:r w:rsidR="001A6A18">
        <w:t xml:space="preserve">e postojanje stečajnog razloga i ostaje kod prijedloga za otvaranjem stečajnog postupka. </w:t>
      </w:r>
      <w:r w:rsidR="00FA3500">
        <w:t>Sud je održao ročište radi izjašnjenja o prijedlogu i radi raspravljanja o načinu otvaran</w:t>
      </w:r>
      <w:r w:rsidR="00226121">
        <w:t xml:space="preserve">ja stečajnog postupka. Dužnik </w:t>
      </w:r>
      <w:r w:rsidR="00FA3500">
        <w:t xml:space="preserve">je pristupio na ročište, </w:t>
      </w:r>
      <w:r w:rsidR="00226121">
        <w:t>postupio po rješenju suda i dostavio pisano izvješće o financijsko</w:t>
      </w:r>
      <w:r w:rsidR="001B7538">
        <w:t xml:space="preserve">-gospodarskom stanju dužnika kojim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</w:p>
    <w:p w:rsidRDefault="0009017F" w:rsidP="004C2491" w:rsidR="0009017F" w:rsidRPr="00CD19D8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CD19D8">
        <w:t>Slijedom navedenog,  sud je</w:t>
      </w:r>
      <w:r w:rsidR="00972FB8" w:rsidRPr="00CD19D8">
        <w:t xml:space="preserve"> utvrdio da dužnik </w:t>
      </w:r>
      <w:r w:rsidRPr="00CD19D8">
        <w:t xml:space="preserve"> ne može ispunjavati svoje dospjele obveze, zbog čega je ostvaren stečajni razlog  nesposobnost</w:t>
      </w:r>
      <w:r w:rsidR="00972FB8" w:rsidRPr="00CD19D8">
        <w:t>i</w:t>
      </w:r>
      <w:r w:rsidRPr="00CD19D8">
        <w:t xml:space="preserve"> za plaćanje.</w:t>
      </w:r>
    </w:p>
    <w:p w:rsidRDefault="0009017F" w:rsidP="00C1546D" w:rsidR="00C1546D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</w:t>
      </w:r>
      <w:r w:rsidR="00C1546D">
        <w:t xml:space="preserve">Stečajni upravitelj je izabran sukladno odredbi članka 85. stavak 2.  SZ-a , a nalazi se na listi A stečajnih upravitelja kako to propisuje odredba čl. 84. st. 1. SZ-a. </w:t>
      </w:r>
    </w:p>
    <w:p w:rsidRDefault="00C1546D" w:rsidP="00C1546D" w:rsidR="00C1546D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      </w:t>
      </w:r>
    </w:p>
    <w:p w:rsidRDefault="00C1546D" w:rsidP="00C1546D" w:rsidR="00A970A9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Nadalje, sud je u skladu sa odredbom čl. 130. SZ-a zakazao ispitno ročište i izvještajnoj ročište. S obzirom na to da je dužnik vlasnik nekretnina, sud je po osnovi odredbe čl. 131. st. 2. SZ-a riješio kao u izreci.</w:t>
      </w:r>
    </w:p>
    <w:p w:rsidRDefault="00C1546D" w:rsidP="00C1546D" w:rsidR="00C1546D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C1546D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1216EC">
        <w:t>03</w:t>
      </w:r>
      <w:r w:rsidR="00EA0FB1">
        <w:t xml:space="preserve">. svibnja </w:t>
      </w:r>
      <w:r w:rsidR="005E4F91">
        <w:t xml:space="preserve"> 2018.</w:t>
      </w:r>
    </w:p>
    <w:p w:rsidRDefault="0009017F" w:rsidP="0052421B" w:rsidR="0052421B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  <w:t xml:space="preserve"> </w:t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52421B" w:rsidRPr="00CD19D8">
        <w:t xml:space="preserve">  </w:t>
      </w:r>
      <w:r w:rsidR="00DB1C0E" w:rsidRPr="00CD19D8">
        <w:tab/>
      </w:r>
      <w:r w:rsidR="0052421B" w:rsidRPr="00CD19D8">
        <w:t xml:space="preserve">  </w:t>
      </w:r>
    </w:p>
    <w:p w:rsidRDefault="0052421B" w:rsidP="00D94276" w:rsidR="0052421B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 xml:space="preserve"> </w:t>
      </w:r>
      <w:r w:rsidR="0009017F" w:rsidRPr="00CD19D8">
        <w:t>Sudac:</w:t>
      </w:r>
    </w:p>
    <w:p w:rsidRDefault="00D94276" w:rsidP="00D94276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D94276" w:rsidR="00D94276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4D0C5A">
        <w:t xml:space="preserve">, v.r. </w:t>
      </w:r>
    </w:p>
    <w:p w:rsidRDefault="001216EC" w:rsidP="00D94276" w:rsidR="001216EC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52421B" w:rsidP="00C1546D" w:rsidR="0027050A" w:rsidRPr="00C1546D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t>Žalba se podnosi ovom sudu u 2 primjerka za Visoki trgovački sud RH u roku od 8 dana, od dana dostave rješenja.</w:t>
      </w:r>
    </w:p>
    <w:p w:rsidRDefault="00D332FB" w:rsidP="00197D23" w:rsidR="00197D23" w:rsidRPr="00CD19D8">
      <w:r w:rsidRPr="00CD19D8">
        <w:t xml:space="preserve">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</w:p>
    <w:p w:rsidRDefault="004D0C5A" w:rsidP="004F5146" w:rsidR="004D0C5A">
      <w:pPr>
        <w:jc w:val="right"/>
      </w:pPr>
      <w:r>
        <w:t>za točnost otpravka-ovlašteni službenik</w:t>
      </w:r>
    </w:p>
    <w:p w:rsidRDefault="004D0C5A" w:rsidP="004F5146" w:rsidR="004D0C5A">
      <w:pPr>
        <w:jc w:val="right"/>
      </w:pPr>
      <w:r>
        <w:t xml:space="preserve">Mirjana Gašparić </w:t>
      </w: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D0C5A">
          <w:rPr>
            <w:noProof/>
          </w:rPr>
          <w:t>2</w:t>
        </w:r>
        <w:r>
          <w:fldChar w:fldCharType="end"/>
        </w:r>
        <w:r w:rsidR="00C17868">
          <w:tab/>
          <w:t>70.St-2805/2017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056CF"/>
    <w:rsid w:val="00110CF3"/>
    <w:rsid w:val="00111F49"/>
    <w:rsid w:val="00112300"/>
    <w:rsid w:val="00113837"/>
    <w:rsid w:val="00113BB5"/>
    <w:rsid w:val="001170FC"/>
    <w:rsid w:val="00117A3B"/>
    <w:rsid w:val="001216EC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A6A18"/>
    <w:rsid w:val="001B19B3"/>
    <w:rsid w:val="001B39F1"/>
    <w:rsid w:val="001B3A7D"/>
    <w:rsid w:val="001B559B"/>
    <w:rsid w:val="001B62CE"/>
    <w:rsid w:val="001B6FF9"/>
    <w:rsid w:val="001B7538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4EBB"/>
    <w:rsid w:val="00215FAF"/>
    <w:rsid w:val="00217965"/>
    <w:rsid w:val="00220DF6"/>
    <w:rsid w:val="00220F12"/>
    <w:rsid w:val="002211B2"/>
    <w:rsid w:val="0022146A"/>
    <w:rsid w:val="00222F98"/>
    <w:rsid w:val="00226121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2A44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7B5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E29D0"/>
    <w:rsid w:val="002E302A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433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5F4C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452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3C8E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4DEE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0C5A"/>
    <w:rsid w:val="004D3D3C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2CA8"/>
    <w:rsid w:val="005B35D8"/>
    <w:rsid w:val="005B38B2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8AA"/>
    <w:rsid w:val="005E1509"/>
    <w:rsid w:val="005E1558"/>
    <w:rsid w:val="005E474E"/>
    <w:rsid w:val="005E4E9F"/>
    <w:rsid w:val="005E4F91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44F7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1E2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5913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56F9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2C9B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160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B4B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1A2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5E8E"/>
    <w:rsid w:val="00976AB7"/>
    <w:rsid w:val="0097773C"/>
    <w:rsid w:val="00980BF5"/>
    <w:rsid w:val="009812BE"/>
    <w:rsid w:val="00981E6F"/>
    <w:rsid w:val="00987094"/>
    <w:rsid w:val="00990245"/>
    <w:rsid w:val="00991E17"/>
    <w:rsid w:val="00997708"/>
    <w:rsid w:val="009A0428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453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4BF7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2665D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0630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89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5D0"/>
    <w:rsid w:val="00C06F1A"/>
    <w:rsid w:val="00C07964"/>
    <w:rsid w:val="00C101EA"/>
    <w:rsid w:val="00C11538"/>
    <w:rsid w:val="00C11572"/>
    <w:rsid w:val="00C131D1"/>
    <w:rsid w:val="00C1383D"/>
    <w:rsid w:val="00C1546D"/>
    <w:rsid w:val="00C16118"/>
    <w:rsid w:val="00C16D19"/>
    <w:rsid w:val="00C173C2"/>
    <w:rsid w:val="00C17628"/>
    <w:rsid w:val="00C1786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44EA"/>
    <w:rsid w:val="00C947B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3D17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6F83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0FB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617C"/>
    <w:rsid w:val="00ED7429"/>
    <w:rsid w:val="00ED7953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1F1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002E"/>
    <w:rsid w:val="00F94772"/>
    <w:rsid w:val="00F95245"/>
    <w:rsid w:val="00F95A9D"/>
    <w:rsid w:val="00F95EC7"/>
    <w:rsid w:val="00F97738"/>
    <w:rsid w:val="00F97790"/>
    <w:rsid w:val="00FA1E74"/>
    <w:rsid w:val="00FA3500"/>
    <w:rsid w:val="00FA3766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13A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C5A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C5A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C5A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C5A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C5A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C5A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C5A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C5A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St-2805/2017</izvorni_sadrzaj>
    <derivirana_varijabla naziv="DomainObject.Predmet.OznakaBroj_1">St-2805/2017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SRETNE NEKRETNINE d.o.o. zastupanog po punomoćniku MISLAV KARAMATIĆ; ZOU Zdravko Baburak &amp; Dijana Brezak &amp; Zrinka Grabas</izvorni_sadrzaj>
    <derivirana_varijabla naziv="DomainObject.Predmet.ProtustrankaFormated_1">  SRETNE NEKRETNINE d.o.o. zastupanog po punomoćniku MISLAV KARAMATIĆ; ZOU Zdravko Baburak &amp; Dijana Brezak &amp; Zrinka Grabas</derivirana_varijabla>
  </DomainObject.Predmet.ProtustrankaFormated>
  <DomainObject.Predmet.ProtustrankaFormatedOIB>
    <izvorni_sadrzaj>  SRETNE NEKRETNINE d.o.o., OIB 61793431033 zastupanog po punomoćniku MISLAV KARAMATIĆ; ZOU Zdravko Baburak &amp; Dijana Brezak &amp; Zrinka Grabas</izvorni_sadrzaj>
    <derivirana_varijabla naziv="DomainObject.Predmet.ProtustrankaFormatedOIB_1">  SRETNE NEKRETNINE d.o.o., OIB 61793431033 zastupanog po punomoćniku MISLAV KARAMATIĆ; ZOU Zdravko Baburak &amp; Dijana Brezak &amp; Zrinka Grabas</derivirana_varijabla>
  </DomainObject.Predmet.ProtustrankaFormatedOIB>
  <DomainObject.Predmet.ProtustrankaFormatedWithAdress>
    <izvorni_sadrzaj> SRETNE NEKRETNINE d.o.o., Krajiška 30, 10000 Zagreb zastupanog po punomoćniku MISLAV KARAMATIĆ; ZOU Zdravko Baburak &amp; Dijana Brezak &amp; Zrinka Grabas</izvorni_sadrzaj>
    <derivirana_varijabla naziv="DomainObject.Predmet.ProtustrankaFormatedWithAdress_1"> SRETNE NEKRETNINE d.o.o., Krajiška 30, 10000 Zagreb zastupanog po punomoćniku MISLAV KARAMATIĆ; ZOU Zdravko Baburak &amp; Dijana Brezak &amp; Zrinka Grabas</derivirana_varijabla>
  </DomainObject.Predmet.ProtustrankaFormatedWithAdress>
  <DomainObject.Predmet.ProtustrankaFormatedWithAdressOIB>
    <izvorni_sadrzaj> SRETNE NEKRETNINE d.o.o., OIB 61793431033, Krajiška 30, 10000 Zagreb zastupanog po punomoćniku MISLAV KARAMATIĆ; ZOU Zdravko Baburak &amp; Dijana Brezak &amp; Zrinka Grabas</izvorni_sadrzaj>
    <derivirana_varijabla naziv="DomainObject.Predmet.ProtustrankaFormatedWithAdressOIB_1"> SRETNE NEKRETNINE d.o.o., OIB 61793431033, Krajiška 30, 10000 Zagreb zastupanog po punomoćniku MISLAV KARAMATIĆ; ZOU Zdravko Baburak &amp; Dijana Brezak &amp; Zrinka Grabas</derivirana_varijabla>
  </DomainObject.Predmet.ProtustrankaFormatedWithAdressOIB>
  <DomainObject.Predmet.ProtustrankaWithAdress>
    <izvorni_sadrzaj>SRETNE NEKRETNINE d.o.o. Krajiška 30, 10000 Zagreb</izvorni_sadrzaj>
    <derivirana_varijabla naziv="DomainObject.Predmet.ProtustrankaWithAdress_1">SRETNE NEKRETNINE d.o.o. Krajiška 30, 10000 Zagreb</derivirana_varijabla>
  </DomainObject.Predmet.ProtustrankaWithAdress>
  <DomainObject.Predmet.ProtustrankaWithAdressOIB>
    <izvorni_sadrzaj>SRETNE NEKRETNINE d.o.o., OIB 61793431033, Krajiška 30, 10000 Zagreb</izvorni_sadrzaj>
    <derivirana_varijabla naziv="DomainObject.Predmet.ProtustrankaWithAdressOIB_1">SRETNE NEKRETNINE d.o.o., OIB 61793431033, Krajiška 30, 10000 Zagreb</derivirana_varijabla>
  </DomainObject.Predmet.ProtustrankaWithAdressOIB>
  <DomainObject.Predmet.ProtustrankaNazivFormated>
    <izvorni_sadrzaj>SRETNE NEKRETNINE d.o.o.</izvorni_sadrzaj>
    <derivirana_varijabla naziv="DomainObject.Predmet.ProtustrankaNazivFormated_1">SRETNE NEKRETNINE d.o.o.</derivirana_varijabla>
  </DomainObject.Predmet.ProtustrankaNazivFormated>
  <DomainObject.Predmet.ProtustrankaNazivFormatedOIB>
    <izvorni_sadrzaj>SRETNE NEKRETNINE d.o.o., OIB 61793431033</izvorni_sadrzaj>
    <derivirana_varijabla naziv="DomainObject.Predmet.ProtustrankaNazivFormatedOIB_1">SRETNE NEKRETNINE d.o.o., OIB 61793431033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Raiffeisenlandesbank Kärnten -Rechenzentrum und Revisionsverband reg. Gen.m.b.H zastupanog po punomoćniku BUTERIN&amp;POSAVEC odvjetničko društvo, d.o.o.</izvorni_sadrzaj>
    <derivirana_varijabla naziv="DomainObject.Predmet.StrankaFormated_1">  FINA Regionalni centar Zagreb; Raiffeisenlandesbank Kärnten -Rechenzentrum und Revisionsverband reg. Gen.m.b.H zastupanog po punomoćniku BUTERIN&amp;POSAVEC odvjetničko društvo, d.o.o.</derivirana_varijabla>
  </DomainObject.Predmet.StrankaFormated>
  <DomainObject.Predmet.StrankaFormatedOIB>
    <izvorni_sadrzaj>  FINA Regionalni centar Zagreb, OIB 85821130368; Raiffeisenlandesbank Kärnten -Rechenzentrum und Revisionsverband reg. Gen.m.b.H, OIB 00000000001 zastupanog po punomoćniku BUTERIN&amp;POSAVEC odvjetničko društvo, d.o.o.</izvorni_sadrzaj>
    <derivirana_varijabla naziv="DomainObject.Predmet.StrankaFormatedOIB_1">  FINA Regionalni centar Zagreb, OIB 85821130368; Raiffeisenlandesbank Kärnten -Rechenzentrum und Revisionsverband reg. Gen.m.b.H, OIB 00000000001 zastupanog po punomoćniku BUTERIN&amp;POSAVEC odvjetničko društvo, d.o.o.</derivirana_varijabla>
  </DomainObject.Predmet.StrankaFormatedOIB>
  <DomainObject.Predmet.StrankaFormatedWithAdress>
    <izvorni_sadrzaj> FINA Regionalni centar Zagreb, Trg svibanjskih žrtava 1995. 1, 10000 Zagreb; Raiffeisenlandesbank Kärnten -Rechenzentrum und Revisionsverband reg. Gen.m.b.H, Raiffeisenplatz 1, Klagenfurt zastupanog po punomoćniku BUTERIN&amp;POSAVEC odvjetničko društvo, d.o.o.</izvorni_sadrzaj>
    <derivirana_varijabla naziv="DomainObject.Predmet.StrankaFormatedWithAdress_1"> FINA Regionalni centar Zagreb, Trg svibanjskih žrtava 1995. 1, 10000 Zagreb; Raiffeisenlandesbank Kärnten -Rechenzentrum und Revisionsverband reg. Gen.m.b.H, Raiffeisenplatz 1, Klagenfurt zastupanog po punomoćniku BUTERIN&amp;POSAVEC odvjetničko društvo, d.o.o.</derivirana_varijabla>
  </DomainObject.Predmet.StrankaFormatedWithAdress>
  <DomainObject.Predmet.StrankaFormatedWithAdressOIB>
    <izvorni_sadrzaj> FINA Regionalni centar Zagreb, OIB 85821130368, Trg svibanjskih žrtava 1995. 1, 10000 Zagreb; Raiffeisenlandesbank Kärnten -Rechenzentrum und Revisionsverband reg. Gen.m.b.H, OIB 00000000001, Raiffeisenplatz 1, Klagenfurt zastupanog po punomoćniku BUTERIN&amp;POSAVEC odvjetničko društvo, d.o.o.</izvorni_sadrzaj>
    <derivirana_varijabla naziv="DomainObject.Predmet.StrankaFormatedWithAdressOIB_1"> FINA Regionalni centar Zagreb, OIB 85821130368, Trg svibanjskih žrtava 1995. 1, 10000 Zagreb; Raiffeisenlandesbank Kärnten -Rechenzentrum und Revisionsverband reg. Gen.m.b.H, OIB 00000000001, Raiffeisenplatz 1, Klagenfurt zastupanog po punomoćniku BUTERIN&amp;POSAVEC odvjetničko društvo, d.o.o.</derivirana_varijabla>
  </DomainObject.Predmet.StrankaFormatedWithAdressOIB>
  <DomainObject.Predmet.StrankaWithAdress>
    <izvorni_sadrzaj>FINA Regionalni centar Zagreb Trg svibanjskih žrtava 1995. 1,10000 Zagreb,Raiffeisenlandesbank Kärnten -Rechenzentrum und Revisionsverband reg. Gen.m.b.H Raiffeisenplatz 1,Klagenfurt</izvorni_sadrzaj>
    <derivirana_varijabla naziv="DomainObject.Predmet.StrankaWithAdress_1">FINA Regionalni centar Zagreb Trg svibanjskih žrtava 1995. 1,10000 Zagreb,Raiffeisenlandesbank Kärnten -Rechenzentrum und Revisionsverband reg. Gen.m.b.H Raiffeisenplatz 1,Klagenfurt</derivirana_varijabla>
  </DomainObject.Predmet.StrankaWithAdress>
  <DomainObject.Predmet.StrankaWithAdressOIB>
    <izvorni_sadrzaj>FINA Regionalni centar Zagreb, OIB 85821130368, Trg svibanjskih žrtava 1995. 1,10000 Zagreb,Raiffeisenlandesbank Kärnten -Rechenzentrum und Revisionsverband reg. Gen.m.b.H, OIB 00000000001, Raiffeisenplatz 1,Klagenfurt</izvorni_sadrzaj>
    <derivirana_varijabla naziv="DomainObject.Predmet.StrankaWithAdressOIB_1">FINA Regionalni centar Zagreb, OIB 85821130368, Trg svibanjskih žrtava 1995. 1,10000 Zagreb,Raiffeisenlandesbank Kärnten -Rechenzentrum und Revisionsverband reg. Gen.m.b.H, OIB 00000000001, Raiffeisenplatz 1,Klagenfurt</derivirana_varijabla>
  </DomainObject.Predmet.StrankaWithAdressOIB>
  <DomainObject.Predmet.StrankaNazivFormated>
    <izvorni_sadrzaj>FINA Regionalni centar Zagreb,Raiffeisenlandesbank Kärnten -Rechenzentrum und Revisionsverband reg. Gen.m.b.H</izvorni_sadrzaj>
    <derivirana_varijabla naziv="DomainObject.Predmet.StrankaNazivFormated_1">FINA Regionalni centar Zagreb,Raiffeisenlandesbank Kärnten -Rechenzentrum und Revisionsverband reg. Gen.m.b.H</derivirana_varijabla>
  </DomainObject.Predmet.StrankaNazivFormated>
  <DomainObject.Predmet.StrankaNazivFormatedOIB>
    <izvorni_sadrzaj>FINA Regionalni centar Zagreb, OIB 85821130368,Raiffeisenlandesbank Kärnten -Rechenzentrum und Revisionsverband reg. Gen.m.b.H, OIB 00000000001</izvorni_sadrzaj>
    <derivirana_varijabla naziv="DomainObject.Predmet.StrankaNazivFormatedOIB_1">FINA Regionalni centar Zagreb, OIB 85821130368,Raiffeisenlandesbank Kärnten -Rechenzentrum und Revisionsverband reg. Gen.m.b.H,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Raiffeisenlandesbank Kärnten -Rechenzentrum und Revisionsverband reg. Gen.m.b.H zastupanog po punomoćniku BUTERIN&amp;POSAVEC odvjetničko društvo, d.o.o.</item>
    </izvorni_sadrzaj>
    <derivirana_varijabla naziv="DomainObject.Predmet.StrankaListFormated_1">
      <item>FINA Regionalni centar Zagreb</item>
      <item>Raiffeisenlandesbank Kärnten -Rechenzentrum und Revisionsverband reg. Gen.m.b.H zastupanog po punomoćniku BUTERIN&amp;POSAVEC odvjetničko društvo, d.o.o.</item>
    </derivirana_varijabla>
  </DomainObject.Predmet.StrankaListFormated>
  <DomainObject.Predmet.StrankaListFormatedOIB>
    <izvorni_sadrzaj>
      <item>FINA Regionalni centar Zagreb, OIB 85821130368</item>
      <item>Raiffeisenlandesbank Kärnten -Rechenzentrum und Revisionsverband reg. Gen.m.b.H, OIB 00000000001 zastupanog po punomoćniku BUTERIN&amp;POSAVEC odvjetničko društvo, d.o.o.</item>
    </izvorni_sadrzaj>
    <derivirana_varijabla naziv="DomainObject.Predmet.StrankaListFormatedOIB_1">
      <item>FINA Regionalni centar Zagreb, OIB 85821130368</item>
      <item>Raiffeisenlandesbank Kärnten -Rechenzentrum und Revisionsverband reg. Gen.m.b.H, OIB 00000000001 zastupanog po punomoćniku BUTERIN&amp;POSAVEC odvjetničko društvo, d.o.o.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Raiffeisenlandesbank Kärnten -Rechenzentrum und Revisionsverband reg. Gen.m.b.H, Raiffeisenplatz 1, Klagenfurt zastupanog po punomoćniku BUTERIN&amp;POSAVEC odvjetničko društvo, d.o.o.</item>
    </izvorni_sadrzaj>
    <derivirana_varijabla naziv="DomainObject.Predmet.StrankaListFormatedWithAdress_1">
      <item>FINA Regionalni centar Zagreb, Trg svibanjskih žrtava 1995. 1, 10000 Zagreb</item>
      <item>Raiffeisenlandesbank Kärnten -Rechenzentrum und Revisionsverband reg. Gen.m.b.H, Raiffeisenplatz 1, Klagenfurt zastupanog po punomoćniku BUTERIN&amp;POSAVEC odvjetničko društvo,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Raiffeisenlandesbank Kärnten -Rechenzentrum und Revisionsverband reg. Gen.m.b.H, OIB 00000000001, Raiffeisenplatz 1, Klagenfurt zastupanog po punomoćniku BUTERIN&amp;POSAVEC odvjetničko društvo, d.o.o.</item>
    </izvorni_sadrzaj>
    <derivirana_varijabla naziv="DomainObject.Predmet.StrankaListFormatedWithAdressOIB_1">
      <item>FINA Regionalni centar Zagreb, OIB 85821130368, Trg svibanjskih žrtava 1995. 1, 10000 Zagreb</item>
      <item>Raiffeisenlandesbank Kärnten -Rechenzentrum und Revisionsverband reg. Gen.m.b.H, OIB 00000000001, Raiffeisenplatz 1, Klagenfurt zastupanog po punomoćniku BUTERIN&amp;POSAVEC odvjetničko društvo, d.o.o.</item>
    </derivirana_varijabla>
  </DomainObject.Predmet.StrankaListFormatedWithAdressOIB>
  <DomainObject.Predmet.StrankaListNazivFormated>
    <izvorni_sadrzaj>
      <item>FINA Regionalni centar Zagreb</item>
      <item>Raiffeisenlandesbank Kärnten -Rechenzentrum und Revisionsverband reg. Gen.m.b.H</item>
    </izvorni_sadrzaj>
    <derivirana_varijabla naziv="DomainObject.Predmet.StrankaListNazivFormated_1">
      <item>FINA Regionalni centar Zagreb</item>
      <item>Raiffeisenlandesbank Kärnten -Rechenzentrum und Revisionsverband reg. Gen.m.b.H</item>
    </derivirana_varijabla>
  </DomainObject.Predmet.StrankaListNazivFormated>
  <DomainObject.Predmet.StrankaListNazivFormatedOIB>
    <izvorni_sadrzaj>
      <item>FINA Regionalni centar Zagreb, OIB 85821130368</item>
      <item>Raiffeisenlandesbank Kärnten -Rechenzentrum und Revisionsverband reg. Gen.m.b.H, OIB 00000000001</item>
    </izvorni_sadrzaj>
    <derivirana_varijabla naziv="DomainObject.Predmet.StrankaListNazivFormatedOIB_1">
      <item>FINA Regionalni centar Zagreb, OIB 85821130368</item>
      <item>Raiffeisenlandesbank Kärnten -Rechenzentrum und Revisionsverband reg. Gen.m.b.H, OIB 00000000001</item>
    </derivirana_varijabla>
  </DomainObject.Predmet.StrankaListNazivFormatedOIB>
  <DomainObject.Predmet.ProtuStrankaListFormated>
    <izvorni_sadrzaj>
      <item>SRETNE NEKRETNINE d.o.o. zastupanog po punomoćniku MISLAV KARAMATIĆ; ZOU Zdravko Baburak &amp; Dijana Brezak &amp; Zrinka Grabas</item>
    </izvorni_sadrzaj>
    <derivirana_varijabla naziv="DomainObject.Predmet.ProtuStrankaListFormated_1">
      <item>SRETNE NEKRETNINE d.o.o. zastupanog po punomoćniku MISLAV KARAMATIĆ; ZOU Zdravko Baburak &amp; Dijana Brezak &amp; Zrinka Grabas</item>
    </derivirana_varijabla>
  </DomainObject.Predmet.ProtuStrankaListFormated>
  <DomainObject.Predmet.ProtuStrankaListFormatedOIB>
    <izvorni_sadrzaj>
      <item>SRETNE NEKRETNINE d.o.o., OIB 61793431033 zastupanog po punomoćniku MISLAV KARAMATIĆ; ZOU Zdravko Baburak &amp; Dijana Brezak &amp; Zrinka Grabas</item>
    </izvorni_sadrzaj>
    <derivirana_varijabla naziv="DomainObject.Predmet.ProtuStrankaListFormatedOIB_1">
      <item>SRETNE NEKRETNINE d.o.o., OIB 61793431033 zastupanog po punomoćniku MISLAV KARAMATIĆ; ZOU Zdravko Baburak &amp; Dijana Brezak &amp; Zrinka Grabas</item>
    </derivirana_varijabla>
  </DomainObject.Predmet.ProtuStrankaListFormatedOIB>
  <DomainObject.Predmet.ProtuStrankaListFormatedWithAdress>
    <izvorni_sadrzaj>
      <item>SRETNE NEKRETNINE d.o.o., Krajiška 30, 10000 Zagreb zastupanog po punomoćniku MISLAV KARAMATIĆ; ZOU Zdravko Baburak &amp; Dijana Brezak &amp; Zrinka Grabas</item>
    </izvorni_sadrzaj>
    <derivirana_varijabla naziv="DomainObject.Predmet.ProtuStrankaListFormatedWithAdress_1">
      <item>SRETNE NEKRETNINE d.o.o., Krajiška 30, 10000 Zagreb zastupanog po punomoćniku MISLAV KARAMATIĆ; ZOU Zdravko Baburak &amp; Dijana Brezak &amp; Zrinka Grabas</item>
    </derivirana_varijabla>
  </DomainObject.Predmet.ProtuStrankaListFormatedWithAdress>
  <DomainObject.Predmet.ProtuStrankaListFormatedWithAdressOIB>
    <izvorni_sadrzaj>
      <item>SRETNE NEKRETNINE d.o.o., OIB 61793431033, Krajiška 30, 10000 Zagreb zastupanog po punomoćniku MISLAV KARAMATIĆ; ZOU Zdravko Baburak &amp; Dijana Brezak &amp; Zrinka Grabas</item>
    </izvorni_sadrzaj>
    <derivirana_varijabla naziv="DomainObject.Predmet.ProtuStrankaListFormatedWithAdressOIB_1">
      <item>SRETNE NEKRETNINE d.o.o., OIB 61793431033, Krajiška 30, 10000 Zagreb zastupanog po punomoćniku MISLAV KARAMATIĆ; ZOU Zdravko Baburak &amp; Dijana Brezak &amp; Zrinka Grabas</item>
    </derivirana_varijabla>
  </DomainObject.Predmet.ProtuStrankaListFormatedWithAdressOIB>
  <DomainObject.Predmet.ProtuStrankaListNazivFormated>
    <izvorni_sadrzaj>
      <item>SRETNE NEKRETNINE d.o.o.</item>
    </izvorni_sadrzaj>
    <derivirana_varijabla naziv="DomainObject.Predmet.ProtuStrankaListNazivFormated_1">
      <item>SRETNE NEKRETNINE d.o.o.</item>
    </derivirana_varijabla>
  </DomainObject.Predmet.ProtuStrankaListNazivFormated>
  <DomainObject.Predmet.ProtuStrankaListNazivFormatedOIB>
    <izvorni_sadrzaj>
      <item>SRETNE NEKRETNINE d.o.o., OIB 61793431033</item>
    </izvorni_sadrzaj>
    <derivirana_varijabla naziv="DomainObject.Predmet.ProtuStrankaListNazivFormatedOIB_1">
      <item>SRETNE NEKRETNINE d.o.o., OIB 61793431033</item>
    </derivirana_varijabla>
  </DomainObject.Predmet.ProtuStrankaListNazivFormatedOIB>
  <DomainObject.Predmet.OstaliListFormated>
    <izvorni_sadrzaj>
      <item>MISLAV KARAMATIĆ punomoćnik sudionika u postupku SRETNE NEKRETNINE d.o.o.</item>
      <item>ZOU Zdravko Baburak &amp; Dijana Brezak &amp; Zrinka Grabas punomoćnik sudionika u postupku SRETNE NEKRETNINE d.o.o.</item>
      <item>BUTERIN&amp;POSAVEC odvjetničko društvo, d.o.o. punomoćnik sudionika u postupku Raiffeisenlandesbank Kärnten -Rechenzentrum und Revisionsverband reg. Gen.m.b.H</item>
    </izvorni_sadrzaj>
    <derivirana_varijabla naziv="DomainObject.Predmet.OstaliListFormated_1">
      <item>MISLAV KARAMATIĆ punomoćnik sudionika u postupku SRETNE NEKRETNINE d.o.o.</item>
      <item>ZOU Zdravko Baburak &amp; Dijana Brezak &amp; Zrinka Grabas punomoćnik sudionika u postupku SRETNE NEKRETNINE d.o.o.</item>
      <item>BUTERIN&amp;POSAVEC odvjetničko društvo, d.o.o. punomoćnik sudionika u postupku Raiffeisenlandesbank Kärnten -Rechenzentrum und Revisionsverband reg. Gen.m.b.H</item>
    </derivirana_varijabla>
  </DomainObject.Predmet.OstaliListFormated>
  <DomainObject.Predmet.OstaliListFormatedOIB>
    <izvorni_sadrzaj>
      <item>MISLAV KARAMATIĆ, OIB 49518582460 punomoćnik sudionika u postupku SRETNE NEKRETNINE d.o.o.</item>
      <item>ZOU Zdravko Baburak &amp; Dijana Brezak &amp; Zrinka Grabas punomoćnik sudionika u postupku SRETNE NEKRETNINE d.o.o.</item>
      <item>BUTERIN&amp;POSAVEC odvjetničko društvo, d.o.o., OIB 88443826619 punomoćnik sudionika u postupku Raiffeisenlandesbank Kärnten -Rechenzentrum und Revisionsverband reg. Gen.m.b.H</item>
    </izvorni_sadrzaj>
    <derivirana_varijabla naziv="DomainObject.Predmet.OstaliListFormatedOIB_1">
      <item>MISLAV KARAMATIĆ, OIB 49518582460 punomoćnik sudionika u postupku SRETNE NEKRETNINE d.o.o.</item>
      <item>ZOU Zdravko Baburak &amp; Dijana Brezak &amp; Zrinka Grabas punomoćnik sudionika u postupku SRETNE NEKRETNINE d.o.o.</item>
      <item>BUTERIN&amp;POSAVEC odvjetničko društvo, d.o.o., OIB 88443826619 punomoćnik sudionika u postupku Raiffeisenlandesbank Kärnten -Rechenzentrum und Revisionsverband reg. Gen.m.b.H</item>
    </derivirana_varijabla>
  </DomainObject.Predmet.OstaliListFormatedOIB>
  <DomainObject.Predmet.OstaliListFormatedWithAdress>
    <izvorni_sadrzaj>
      <item>MISLAV KARAMATIĆ,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Draškovićeva 82, 10000 Zagreb punomoćnik sudionika u postupku Raiffeisenlandesbank Kärnten -Rechenzentrum und Revisionsverband reg. Gen.m.b.H</item>
    </izvorni_sadrzaj>
    <derivirana_varijabla naziv="DomainObject.Predmet.OstaliListFormatedWithAdress_1">
      <item>MISLAV KARAMATIĆ,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Draškovićeva 82, 10000 Zagreb punomoćnik sudionika u postupku Raiffeisenlandesbank Kärnten -Rechenzentrum und Revisionsverband reg. Gen.m.b.H</item>
    </derivirana_varijabla>
  </DomainObject.Predmet.OstaliListFormatedWithAdress>
  <DomainObject.Predmet.OstaliListFormatedWithAdressOIB>
    <izvorni_sadrzaj>
      <item>MISLAV KARAMATIĆ, OIB 49518582460,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OIB 88443826619, Draškovićeva 82, 10000 Zagreb punomoćnik sudionika u postupku Raiffeisenlandesbank Kärnten -Rechenzentrum und Revisionsverband reg. Gen.m.b.H</item>
    </izvorni_sadrzaj>
    <derivirana_varijabla naziv="DomainObject.Predmet.OstaliListFormatedWithAdressOIB_1">
      <item>MISLAV KARAMATIĆ, OIB 49518582460,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OIB 88443826619, Draškovićeva 82, 10000 Zagreb punomoćnik sudionika u postupku Raiffeisenlandesbank Kärnten -Rechenzentrum und Revisionsverband reg. Gen.m.b.H</item>
    </derivirana_varijabla>
  </DomainObject.Predmet.OstaliListFormatedWithAdressOIB>
  <DomainObject.Predmet.OstaliListNazivFormated>
    <izvorni_sadrzaj>
      <item>MISLAV KARAMATIĆ</item>
      <item>ZOU Zdravko Baburak &amp; Dijana Brezak &amp; Zrinka Grabas</item>
      <item>BUTERIN&amp;POSAVEC odvjetničko društvo, d.o.o.</item>
    </izvorni_sadrzaj>
    <derivirana_varijabla naziv="DomainObject.Predmet.OstaliListNazivFormated_1">
      <item>MISLAV KARAMATIĆ</item>
      <item>ZOU Zdravko Baburak &amp; Dijana Brezak &amp; Zrinka Grabas</item>
      <item>BUTERIN&amp;POSAVEC odvjetničko društvo, d.o.o.</item>
    </derivirana_varijabla>
  </DomainObject.Predmet.OstaliListNazivFormated>
  <DomainObject.Predmet.OstaliListNazivFormatedOIB>
    <izvorni_sadrzaj>
      <item>MISLAV KARAMATIĆ, OIB 49518582460</item>
      <item>ZOU Zdravko Baburak &amp; Dijana Brezak &amp; Zrinka Grabas</item>
      <item>BUTERIN&amp;POSAVEC odvjetničko društvo, d.o.o., OIB 88443826619</item>
    </izvorni_sadrzaj>
    <derivirana_varijabla naziv="DomainObject.Predmet.OstaliListNazivFormatedOIB_1">
      <item>MISLAV KARAMATIĆ, OIB 49518582460</item>
      <item>ZOU Zdravko Baburak &amp; Dijana Brezak &amp; Zrinka Grabas</item>
      <item>BUTERIN&amp;POSAVEC odvjetničko društvo,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SRETNE NEKRETNINE d.o.o.</izvorni_sadrzaj>
    <derivirana_varijabla naziv="DomainObject.Predmet.ProtustrankaIDrugi_1">SRETNE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SRETNE NEKRETNINE d.o.o., OIB 61793431033, Krajiška 30, 10000 Zagreb</izvorni_sadrzaj>
    <derivirana_varijabla naziv="DomainObject.Predmet.ProtustrankaIDrugiAdressOIB_1">SRETNE NEKRETNINE d.o.o., OIB 61793431033,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SRETNE NEKRETNINE d.o.o.</item>
      <item>FINA Regionalni centar Zagreb</item>
      <item>MISLAV KARAMATIĆ</item>
      <item>ZOU Zdravko Baburak &amp; Dijana Brezak &amp; Zrinka Grabas</item>
      <item>Raiffeisenlandesbank Kärnten -Rechenzentrum und Revisionsverband reg. Gen.m.b.H</item>
      <item>BUTERIN&amp;POSAVEC odvjetničko društvo, d.o.o.</item>
    </izvorni_sadrzaj>
    <derivirana_varijabla naziv="DomainObject.Predmet.SudioniciListNaziv_1">
      <item>SRETNE NEKRETNINE d.o.o.</item>
      <item>FINA Regionalni centar Zagreb</item>
      <item>MISLAV KARAMATIĆ</item>
      <item>ZOU Zdravko Baburak &amp; Dijana Brezak &amp; Zrinka Grabas</item>
      <item>Raiffeisenlandesbank Kärnten -Rechenzentrum und Revisionsverband reg. Gen.m.b.H</item>
      <item>BUTERIN&amp;POSAVEC odvjetničko društvo, d.o.o.</item>
    </derivirana_varijabla>
  </DomainObject.Predmet.SudioniciListNaziv>
  <DomainObject.Predmet.SudioniciListAdressOIB>
    <izvorni_sadrzaj>
      <item>SRETNE NEKRETNINE d.o.o., OIB 61793431033, Krajiška 30,10000 Zagreb</item>
      <item>FINA Regionalni centar Zagreb, OIB 85821130368, Trg svibanjskih žrtava 1995. 1,10000 Zagreb</item>
      <item>MISLAV KARAMATIĆ, OIB 49518582460, Vugrovečka 9,10360 Dobrodol</item>
      <item>ZOU Zdravko Baburak &amp; Dijana Brezak &amp; Zrinka Grabas, Strojarska 2,10000 Zagreb</item>
      <item>Raiffeisenlandesbank Kärnten -Rechenzentrum und Revisionsverband reg. Gen.m.b.H, OIB 00000000001, Raiffeisenplatz 1,Klagenfurt</item>
      <item>BUTERIN&amp;POSAVEC odvjetničko društvo, d.o.o., OIB 88443826619, Draškovićeva 82,10000 Zagreb</item>
    </izvorni_sadrzaj>
    <derivirana_varijabla naziv="DomainObject.Predmet.SudioniciListAdressOIB_1">
      <item>SRETNE NEKRETNINE d.o.o., OIB 61793431033, Krajiška 30,10000 Zagreb</item>
      <item>FINA Regionalni centar Zagreb, OIB 85821130368, Trg svibanjskih žrtava 1995. 1,10000 Zagreb</item>
      <item>MISLAV KARAMATIĆ, OIB 49518582460, Vugrovečka 9,10360 Dobrodol</item>
      <item>ZOU Zdravko Baburak &amp; Dijana Brezak &amp; Zrinka Grabas, Strojarska 2,10000 Zagreb</item>
      <item>Raiffeisenlandesbank Kärnten -Rechenzentrum und Revisionsverband reg. Gen.m.b.H, OIB 00000000001, Raiffeisenplatz 1,Klagenfurt</item>
      <item>BUTERIN&amp;POSAVEC odvjetničko društvo, d.o.o.,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61793431033</item>
      <item>, OIB 85821130368</item>
      <item>, OIB 49518582460</item>
      <item>, OIB null</item>
      <item>, OIB 00000000001</item>
      <item>, OIB 88443826619</item>
    </izvorni_sadrzaj>
    <derivirana_varijabla naziv="DomainObject.Predmet.SudioniciListNazivOIB_1">
      <item>, OIB 61793431033</item>
      <item>, OIB 85821130368</item>
      <item>, OIB 49518582460</item>
      <item>, OIB null</item>
      <item>, OIB 00000000001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724</properties:Words>
  <properties:Characters>4007</properties:Characters>
  <properties:Lines>95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4919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2018-05-03T08:31:00Z</dcterms:created>
  <dc:creator>radicn</dc:creator>
  <cp:lastModifiedBy>Mirjana Gašparić</cp:lastModifiedBy>
  <cp:lastPrinted>2018-05-03T09:08:00Z</cp:lastPrinted>
  <dcterms:modified xmlns:xsi="http://www.w3.org/2001/XMLSchema-instance" xsi:type="dcterms:W3CDTF">2018-05-03T09:09:00Z</dcterms:modified>
  <cp:revision>5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(St-2805-17 OTVARANJE STEČAJA KOVAČEVIĆ.docx)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