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221E5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eced94" w14:paraId="feced94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505D35">
        <w:rPr>
          <w:rFonts w:hAnsi="Times New Roman" w:ascii="Times New Roman"/>
          <w:sz w:val="24"/>
        </w:rPr>
        <w:t>2351</w:t>
      </w:r>
      <w:r w:rsidR="000147F1">
        <w:rPr>
          <w:rFonts w:hAnsi="Times New Roman" w:ascii="Times New Roman"/>
          <w:sz w:val="24"/>
        </w:rPr>
        <w:t>/17</w:t>
      </w:r>
      <w:r w:rsidR="00971E64">
        <w:rPr>
          <w:rFonts w:hAnsi="Times New Roman" w:ascii="Times New Roman"/>
          <w:sz w:val="24"/>
        </w:rPr>
        <w:t>-49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DB36A4" w:rsidP="0036625F" w:rsidR="00E33BA1" w:rsidRPr="000147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505D35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505D35">
        <w:rPr>
          <w:rFonts w:hAnsi="Times New Roman" w:ascii="Times New Roman"/>
          <w:sz w:val="24"/>
        </w:rPr>
        <w:t>ĆUF d.o.o. Zagreb, Francesca Tenchinija 2/A, OIB: 50616400695, pokrenutom na prijedlog vjerovnika: 1. H-ABDUCO d.o.o. Zagreb, Slavonska avenija 6A, OIB: 13667298928</w:t>
      </w:r>
      <w:r w:rsidR="00DB36A4">
        <w:rPr>
          <w:rFonts w:hAnsi="Times New Roman" w:ascii="Times New Roman"/>
          <w:sz w:val="24"/>
        </w:rPr>
        <w:t>,</w:t>
      </w:r>
      <w:r w:rsidR="00505D35">
        <w:rPr>
          <w:rFonts w:hAnsi="Times New Roman" w:ascii="Times New Roman"/>
          <w:sz w:val="24"/>
        </w:rPr>
        <w:t xml:space="preserve"> 2. HETA ASSET RESOLUTION AG, Austrija, A-9020, Klagenfurt, Alpen-Adria Platz 1, OIB: 90730821413, oba zastupani po punomoćniku Ivanu S. Malešu, odvjetniku u Odvjetničkom društvu Glinska &amp; Mišković d.o.o., Zagreb, Ulica grada Vukovara 269f</w:t>
      </w:r>
      <w:r w:rsidR="00DB36A4">
        <w:rPr>
          <w:rFonts w:hAnsi="Times New Roman" w:ascii="Times New Roman"/>
          <w:sz w:val="24"/>
        </w:rPr>
        <w:t xml:space="preserve"> i 3. </w:t>
      </w:r>
      <w:r w:rsidR="00DB36A4" w:rsidRPr="00DB36A4">
        <w:rPr>
          <w:rFonts w:hAnsi="Times New Roman" w:ascii="Times New Roman"/>
          <w:sz w:val="24"/>
        </w:rPr>
        <w:t>Republika Hrvatska, Ministarstvo financija, Porezna uprava, OIB: 18683136487, kojeg</w:t>
      </w:r>
      <w:r w:rsidR="00DB36A4">
        <w:rPr>
          <w:rFonts w:hAnsi="Times New Roman" w:ascii="Times New Roman"/>
          <w:sz w:val="24"/>
        </w:rPr>
        <w:t>a</w:t>
      </w:r>
      <w:r w:rsidR="00DB36A4" w:rsidRPr="00DB36A4">
        <w:rPr>
          <w:rFonts w:hAnsi="Times New Roman" w:ascii="Times New Roman"/>
          <w:sz w:val="24"/>
        </w:rPr>
        <w:t xml:space="preserve"> zastupa zz. Županijsko državno odvjetništvo u Zagrebu</w:t>
      </w:r>
      <w:r w:rsidR="00505D35">
        <w:rPr>
          <w:rFonts w:hAnsi="Times New Roman" w:ascii="Times New Roman"/>
          <w:sz w:val="24"/>
        </w:rPr>
        <w:t xml:space="preserve">, </w:t>
      </w:r>
      <w:r w:rsidR="00DB36A4">
        <w:rPr>
          <w:rFonts w:hAnsi="Times New Roman" w:ascii="Times New Roman"/>
          <w:sz w:val="24"/>
        </w:rPr>
        <w:t>30. siječnja 2018.</w:t>
      </w:r>
      <w:r w:rsidR="00505D35">
        <w:rPr>
          <w:rFonts w:hAnsi="Times New Roman" w:ascii="Times New Roman"/>
          <w:sz w:val="24"/>
        </w:rPr>
        <w:t xml:space="preserve"> </w:t>
      </w:r>
    </w:p>
    <w:p w:rsidRDefault="00505D35" w:rsidP="0036625F" w:rsidR="00505D35">
      <w:pPr>
        <w:rPr>
          <w:rFonts w:hAnsi="Times New Roman" w:ascii="Times New Roman"/>
          <w:sz w:val="24"/>
        </w:rPr>
      </w:pPr>
    </w:p>
    <w:p w:rsidRDefault="00DB36A4" w:rsidP="0036625F" w:rsidR="0036625F" w:rsidRPr="000147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0147F1">
        <w:rPr>
          <w:rFonts w:hAnsi="Times New Roman" w:ascii="Times New Roman"/>
          <w:sz w:val="24"/>
        </w:rPr>
        <w:t xml:space="preserve">   j e</w:t>
      </w:r>
    </w:p>
    <w:p w:rsidRDefault="008742B9" w:rsidP="00DB36A4" w:rsidR="00505D35" w:rsidRPr="00DB36A4">
      <w:pPr>
        <w:pStyle w:val="tekst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05D35" w:rsidRPr="00DB36A4">
        <w:rPr>
          <w:lang w:val="hr-HR"/>
        </w:rPr>
        <w:t>Ročište radi izjašnjenja o prijedlogu za otvaranje stečajnog postupka spojit će se s ročištem radi rasprave o uvjetima za otvaranje stečajnog postupka te se to ročište zakazuje za dan:</w:t>
      </w:r>
    </w:p>
    <w:p w:rsidRDefault="00DB36A4" w:rsidP="00593F01" w:rsidR="00505D35" w:rsidRPr="00211B2C">
      <w:pPr>
        <w:jc w:val="center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15</w:t>
      </w:r>
      <w:r w:rsidR="00505D35" w:rsidRPr="00211B2C">
        <w:rPr>
          <w:rFonts w:hAnsi="Times New Roman" w:ascii="Times New Roman"/>
          <w:sz w:val="24"/>
          <w:u w:val="single"/>
        </w:rPr>
        <w:t xml:space="preserve">. </w:t>
      </w:r>
      <w:r>
        <w:rPr>
          <w:rFonts w:hAnsi="Times New Roman" w:ascii="Times New Roman"/>
          <w:sz w:val="24"/>
          <w:u w:val="single"/>
        </w:rPr>
        <w:t>ožujka</w:t>
      </w:r>
      <w:r w:rsidR="00505D35" w:rsidRPr="00211B2C">
        <w:rPr>
          <w:rFonts w:hAnsi="Times New Roman" w:ascii="Times New Roman"/>
          <w:sz w:val="24"/>
          <w:u w:val="single"/>
        </w:rPr>
        <w:t xml:space="preserve"> 2018. u </w:t>
      </w:r>
      <w:r>
        <w:rPr>
          <w:rFonts w:hAnsi="Times New Roman" w:ascii="Times New Roman"/>
          <w:sz w:val="24"/>
          <w:u w:val="single"/>
        </w:rPr>
        <w:t>9,30</w:t>
      </w:r>
      <w:r w:rsidR="00505D35" w:rsidRPr="00211B2C">
        <w:rPr>
          <w:rFonts w:hAnsi="Times New Roman" w:ascii="Times New Roman"/>
          <w:sz w:val="24"/>
          <w:u w:val="single"/>
        </w:rPr>
        <w:t xml:space="preserve"> sati</w:t>
      </w:r>
    </w:p>
    <w:p w:rsidRDefault="00505D35" w:rsidP="00593F01" w:rsidR="00505D35" w:rsidRPr="00505D35">
      <w:pPr>
        <w:jc w:val="center"/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>na Trgovačkom sudu u Zagrebu, Petrinjska 8</w:t>
      </w:r>
    </w:p>
    <w:p w:rsidRDefault="00505D35" w:rsidP="00593F01" w:rsidR="00505D35" w:rsidRPr="00505D35">
      <w:pPr>
        <w:jc w:val="center"/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 xml:space="preserve">sudnica </w:t>
      </w:r>
      <w:r w:rsidR="00593F01">
        <w:rPr>
          <w:rFonts w:hAnsi="Times New Roman" w:ascii="Times New Roman"/>
          <w:sz w:val="24"/>
        </w:rPr>
        <w:t>96/II</w:t>
      </w:r>
      <w:r w:rsidRPr="00505D35">
        <w:rPr>
          <w:rFonts w:hAnsi="Times New Roman" w:ascii="Times New Roman"/>
          <w:sz w:val="24"/>
        </w:rPr>
        <w:t xml:space="preserve"> (</w:t>
      </w:r>
      <w:r w:rsidR="00593F01">
        <w:rPr>
          <w:rFonts w:hAnsi="Times New Roman" w:ascii="Times New Roman"/>
          <w:sz w:val="24"/>
        </w:rPr>
        <w:t>Mala dvorana</w:t>
      </w:r>
      <w:r w:rsidRPr="00505D35">
        <w:rPr>
          <w:rFonts w:hAnsi="Times New Roman" w:ascii="Times New Roman"/>
          <w:sz w:val="24"/>
        </w:rPr>
        <w:t>)</w:t>
      </w:r>
    </w:p>
    <w:p w:rsidRDefault="00593F01" w:rsidP="00505D35" w:rsidR="00593F01">
      <w:pPr>
        <w:rPr>
          <w:rFonts w:hAnsi="Times New Roman" w:ascii="Times New Roman"/>
          <w:sz w:val="24"/>
        </w:rPr>
      </w:pPr>
    </w:p>
    <w:p w:rsidRDefault="00505D35" w:rsidP="00505D35" w:rsidR="00505D35">
      <w:pPr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ab/>
      </w:r>
      <w:r w:rsidR="00593F01">
        <w:rPr>
          <w:rFonts w:hAnsi="Times New Roman" w:ascii="Times New Roman"/>
          <w:sz w:val="24"/>
        </w:rPr>
        <w:t>I</w:t>
      </w:r>
      <w:r w:rsidRPr="00505D35">
        <w:rPr>
          <w:rFonts w:hAnsi="Times New Roman" w:ascii="Times New Roman"/>
          <w:sz w:val="24"/>
        </w:rPr>
        <w:t>I. Pozivaju se predlagatelj</w:t>
      </w:r>
      <w:r w:rsidR="00593F01">
        <w:rPr>
          <w:rFonts w:hAnsi="Times New Roman" w:ascii="Times New Roman"/>
          <w:sz w:val="24"/>
        </w:rPr>
        <w:t>i</w:t>
      </w:r>
      <w:r w:rsidRPr="00505D35">
        <w:rPr>
          <w:rFonts w:hAnsi="Times New Roman" w:ascii="Times New Roman"/>
          <w:sz w:val="24"/>
        </w:rPr>
        <w:t>, osobe ovlaštene za zastupanje dužnika po zakonu te pravne osobe koje za dužnika obavljaju poslove platnog prometa da pristupe na zakazano ročište. Pozvane osobe o prijedlogu se mogu očitovati i pisan</w:t>
      </w:r>
      <w:r w:rsidR="00593F01">
        <w:rPr>
          <w:rFonts w:hAnsi="Times New Roman" w:ascii="Times New Roman"/>
          <w:sz w:val="24"/>
        </w:rPr>
        <w:t>im putem.</w:t>
      </w:r>
    </w:p>
    <w:p w:rsidRDefault="00505D35" w:rsidP="0036625F" w:rsidR="00505D35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DB36A4">
        <w:rPr>
          <w:rFonts w:hAnsi="Times New Roman" w:ascii="Times New Roman"/>
          <w:sz w:val="24"/>
        </w:rPr>
        <w:t>30. siječnja 2018.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971E64">
        <w:rPr>
          <w:rFonts w:hAnsi="Times New Roman" w:ascii="Times New Roman"/>
          <w:sz w:val="24"/>
        </w:rPr>
        <w:t>, v.r.</w:t>
      </w:r>
    </w:p>
    <w:p w:rsidRDefault="006727AE" w:rsidP="00482439" w:rsidR="006727AE">
      <w:pPr>
        <w:rPr>
          <w:rFonts w:hAnsi="Times New Roman" w:ascii="Times New Roman"/>
          <w:sz w:val="24"/>
        </w:rPr>
      </w:pPr>
    </w:p>
    <w:p w:rsidRDefault="006727AE" w:rsidP="00E56909" w:rsidR="006727AE">
      <w:pPr>
        <w:rPr>
          <w:rFonts w:hAnsi="Times New Roman" w:ascii="Times New Roman"/>
          <w:sz w:val="24"/>
        </w:rPr>
      </w:pPr>
    </w:p>
    <w:p w:rsidRDefault="006727AE" w:rsidP="00E56909" w:rsidR="006727AE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DB36A4" w:rsidP="00482439" w:rsidR="006727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6727AE" w:rsidP="00482439" w:rsidR="006727AE">
      <w:pPr>
        <w:rPr>
          <w:rFonts w:hAnsi="Times New Roman" w:ascii="Times New Roman"/>
          <w:sz w:val="24"/>
        </w:rPr>
      </w:pPr>
    </w:p>
    <w:p w:rsidRDefault="00971E64" w:rsidP="00482439" w:rsidR="00971E6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1E64" w:rsidP="00482439" w:rsidR="00971E6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71E64" w:rsidP="00482439" w:rsidR="00971E64">
      <w:pPr>
        <w:rPr>
          <w:rFonts w:hAnsi="Times New Roman" w:ascii="Times New Roman"/>
          <w:sz w:val="24"/>
        </w:rPr>
      </w:pPr>
    </w:p>
    <w:p w:rsidRDefault="00971E64" w:rsidP="00482439" w:rsidR="00971E64">
      <w:pPr>
        <w:rPr>
          <w:rFonts w:hAnsi="Times New Roman" w:ascii="Times New Roman"/>
          <w:sz w:val="24"/>
        </w:rPr>
      </w:pPr>
    </w:p>
    <w:p w:rsidRDefault="006727AE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DNA:</w:t>
      </w:r>
    </w:p>
    <w:p w:rsidRDefault="006727AE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1. I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 xml:space="preserve"> </w:t>
      </w:r>
      <w:r w:rsidR="00DB36A4" w:rsidRPr="00971E64">
        <w:rPr>
          <w:rFonts w:hAnsi="Times New Roman" w:ascii="Times New Roman"/>
          <w:color w:themeColor="background1" w:val="FFFFFF"/>
          <w:sz w:val="24"/>
        </w:rPr>
        <w:t>-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 xml:space="preserve"> </w:t>
      </w:r>
      <w:r w:rsidR="00DB36A4" w:rsidRPr="00971E64">
        <w:rPr>
          <w:rFonts w:hAnsi="Times New Roman" w:ascii="Times New Roman"/>
          <w:color w:themeColor="background1" w:val="FFFFFF"/>
          <w:sz w:val="24"/>
        </w:rPr>
        <w:t>I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>II-predlagatelj</w:t>
      </w:r>
      <w:r w:rsidR="00DB36A4" w:rsidRPr="00971E64">
        <w:rPr>
          <w:rFonts w:hAnsi="Times New Roman" w:ascii="Times New Roman"/>
          <w:color w:themeColor="background1" w:val="FFFFFF"/>
          <w:sz w:val="24"/>
        </w:rPr>
        <w:t>ima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>, po pun.</w:t>
      </w:r>
      <w:r w:rsidR="00DB36A4" w:rsidRPr="00971E64">
        <w:rPr>
          <w:rFonts w:hAnsi="Times New Roman" w:ascii="Times New Roman"/>
          <w:color w:themeColor="background1" w:val="FFFFFF"/>
          <w:sz w:val="24"/>
        </w:rPr>
        <w:t xml:space="preserve"> i zz.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971E64">
        <w:rPr>
          <w:rFonts w:hAnsi="Times New Roman" w:ascii="Times New Roman"/>
          <w:color w:themeColor="background1" w:val="FFFFFF"/>
          <w:sz w:val="24"/>
        </w:rPr>
        <w:t xml:space="preserve">  </w:t>
      </w:r>
    </w:p>
    <w:p w:rsidRDefault="00DB36A4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2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>. Privremeno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>j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>j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11B2C" w:rsidRPr="00971E64">
        <w:rPr>
          <w:rFonts w:hAnsi="Times New Roman" w:ascii="Times New Roman"/>
          <w:color w:themeColor="background1" w:val="FFFFFF"/>
          <w:sz w:val="24"/>
        </w:rPr>
        <w:t>ici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971E64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3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 xml:space="preserve">. Dužniku, na adresu sjedišta </w:t>
      </w:r>
    </w:p>
    <w:p w:rsidRDefault="00971E64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4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6727AE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</w:p>
    <w:p w:rsidRDefault="00211B2C" w:rsidP="006727AE" w:rsidR="00211B2C" w:rsidRPr="00971E64">
      <w:pPr>
        <w:rPr>
          <w:rFonts w:hAnsi="Times New Roman" w:ascii="Times New Roman"/>
          <w:color w:themeColor="background1" w:val="FFFFFF"/>
          <w:sz w:val="24"/>
        </w:rPr>
      </w:pPr>
    </w:p>
    <w:p w:rsidRDefault="006727AE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NK:</w:t>
      </w:r>
    </w:p>
    <w:p w:rsidRDefault="00DB36A4" w:rsidP="006727AE" w:rsidR="006727AE" w:rsidRPr="00971E64">
      <w:pPr>
        <w:rPr>
          <w:rFonts w:hAnsi="Times New Roman" w:ascii="Times New Roman"/>
          <w:color w:themeColor="background1" w:val="FFFFFF"/>
          <w:sz w:val="24"/>
        </w:rPr>
      </w:pPr>
      <w:r w:rsidRPr="00971E64">
        <w:rPr>
          <w:rFonts w:hAnsi="Times New Roman" w:ascii="Times New Roman"/>
          <w:color w:themeColor="background1" w:val="FFFFFF"/>
          <w:sz w:val="24"/>
        </w:rPr>
        <w:t>- s</w:t>
      </w:r>
      <w:r w:rsidR="006727AE" w:rsidRPr="00971E64">
        <w:rPr>
          <w:rFonts w:hAnsi="Times New Roman" w:ascii="Times New Roman"/>
          <w:color w:themeColor="background1" w:val="FFFFFF"/>
          <w:sz w:val="24"/>
        </w:rPr>
        <w:t xml:space="preserve">pis u roč. </w:t>
      </w:r>
    </w:p>
    <w:sectPr w:rsidSect="00EA52A1" w:rsidR="006727AE" w:rsidRPr="00971E6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7EE" w:rsidR="00F527EE">
      <w:r>
        <w:separator/>
      </w:r>
    </w:p>
  </w:endnote>
  <w:endnote w:id="0" w:type="continuationSeparator">
    <w:p w:rsidRDefault="00F527EE" w:rsidR="00F52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7EE" w:rsidR="00F527EE">
      <w:r>
        <w:separator/>
      </w:r>
    </w:p>
  </w:footnote>
  <w:footnote w:id="0" w:type="continuationSeparator">
    <w:p w:rsidRDefault="00F527EE" w:rsidR="00F52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21E5" w:rsidR="000221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E21B4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0221E5" w:rsidP="00780756" w:rsidR="000221E5">
    <w:pPr>
      <w:jc w:val="right"/>
    </w:pPr>
    <w:r w:rsidRPr="00B25DAA">
      <w:rPr>
        <w:rFonts w:hAnsi="Times New Roman" w:ascii="Times New Roman"/>
        <w:sz w:val="24"/>
      </w:rPr>
      <w:t>3 St-</w:t>
    </w:r>
    <w:r w:rsidR="00593F01">
      <w:rPr>
        <w:rFonts w:hAnsi="Times New Roman" w:ascii="Times New Roman"/>
        <w:sz w:val="24"/>
      </w:rPr>
      <w:t>2351/17</w:t>
    </w:r>
    <w:r w:rsidR="00971E64">
      <w:rPr>
        <w:rFonts w:hAnsi="Times New Roman" w:ascii="Times New Roman"/>
        <w:sz w:val="24"/>
      </w:rPr>
      <w:t>-49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D19"/>
    <w:rsid w:val="000147F1"/>
    <w:rsid w:val="00021028"/>
    <w:rsid w:val="000221E5"/>
    <w:rsid w:val="00070CB4"/>
    <w:rsid w:val="000A046A"/>
    <w:rsid w:val="000A3405"/>
    <w:rsid w:val="000A5E52"/>
    <w:rsid w:val="000D010B"/>
    <w:rsid w:val="000E37CA"/>
    <w:rsid w:val="001241C1"/>
    <w:rsid w:val="001465CB"/>
    <w:rsid w:val="00164FDA"/>
    <w:rsid w:val="00177A30"/>
    <w:rsid w:val="001B3A90"/>
    <w:rsid w:val="001D735C"/>
    <w:rsid w:val="001E575C"/>
    <w:rsid w:val="00211B2C"/>
    <w:rsid w:val="00233BA6"/>
    <w:rsid w:val="00240933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679D"/>
    <w:rsid w:val="003F29BC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4D56CB"/>
    <w:rsid w:val="00505D35"/>
    <w:rsid w:val="00522BD5"/>
    <w:rsid w:val="005419C8"/>
    <w:rsid w:val="00545C55"/>
    <w:rsid w:val="0057341F"/>
    <w:rsid w:val="00593F01"/>
    <w:rsid w:val="00593FFA"/>
    <w:rsid w:val="005944E7"/>
    <w:rsid w:val="005F41A2"/>
    <w:rsid w:val="006008F9"/>
    <w:rsid w:val="00602D05"/>
    <w:rsid w:val="00612881"/>
    <w:rsid w:val="00613220"/>
    <w:rsid w:val="0062506F"/>
    <w:rsid w:val="00642359"/>
    <w:rsid w:val="006727AE"/>
    <w:rsid w:val="006779BF"/>
    <w:rsid w:val="006A2AA6"/>
    <w:rsid w:val="006D3803"/>
    <w:rsid w:val="006E1347"/>
    <w:rsid w:val="006E52BB"/>
    <w:rsid w:val="0070227B"/>
    <w:rsid w:val="007160D0"/>
    <w:rsid w:val="0072170C"/>
    <w:rsid w:val="00736973"/>
    <w:rsid w:val="0074451D"/>
    <w:rsid w:val="00745B62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63309"/>
    <w:rsid w:val="00971D49"/>
    <w:rsid w:val="00971E64"/>
    <w:rsid w:val="00973546"/>
    <w:rsid w:val="00A102B0"/>
    <w:rsid w:val="00A126D5"/>
    <w:rsid w:val="00A14290"/>
    <w:rsid w:val="00A23DC2"/>
    <w:rsid w:val="00A270DA"/>
    <w:rsid w:val="00A307F0"/>
    <w:rsid w:val="00A41AB2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BA7DD6"/>
    <w:rsid w:val="00BE21B4"/>
    <w:rsid w:val="00C172D4"/>
    <w:rsid w:val="00C20CD8"/>
    <w:rsid w:val="00C32C1D"/>
    <w:rsid w:val="00C33ABF"/>
    <w:rsid w:val="00C45D15"/>
    <w:rsid w:val="00C74832"/>
    <w:rsid w:val="00C8624D"/>
    <w:rsid w:val="00CB3A75"/>
    <w:rsid w:val="00CE6F16"/>
    <w:rsid w:val="00D361BB"/>
    <w:rsid w:val="00D70016"/>
    <w:rsid w:val="00D7677A"/>
    <w:rsid w:val="00DB36A4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527EE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Izjašnjenje o prijedlogu za otvaranje st.pos.</izvorni_sadrzaj>
    <derivirana_varijabla naziv="DomainObject.Primjedba_1">Izjašnjenje o prijedlogu za otvaranje st.pos.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1406</properties:Characters>
  <properties:Lines>55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2018-01-30T13:24:00Z</dcterms:created>
  <dc:creator>MK</dc:creator>
  <cp:lastModifiedBy>Sonja Pilić</cp:lastModifiedBy>
  <cp:lastPrinted>2018-01-30T13:33:00Z</cp:lastPrinted>
  <dcterms:modified xmlns:xsi="http://www.w3.org/2001/XMLSchema-instance" xsi:type="dcterms:W3CDTF">2018-01-30T13:35:00Z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