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90290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bookmarkStart w:name="_GoBack" w:id="0"/>
            <w:bookmarkEnd w:id="0"/>
            <w:r w:rsidRPr="004B35C7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D0E11" w:rsidRPr="004B35C7">
              <w:rPr>
                <w:noProof/>
              </w:rPr>
              <w:t xml:space="preserve">     </w:t>
            </w:r>
            <w:r w:rsidR="004D0E11"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14:textId="531f0f9" w14:paraId="531f0f9" w:rsidRDefault="006A0455" w:rsidP="008661A1" w:rsidR="008661A1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FC722E">
        <w:rPr>
          <w:b/>
        </w:rPr>
        <w:t xml:space="preserve">  </w:t>
      </w:r>
      <w:r w:rsidR="008661A1">
        <w:rPr>
          <w:b/>
        </w:rPr>
        <w:t xml:space="preserve">   </w:t>
      </w:r>
      <w:r w:rsidR="008661A1" w:rsidRPr="00482933">
        <w:t>40.</w:t>
      </w:r>
      <w:r w:rsidR="008661A1">
        <w:rPr>
          <w:b/>
        </w:rPr>
        <w:t xml:space="preserve"> </w:t>
      </w:r>
      <w:r w:rsidR="008661A1" w:rsidRPr="00482933">
        <w:t>S</w:t>
      </w:r>
      <w:r w:rsidR="008661A1">
        <w:t>t-1865/2018</w:t>
      </w:r>
    </w:p>
    <w:p w:rsidRDefault="008661A1" w:rsidP="008661A1" w:rsidR="008661A1" w:rsidRPr="00010102">
      <w:pPr>
        <w:jc w:val="center"/>
        <w:rPr>
          <w:b/>
        </w:rPr>
      </w:pPr>
      <w:r>
        <w:t xml:space="preserve">R E P U B L I K A   H R V A T S K A </w:t>
      </w:r>
    </w:p>
    <w:p w:rsidRDefault="008661A1" w:rsidP="008661A1" w:rsidR="006273CB">
      <w:pPr>
        <w:ind w:hanging="2880" w:left="2880"/>
        <w:jc w:val="center"/>
      </w:pPr>
      <w:r>
        <w:t>R J E Š E NJ E</w:t>
      </w:r>
    </w:p>
    <w:p w:rsidRDefault="008661A1" w:rsidP="008661A1" w:rsidR="008661A1">
      <w:pPr>
        <w:jc w:val="both"/>
      </w:pPr>
    </w:p>
    <w:p w:rsidRDefault="008661A1" w:rsidP="006A0455" w:rsidR="006A0455">
      <w:pPr>
        <w:jc w:val="both"/>
      </w:pPr>
      <w:r w:rsidRPr="00337798">
        <w:tab/>
      </w:r>
      <w:r w:rsidRPr="008600EF">
        <w:t>Trgovački sud u Zagrebu po sucu tog suda Anti Galiću</w:t>
      </w:r>
      <w:r>
        <w:t xml:space="preserve">, kao sucu pojedincu, u stečajnom postupka </w:t>
      </w:r>
      <w:r w:rsidRPr="008600EF">
        <w:t xml:space="preserve">nad dužnikom </w:t>
      </w:r>
      <w:r>
        <w:t>KOŠARKAŠKI KLUB „ZAGREB“, Zagreb, Trnsko 25A., OIB 40670211437</w:t>
      </w:r>
      <w:r w:rsidRPr="008600EF">
        <w:t xml:space="preserve">, </w:t>
      </w:r>
      <w:r>
        <w:t>d</w:t>
      </w:r>
      <w:r w:rsidRPr="008600EF">
        <w:t xml:space="preserve">ana </w:t>
      </w:r>
      <w:r w:rsidR="00474569">
        <w:t>2</w:t>
      </w:r>
      <w:r w:rsidR="000B0611">
        <w:t>7</w:t>
      </w:r>
      <w:r w:rsidR="00474569">
        <w:t>.svibnja</w:t>
      </w:r>
      <w:r w:rsidRPr="008600EF">
        <w:t xml:space="preserve"> 201</w:t>
      </w:r>
      <w:r w:rsidR="00474569">
        <w:t>9</w:t>
      </w:r>
      <w:r>
        <w:t>.</w:t>
      </w:r>
    </w:p>
    <w:p w:rsidRDefault="00657D47" w:rsidP="006A0455" w:rsidR="00657D47">
      <w:pPr>
        <w:jc w:val="both"/>
        <w:rPr>
          <w:sz w:val="40"/>
          <w:szCs w:val="40"/>
        </w:rPr>
      </w:pPr>
    </w:p>
    <w:p w:rsidRDefault="006A0455" w:rsidP="006A0455" w:rsidR="006273CB">
      <w:pPr>
        <w:jc w:val="center"/>
        <w:rPr>
          <w:b/>
        </w:rPr>
      </w:pPr>
      <w:r>
        <w:rPr>
          <w:b/>
        </w:rPr>
        <w:t>r i j e š i o    j e</w:t>
      </w:r>
    </w:p>
    <w:p w:rsidRDefault="006A0455" w:rsidP="006A0455" w:rsidR="006A0455">
      <w:pPr>
        <w:jc w:val="center"/>
      </w:pPr>
    </w:p>
    <w:p w:rsidRDefault="006A0455" w:rsidP="006A0455" w:rsidR="00E96185">
      <w:pPr>
        <w:ind w:firstLine="720"/>
        <w:jc w:val="both"/>
      </w:pPr>
      <w:r>
        <w:t xml:space="preserve">I. </w:t>
      </w:r>
      <w:r w:rsidR="00474569">
        <w:t>Miroslav Borš iz Zagreba, Plemićeva 2., OIB 69665623244</w:t>
      </w:r>
      <w:r>
        <w:t xml:space="preserve">, razrješava se dužnosti </w:t>
      </w:r>
      <w:r w:rsidR="00474569">
        <w:t xml:space="preserve">privremenog </w:t>
      </w:r>
      <w:r>
        <w:t>stečajnog upravitelja</w:t>
      </w:r>
      <w:r w:rsidR="00E96185" w:rsidRPr="00E96185">
        <w:t xml:space="preserve"> </w:t>
      </w:r>
      <w:r w:rsidR="004B35C7">
        <w:t xml:space="preserve">dužnika </w:t>
      </w:r>
      <w:r w:rsidR="00474569">
        <w:t>KOŠARKAŠKI KLUB „ZAGREB“, Zagreb, Trnsko 25A., OIB 40670211437</w:t>
      </w:r>
    </w:p>
    <w:p w:rsidRDefault="006A0455" w:rsidP="00FC722E" w:rsidR="006A0455">
      <w:pPr>
        <w:ind w:firstLine="708"/>
        <w:jc w:val="both"/>
      </w:pPr>
      <w:r>
        <w:t>II.</w:t>
      </w:r>
      <w:r w:rsidR="0065058B" w:rsidRPr="0065058B">
        <w:t xml:space="preserve"> </w:t>
      </w:r>
      <w:r w:rsidR="002330E0">
        <w:t>Davorin K</w:t>
      </w:r>
      <w:r w:rsidR="001C720E">
        <w:t>apustić, Ivanec, Ak.Mirka Maleza 4. OIB 58634265045</w:t>
      </w:r>
      <w:r>
        <w:t xml:space="preserve"> postavlja se za </w:t>
      </w:r>
      <w:r w:rsidR="00474569">
        <w:t xml:space="preserve">privremenog </w:t>
      </w:r>
      <w:r>
        <w:t xml:space="preserve">stečajnog upravitelja </w:t>
      </w:r>
      <w:r w:rsidR="0065058B">
        <w:t xml:space="preserve">dužnika </w:t>
      </w:r>
      <w:r w:rsidR="00474569">
        <w:t>KOŠARKAŠKI KLUB „ZAGREB“, Zagreb, Trnsko 25A., OIB 40670211437</w:t>
      </w:r>
    </w:p>
    <w:p w:rsidRDefault="006A0455" w:rsidP="00657D47" w:rsidR="006A0455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</w:rPr>
        <w:t xml:space="preserve">            </w:t>
      </w:r>
      <w:r w:rsidR="00FC722E" w:rsidRPr="00FC722E">
        <w:t>III.</w:t>
      </w:r>
      <w:r>
        <w:t xml:space="preserve"> Ovo rješenje će se objaviti na e-oglasnoj ploči suda, te dostaviti sudskom registru ovog suda. </w:t>
      </w:r>
    </w:p>
    <w:p w:rsidRDefault="006A0455" w:rsidP="006A0455" w:rsidR="006273CB">
      <w:pPr>
        <w:jc w:val="center"/>
        <w:rPr>
          <w:szCs w:val="20"/>
        </w:rPr>
      </w:pPr>
      <w:r>
        <w:t>Obrazloženje</w:t>
      </w:r>
    </w:p>
    <w:p w:rsidRDefault="006A0455" w:rsidP="006A0455" w:rsidR="006A0455">
      <w:pPr>
        <w:jc w:val="both"/>
      </w:pPr>
    </w:p>
    <w:p w:rsidRDefault="00575C53" w:rsidP="00C24DB0" w:rsidR="00575C53">
      <w:pPr>
        <w:ind w:firstLine="720"/>
        <w:jc w:val="both"/>
      </w:pPr>
      <w:r>
        <w:t xml:space="preserve">Rješenjem ovog suda od </w:t>
      </w:r>
      <w:r w:rsidR="00584BB8">
        <w:t>19.prosinca</w:t>
      </w:r>
      <w:r w:rsidR="00151829">
        <w:t xml:space="preserve"> </w:t>
      </w:r>
      <w:r>
        <w:t xml:space="preserve"> 201</w:t>
      </w:r>
      <w:r w:rsidR="00151829">
        <w:t>8</w:t>
      </w:r>
      <w:r>
        <w:t xml:space="preserve">. </w:t>
      </w:r>
      <w:r w:rsidR="00584BB8">
        <w:t>Miroslav Borš iz Zagreba, Plemićeva 2., OIB 69665623244, imenova je privremenim stečajnim upraviteljem</w:t>
      </w:r>
      <w:r w:rsidR="00584BB8" w:rsidRPr="00E96185">
        <w:t xml:space="preserve"> </w:t>
      </w:r>
      <w:r w:rsidR="00584BB8">
        <w:t>dužnika KOŠARKAŠKI KLUB „ZAGREB“, Zagreb, Trnsko 25A., OIB 40670211437.</w:t>
      </w:r>
    </w:p>
    <w:p w:rsidRDefault="006A0455" w:rsidP="006A0455" w:rsidR="006A0455">
      <w:pPr>
        <w:ind w:firstLine="720"/>
        <w:jc w:val="both"/>
      </w:pPr>
      <w:r>
        <w:t xml:space="preserve">Podneskom od </w:t>
      </w:r>
      <w:r w:rsidR="00E61D21">
        <w:t>1</w:t>
      </w:r>
      <w:r w:rsidR="00EB76CD">
        <w:t>0.svibnja</w:t>
      </w:r>
      <w:r w:rsidR="00954734">
        <w:t xml:space="preserve"> 201</w:t>
      </w:r>
      <w:r w:rsidR="000D1A18">
        <w:t>8</w:t>
      </w:r>
      <w:r w:rsidR="00954734">
        <w:t xml:space="preserve">. </w:t>
      </w:r>
      <w:r>
        <w:t xml:space="preserve"> s</w:t>
      </w:r>
      <w:r w:rsidR="00EB76CD">
        <w:t>privremeni s</w:t>
      </w:r>
      <w:r>
        <w:t xml:space="preserve">tečajni upravitelj </w:t>
      </w:r>
      <w:r w:rsidR="00EB76CD">
        <w:t xml:space="preserve">Miroslav Borš </w:t>
      </w:r>
      <w:r>
        <w:t>podnio je zahtjev za razrješenje.</w:t>
      </w:r>
      <w:r w:rsidR="00A26335">
        <w:t xml:space="preserve"> Kao razlog je naveo bolest, te uz zahtjev dostavio liječničku potvrdu.</w:t>
      </w:r>
    </w:p>
    <w:p w:rsidRDefault="006A0455" w:rsidP="006A0455" w:rsidR="006A0455">
      <w:pPr>
        <w:ind w:firstLine="720"/>
        <w:jc w:val="both"/>
      </w:pPr>
      <w:r>
        <w:t>Prema odredbi članka 91. stavak 5. SZ-a sud može razriješiti stečajnog upravitelja na osobni zahtjev</w:t>
      </w:r>
      <w:r w:rsidR="00725459">
        <w:t xml:space="preserve"> iz opravdanih razloga</w:t>
      </w:r>
      <w:r>
        <w:t xml:space="preserve">. </w:t>
      </w:r>
    </w:p>
    <w:p w:rsidRDefault="00A26335" w:rsidP="006A0455" w:rsidR="006A0455">
      <w:pPr>
        <w:ind w:firstLine="720"/>
        <w:jc w:val="both"/>
      </w:pPr>
      <w:r>
        <w:t xml:space="preserve">Kako zahtjevu za razrješenje prileži liječnička potvrda, te kako sud takav zahtjev smatra </w:t>
      </w:r>
      <w:r w:rsidR="00725459">
        <w:t>opravdanim</w:t>
      </w:r>
      <w:r>
        <w:t xml:space="preserve">, </w:t>
      </w:r>
      <w:r w:rsidR="006A0455">
        <w:t xml:space="preserve">temeljem odredbe članka 91. stavak 5. SZ-a riješeno je kao pod točkom I. </w:t>
      </w:r>
    </w:p>
    <w:p w:rsidRDefault="00A26335" w:rsidP="006A0455" w:rsidR="00A26335">
      <w:pPr>
        <w:ind w:firstLine="720"/>
        <w:jc w:val="both"/>
      </w:pPr>
    </w:p>
    <w:p w:rsidRDefault="006A0455" w:rsidP="006A0455" w:rsidR="006A0455">
      <w:pPr>
        <w:ind w:firstLine="720"/>
        <w:jc w:val="both"/>
      </w:pPr>
      <w:r>
        <w:t>Novoimenovani  stečajni upravitelj izabran je metodom slučajnog odabira s liste A stečajnih upravitelja, sukladno odredbi članka 84. stavak 1. u vezi odredbe članka 118. stavak 2. točka 1. SZ-a.</w:t>
      </w:r>
    </w:p>
    <w:p w:rsidRDefault="006A0455" w:rsidP="006A0455" w:rsidR="006A0455">
      <w:pPr>
        <w:jc w:val="center"/>
      </w:pPr>
      <w:r>
        <w:t xml:space="preserve">Zagreb, </w:t>
      </w:r>
      <w:r w:rsidR="00725459">
        <w:t>2</w:t>
      </w:r>
      <w:r w:rsidR="000B0611">
        <w:t>7</w:t>
      </w:r>
      <w:r w:rsidR="00725459">
        <w:t>.svibnja</w:t>
      </w:r>
      <w:r>
        <w:t xml:space="preserve"> 201</w:t>
      </w:r>
      <w:r w:rsidR="00725459">
        <w:t>9</w:t>
      </w:r>
      <w:r>
        <w:t>.</w:t>
      </w:r>
    </w:p>
    <w:p w:rsidRDefault="006A0455" w:rsidP="006A0455" w:rsidR="006A045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A0455" w:rsidP="00657D47" w:rsidR="00657D47">
      <w:pPr>
        <w:jc w:val="right"/>
      </w:pPr>
      <w:r>
        <w:t xml:space="preserve">Ante Galić </w:t>
      </w:r>
      <w:r w:rsidR="007B49FF">
        <w:t>v.r.</w:t>
      </w:r>
    </w:p>
    <w:p w:rsidRDefault="006A0455" w:rsidP="00657D47" w:rsidR="006A0455">
      <w:r>
        <w:t xml:space="preserve">Uputa o pravnom lijeku: </w:t>
      </w:r>
    </w:p>
    <w:p w:rsidRDefault="006A0455" w:rsidP="006A0455" w:rsidR="006A0455">
      <w:pPr>
        <w:jc w:val="both"/>
      </w:pPr>
      <w:r>
        <w:t>Protiv ovog rješenja dopuštena je žalba u roku od 8 dana.  Žalba se podnosi ovom sudu u 2 primjerka za Visoki trgovački sud RH.</w:t>
      </w:r>
    </w:p>
    <w:p w:rsidRDefault="007B49FF" w:rsidP="007B49FF" w:rsidR="007B49FF" w:rsidRPr="007B49FF">
      <w:pPr>
        <w:ind w:firstLine="708" w:left="3540"/>
        <w:rPr>
          <w:sz w:val="18"/>
          <w:szCs w:val="18"/>
        </w:rPr>
      </w:pPr>
      <w:r w:rsidRPr="007B49FF">
        <w:rPr>
          <w:sz w:val="18"/>
          <w:szCs w:val="18"/>
        </w:rPr>
        <w:t>Za točnost otpravka- ovlašteni službenik:</w:t>
      </w:r>
    </w:p>
    <w:p w:rsidRDefault="007B49FF" w:rsidP="0062083B" w:rsidR="007B49FF" w:rsidRPr="007B49FF">
      <w:pPr>
        <w:rPr>
          <w:sz w:val="18"/>
          <w:szCs w:val="18"/>
        </w:rPr>
      </w:pPr>
      <w:r w:rsidRPr="007B49FF">
        <w:rPr>
          <w:sz w:val="18"/>
          <w:szCs w:val="18"/>
        </w:rPr>
        <w:t xml:space="preserve">                                                                                                                       Valentina Považanj</w:t>
      </w:r>
    </w:p>
    <w:p w:rsidRDefault="007B49FF" w:rsidP="0062083B" w:rsidR="007B49FF" w:rsidRPr="0062083B">
      <w:pPr>
        <w:rPr>
          <w:sz w:val="22"/>
          <w:szCs w:val="22"/>
        </w:rPr>
      </w:pPr>
    </w:p>
    <w:p w:rsidRDefault="007B49FF" w:rsidP="0062083B" w:rsidR="007B49FF" w:rsidRPr="0062083B">
      <w:pPr>
        <w:rPr>
          <w:sz w:val="22"/>
          <w:szCs w:val="22"/>
        </w:rPr>
      </w:pPr>
    </w:p>
    <w:p w:rsidRDefault="007B49FF" w:rsidP="0062083B" w:rsidR="007B49FF">
      <w:pPr>
        <w:rPr>
          <w:sz w:val="22"/>
          <w:szCs w:val="22"/>
        </w:rPr>
      </w:pPr>
    </w:p>
    <w:p w:rsidRDefault="007B49FF" w:rsidP="0062083B" w:rsidR="007B49FF">
      <w:pPr>
        <w:rPr>
          <w:sz w:val="22"/>
          <w:szCs w:val="22"/>
        </w:rPr>
      </w:pPr>
    </w:p>
    <w:p w:rsidRDefault="007B49FF" w:rsidP="007B49FF" w:rsidR="00A1461C" w:rsidRPr="007B49FF">
      <w:pPr>
        <w:rPr>
          <w:lang w:val="pl-PL"/>
        </w:rPr>
      </w:pPr>
      <w:r>
        <w:rPr>
          <w:sz w:val="22"/>
          <w:szCs w:val="22"/>
        </w:rPr>
        <w:t xml:space="preserve"> </w:t>
      </w:r>
    </w:p>
    <w:sectPr w:rsidSect="00302849" w:rsidR="00A1461C" w:rsidRPr="007B49F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9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>
      <w:t xml:space="preserve"> </w:t>
    </w:r>
    <w:r w:rsidR="00A272CB">
      <w:t>St-</w:t>
    </w:r>
    <w:r w:rsidR="00821026">
      <w:t>1865</w:t>
    </w:r>
    <w:r w:rsidR="0040764D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2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6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7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0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6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0611"/>
    <w:rsid w:val="000B5305"/>
    <w:rsid w:val="000C5B59"/>
    <w:rsid w:val="000C61BC"/>
    <w:rsid w:val="000D1A18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182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C720E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273B7"/>
    <w:rsid w:val="00232C4E"/>
    <w:rsid w:val="002330E0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0764D"/>
    <w:rsid w:val="0041301B"/>
    <w:rsid w:val="00415ACF"/>
    <w:rsid w:val="004208A7"/>
    <w:rsid w:val="00424DDA"/>
    <w:rsid w:val="004253D8"/>
    <w:rsid w:val="0042748C"/>
    <w:rsid w:val="004340C0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C05"/>
    <w:rsid w:val="00474569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24A0"/>
    <w:rsid w:val="004C5BF1"/>
    <w:rsid w:val="004C7380"/>
    <w:rsid w:val="004D0E11"/>
    <w:rsid w:val="004D2453"/>
    <w:rsid w:val="004D5228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84BB8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3CB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57D47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5459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494"/>
    <w:rsid w:val="00795A36"/>
    <w:rsid w:val="007964C5"/>
    <w:rsid w:val="007A2377"/>
    <w:rsid w:val="007A5501"/>
    <w:rsid w:val="007A76E4"/>
    <w:rsid w:val="007B03C5"/>
    <w:rsid w:val="007B3109"/>
    <w:rsid w:val="007B42E3"/>
    <w:rsid w:val="007B49FF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1026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661A1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4734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61C"/>
    <w:rsid w:val="00A14F87"/>
    <w:rsid w:val="00A1689E"/>
    <w:rsid w:val="00A26335"/>
    <w:rsid w:val="00A272C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4DB0"/>
    <w:rsid w:val="00C43CF0"/>
    <w:rsid w:val="00C456E0"/>
    <w:rsid w:val="00C46107"/>
    <w:rsid w:val="00C47BE8"/>
    <w:rsid w:val="00C47EA5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6474"/>
    <w:rsid w:val="00E603AA"/>
    <w:rsid w:val="00E61D21"/>
    <w:rsid w:val="00E63DD5"/>
    <w:rsid w:val="00E6604B"/>
    <w:rsid w:val="00E716CA"/>
    <w:rsid w:val="00E76096"/>
    <w:rsid w:val="00E77E60"/>
    <w:rsid w:val="00E85CB5"/>
    <w:rsid w:val="00E864D1"/>
    <w:rsid w:val="00E86A79"/>
    <w:rsid w:val="00E9519F"/>
    <w:rsid w:val="00E96185"/>
    <w:rsid w:val="00EA1A2B"/>
    <w:rsid w:val="00EA57DB"/>
    <w:rsid w:val="00EA65BA"/>
    <w:rsid w:val="00EB3D36"/>
    <w:rsid w:val="00EB76CD"/>
    <w:rsid w:val="00EC0640"/>
    <w:rsid w:val="00EC25C9"/>
    <w:rsid w:val="00EC793C"/>
    <w:rsid w:val="00ED528C"/>
    <w:rsid w:val="00ED7738"/>
    <w:rsid w:val="00EE5B40"/>
    <w:rsid w:val="00EE5C7F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22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9F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9F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9F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9F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9F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9F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9F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9F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St-1865/2018</izvorni_sadrzaj>
    <derivirana_varijabla naziv="DomainObject.Predmet.OznakaBroj_1">St-1865/2018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"ZAGREB"; KOŠARKAŠKI KLUB "ZAGREB"</izvorni_sadrzaj>
    <derivirana_varijabla naziv="DomainObject.Predmet.ProtustrankaFormated_1">  KOŠARKAŠKI KLUB "ZAGREB"; KOŠARKAŠKI KLUB "ZAGREB"</derivirana_varijabla>
  </DomainObject.Predmet.ProtustrankaFormated>
  <DomainObject.Predmet.ProtustrankaFormatedOIB>
    <izvorni_sadrzaj>  KOŠARKAŠKI KLUB "ZAGREB", OIB 40670211437; KOŠARKAŠKI KLUB "ZAGREB", OIB 40670211437</izvorni_sadrzaj>
    <derivirana_varijabla naziv="DomainObject.Predmet.ProtustrankaFormatedOIB_1">  KOŠARKAŠKI KLUB "ZAGREB", OIB 40670211437; KOŠARKAŠKI KLUB "ZAGREB", OIB 40670211437</derivirana_varijabla>
  </DomainObject.Predmet.ProtustrankaFormatedOIB>
  <DomainObject.Predmet.ProtustrankaFormatedWithAdress>
    <izvorni_sadrzaj> KOŠARKAŠKI KLUB "ZAGREB", Trnsko 25a, 10000 Zagreb; KOŠARKAŠKI KLUB "ZAGREB", Trnsko 25 a, 10000 Zagreb</izvorni_sadrzaj>
    <derivirana_varijabla naziv="DomainObject.Predmet.ProtustrankaFormatedWithAdress_1"> KOŠARKAŠKI KLUB "ZAGREB", Trnsko 25a, 10000 Zagreb; KOŠARKAŠKI KLUB "ZAGREB", Trnsko 25 a, 10000 Zagreb</derivirana_varijabla>
  </DomainObject.Predmet.ProtustrankaFormatedWithAdress>
  <DomainObject.Predmet.ProtustrankaFormatedWithAdressOIB>
    <izvorni_sadrzaj> KOŠARKAŠKI KLUB "ZAGREB", OIB 40670211437, Trnsko 25a, 10000 Zagreb; KOŠARKAŠKI KLUB "ZAGREB", OIB 40670211437, Trnsko 25 a, 10000 Zagreb</izvorni_sadrzaj>
    <derivirana_varijabla naziv="DomainObject.Predmet.ProtustrankaFormatedWithAdressOIB_1"> KOŠARKAŠKI KLUB "ZAGREB", OIB 40670211437, Trnsko 25a, 10000 Zagreb; KOŠARKAŠKI KLUB "ZAGREB", OIB 40670211437, Trnsko 25 a, 10000 Zagreb</derivirana_varijabla>
  </DomainObject.Predmet.ProtustrankaFormatedWithAdressOIB>
  <DomainObject.Predmet.ProtustrankaWithAdress>
    <izvorni_sadrzaj>KOŠARKAŠKI KLUB "ZAGREB" Trnsko 25a, 10000 Zagreb, KOŠARKAŠKI KLUB "ZAGREB" Trnsko 25 a, 10000 Zagreb</izvorni_sadrzaj>
    <derivirana_varijabla naziv="DomainObject.Predmet.ProtustrankaWithAdress_1">KOŠARKAŠKI KLUB "ZAGREB" Trnsko 25a, 10000 Zagreb, KOŠARKAŠKI KLUB "ZAGREB" Trnsko 25 a, 10000 Zagreb</derivirana_varijabla>
  </DomainObject.Predmet.ProtustrankaWithAdress>
  <DomainObject.Predmet.ProtustrankaWithAdressOIB>
    <izvorni_sadrzaj>KOŠARKAŠKI KLUB "ZAGREB", OIB 40670211437, Trnsko 25a, 10000 Zagreb, KOŠARKAŠKI KLUB "ZAGREB", OIB 40670211437, Trnsko 25 a, 10000 Zagreb</izvorni_sadrzaj>
    <derivirana_varijabla naziv="DomainObject.Predmet.ProtustrankaWithAdressOIB_1">KOŠARKAŠKI KLUB "ZAGREB", OIB 40670211437, Trnsko 25a, 10000 Zagreb, KOŠARKAŠKI KLUB "ZAGREB", OIB 40670211437, Trnsko 25 a, 10000 Zagreb</derivirana_varijabla>
  </DomainObject.Predmet.ProtustrankaWithAdressOIB>
  <DomainObject.Predmet.ProtustrankaNazivFormated>
    <izvorni_sadrzaj>KOŠARKAŠKI KLUB "ZAGREB",KOŠARKAŠKI KLUB "ZAGREB"</izvorni_sadrzaj>
    <derivirana_varijabla naziv="DomainObject.Predmet.ProtustrankaNazivFormated_1">KOŠARKAŠKI KLUB "ZAGREB",KOŠARKAŠKI KLUB "ZAGREB"</derivirana_varijabla>
  </DomainObject.Predmet.ProtustrankaNazivFormated>
  <DomainObject.Predmet.ProtustrankaNazivFormatedOIB>
    <izvorni_sadrzaj>KOŠARKAŠKI KLUB "ZAGREB", OIB 40670211437,KOŠARKAŠKI KLUB "ZAGREB", OIB 40670211437</izvorni_sadrzaj>
    <derivirana_varijabla naziv="DomainObject.Predmet.ProtustrankaNazivFormatedOIB_1">KOŠARKAŠKI KLUB "ZAGREB", OIB 40670211437,KOŠARKAŠKI KLUB "ZAGREB", OIB 40670211437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KOŠARKAŠKI KLUB "ZAGREB"; FINA Regionalni centar Zagreb</izvorni_sadrzaj>
    <derivirana_varijabla naziv="DomainObject.Predmet.StrankaFormated_1">  KOŠARKAŠKI KLUB "ZAGREB"; FINA Regionalni centar Zagreb</derivirana_varijabla>
  </DomainObject.Predmet.StrankaFormated>
  <DomainObject.Predmet.StrankaFormatedOIB>
    <izvorni_sadrzaj>  KOŠARKAŠKI KLUB "ZAGREB", OIB 40670211437; FINA Regionalni centar Zagreb, OIB 85821130368</izvorni_sadrzaj>
    <derivirana_varijabla naziv="DomainObject.Predmet.StrankaFormatedOIB_1">  KOŠARKAŠKI KLUB "ZAGREB", OIB 40670211437; FINA Regionalni centar Zagreb, OIB 85821130368</derivirana_varijabla>
  </DomainObject.Predmet.StrankaFormatedOIB>
  <DomainObject.Predmet.StrankaFormatedWithAdress>
    <izvorni_sadrzaj> KOŠARKAŠKI KLUB "ZAGREB", Trnsko 25a, 10000 Zagreb; FINA Regionalni centar Zagreb, Trg svibanjskih žrtava 1995. 1, 10000 Zagreb</izvorni_sadrzaj>
    <derivirana_varijabla naziv="DomainObject.Predmet.StrankaFormatedWithAdress_1"> KOŠARKAŠKI KLUB "ZAGREB", Trnsko 25a, 10000 Zagreb; FINA Regionalni centar Zagreb, Trg svibanjskih žrtava 1995. 1, 10000 Zagreb</derivirana_varijabla>
  </DomainObject.Predmet.StrankaFormatedWithAdress>
  <DomainObject.Predmet.StrankaFormatedWithAdressOIB>
    <izvorni_sadrzaj> KOŠARKAŠKI KLUB "ZAGREB", OIB 40670211437, Trnsko 25a, 10000 Zagreb; FINA Regionalni centar Zagreb, OIB 85821130368, Trg svibanjskih žrtava 1995. 1, 10000 Zagreb</izvorni_sadrzaj>
    <derivirana_varijabla naziv="DomainObject.Predmet.StrankaFormatedWithAdressOIB_1"> KOŠARKAŠKI KLUB "ZAGREB", OIB 40670211437, Trnsko 25a, 10000 Zagreb; FINA Regionalni centar Zagreb, OIB 85821130368, Trg svibanjskih žrtava 1995. 1, 10000 Zagreb</derivirana_varijabla>
  </DomainObject.Predmet.StrankaFormatedWithAdressOIB>
  <DomainObject.Predmet.StrankaWithAdress>
    <izvorni_sadrzaj>KOŠARKAŠKI KLUB "ZAGREB" Trnsko 25a,10000 Zagreb,FINA Regionalni centar Zagreb Trg svibanjskih žrtava 1995. 1,10000 Zagreb</izvorni_sadrzaj>
    <derivirana_varijabla naziv="DomainObject.Predmet.StrankaWithAdress_1">KOŠARKAŠKI KLUB "ZAGREB" Trnsko 25a,10000 Zagreb,FINA Regionalni centar Zagreb Trg svibanjskih žrtava 1995. 1,10000 Zagreb</derivirana_varijabla>
  </DomainObject.Predmet.StrankaWithAdress>
  <DomainObject.Predmet.StrankaWithAdressOIB>
    <izvorni_sadrzaj>KOŠARKAŠKI KLUB "ZAGREB", OIB 40670211437, Trnsko 25a,10000 Zagreb,FINA Regionalni centar Zagreb, OIB 85821130368, Trg svibanjskih žrtava 1995. 1,10000 Zagreb</izvorni_sadrzaj>
    <derivirana_varijabla naziv="DomainObject.Predmet.StrankaWithAdressOIB_1">KOŠARKAŠKI KLUB "ZAGREB", OIB 40670211437, Trnsko 25a,10000 Zagreb,FINA Regionalni centar Zagreb, OIB 85821130368, Trg svibanjskih žrtava 1995. 1,10000 Zagreb</derivirana_varijabla>
  </DomainObject.Predmet.StrankaWithAdressOIB>
  <DomainObject.Predmet.StrankaNazivFormated>
    <izvorni_sadrzaj>KOŠARKAŠKI KLUB "ZAGREB",FINA Regionalni centar Zagreb</izvorni_sadrzaj>
    <derivirana_varijabla naziv="DomainObject.Predmet.StrankaNazivFormated_1">KOŠARKAŠKI KLUB "ZAGREB",FINA Regionalni centar Zagreb</derivirana_varijabla>
  </DomainObject.Predmet.StrankaNazivFormated>
  <DomainObject.Predmet.StrankaNazivFormatedOIB>
    <izvorni_sadrzaj>KOŠARKAŠKI KLUB "ZAGREB", OIB 40670211437,FINA Regionalni centar Zagreb, OIB 85821130368</izvorni_sadrzaj>
    <derivirana_varijabla naziv="DomainObject.Predmet.StrankaNazivFormatedOIB_1">KOŠARKAŠKI KLUB "ZAGREB", OIB 40670211437,FINA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KOŠARKAŠKI KLUB "ZAGREB"</item>
      <item>FINA Regionalni centar Zagreb</item>
    </izvorni_sadrzaj>
    <derivirana_varijabla naziv="DomainObject.Predmet.StrankaListFormated_1">
      <item>KOŠARKAŠKI KLUB "ZAGREB"</item>
      <item>FINA Regionalni centar Zagreb</item>
    </derivirana_varijabla>
  </DomainObject.Predmet.StrankaListFormated>
  <DomainObject.Predmet.StrankaListFormatedOIB>
    <izvorni_sadrzaj>
      <item>KOŠARKAŠKI KLUB "ZAGREB", OIB 40670211437</item>
      <item>FINA Regionalni centar Zagreb, OIB 85821130368</item>
    </izvorni_sadrzaj>
    <derivirana_varijabla naziv="DomainObject.Predmet.StrankaListFormatedOIB_1">
      <item>KOŠARKAŠKI KLUB "ZAGREB", OIB 40670211437</item>
      <item>FINA Regionalni centar Zagreb, OIB 85821130368</item>
    </derivirana_varijabla>
  </DomainObject.Predmet.StrankaListFormatedOIB>
  <DomainObject.Predmet.StrankaListFormatedWithAdress>
    <izvorni_sadrzaj>
      <item>KOŠARKAŠKI KLUB "ZAGREB", Trnsko 25a, 10000 Zagreb</item>
      <item>FINA Regionalni centar Zagreb, Trg svibanjskih žrtava 1995. 1, 10000 Zagreb</item>
    </izvorni_sadrzaj>
    <derivirana_varijabla naziv="DomainObject.Predmet.StrankaListFormatedWithAdress_1">
      <item>KOŠARKAŠKI KLUB "ZAGREB", Trnsko 25a,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KOŠARKAŠKI KLUB "ZAGREB", OIB 40670211437, Trnsko 25a, 10000 Zagreb</item>
      <item>FINA Regionalni centar Zagreb, OIB 85821130368, Trg svibanjskih žrtava 1995. 1, 10000 Zagreb</item>
    </izvorni_sadrzaj>
    <derivirana_varijabla naziv="DomainObject.Predmet.StrankaListFormatedWithAdressOIB_1">
      <item>KOŠARKAŠKI KLUB "ZAGREB", OIB 40670211437, Trnsko 25a,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KOŠARKAŠKI KLUB "ZAGREB"</item>
      <item>FINA Regionalni centar Zagreb</item>
    </izvorni_sadrzaj>
    <derivirana_varijabla naziv="DomainObject.Predmet.StrankaListNazivFormated_1">
      <item>KOŠARKAŠKI KLUB "ZAGREB"</item>
      <item>FINA Regionalni centar Zagreb</item>
    </derivirana_varijabla>
  </DomainObject.Predmet.StrankaListNazivFormated>
  <DomainObject.Predmet.StrankaListNazivFormatedOIB>
    <izvorni_sadrzaj>
      <item>KOŠARKAŠKI KLUB "ZAGREB", OIB 40670211437</item>
      <item>FINA Regionalni centar Zagreb, OIB 85821130368</item>
    </izvorni_sadrzaj>
    <derivirana_varijabla naziv="DomainObject.Predmet.StrankaListNazivFormatedOIB_1">
      <item>KOŠARKAŠKI KLUB "ZAGREB", OIB 40670211437</item>
      <item>FINA Regionalni centar Zagreb, OIB 85821130368</item>
    </derivirana_varijabla>
  </DomainObject.Predmet.StrankaListNazivFormatedOIB>
  <DomainObject.Predmet.ProtuStrankaListFormated>
    <izvorni_sadrzaj>
      <item>KOŠARKAŠKI KLUB "ZAGREB"</item>
      <item>KOŠARKAŠKI KLUB "ZAGREB"</item>
    </izvorni_sadrzaj>
    <derivirana_varijabla naziv="DomainObject.Predmet.ProtuStrankaListFormated_1">
      <item>KOŠARKAŠKI KLUB "ZAGREB"</item>
      <item>KOŠARKAŠKI KLUB "ZAGREB"</item>
    </derivirana_varijabla>
  </DomainObject.Predmet.ProtuStrankaListFormated>
  <DomainObject.Predmet.ProtuStrankaListFormatedOIB>
    <izvorni_sadrzaj>
      <item>KOŠARKAŠKI KLUB "ZAGREB", OIB 40670211437</item>
      <item>KOŠARKAŠKI KLUB "ZAGREB", OIB 40670211437</item>
    </izvorni_sadrzaj>
    <derivirana_varijabla naziv="DomainObject.Predmet.ProtuStrankaListFormatedOIB_1">
      <item>KOŠARKAŠKI KLUB "ZAGREB", OIB 40670211437</item>
      <item>KOŠARKAŠKI KLUB "ZAGREB", OIB 40670211437</item>
    </derivirana_varijabla>
  </DomainObject.Predmet.ProtuStrankaListFormatedOIB>
  <DomainObject.Predmet.ProtuStrankaListFormatedWithAdress>
    <izvorni_sadrzaj>
      <item>KOŠARKAŠKI KLUB "ZAGREB", Trnsko 25a, 10000 Zagreb</item>
      <item>KOŠARKAŠKI KLUB "ZAGREB", Trnsko 25 a, 10000 Zagreb</item>
    </izvorni_sadrzaj>
    <derivirana_varijabla naziv="DomainObject.Predmet.ProtuStrankaListFormatedWithAdress_1">
      <item>KOŠARKAŠKI KLUB "ZAGREB", Trnsko 25a, 10000 Zagreb</item>
      <item>KOŠARKAŠKI KLUB "ZAGREB", Trnsko 25 a, 10000 Zagreb</item>
    </derivirana_varijabla>
  </DomainObject.Predmet.ProtuStrankaListFormatedWithAdress>
  <DomainObject.Predmet.ProtuStrankaListFormatedWithAdressOIB>
    <izvorni_sadrzaj>
      <item>KOŠARKAŠKI KLUB "ZAGREB", OIB 40670211437, Trnsko 25a, 10000 Zagreb</item>
      <item>KOŠARKAŠKI KLUB "ZAGREB", OIB 40670211437, Trnsko 25 a, 10000 Zagreb</item>
    </izvorni_sadrzaj>
    <derivirana_varijabla naziv="DomainObject.Predmet.ProtuStrankaListFormatedWithAdressOIB_1">
      <item>KOŠARKAŠKI KLUB "ZAGREB", OIB 40670211437, Trnsko 25a, 10000 Zagreb</item>
      <item>KOŠARKAŠKI KLUB "ZAGREB", OIB 40670211437, Trnsko 25 a, 10000 Zagreb</item>
    </derivirana_varijabla>
  </DomainObject.Predmet.ProtuStrankaListFormatedWithAdressOIB>
  <DomainObject.Predmet.ProtuStrankaListNazivFormated>
    <izvorni_sadrzaj>
      <item>KOŠARKAŠKI KLUB "ZAGREB"</item>
      <item>KOŠARKAŠKI KLUB "ZAGREB"</item>
    </izvorni_sadrzaj>
    <derivirana_varijabla naziv="DomainObject.Predmet.ProtuStrankaListNazivFormated_1">
      <item>KOŠARKAŠKI KLUB "ZAGREB"</item>
      <item>KOŠARKAŠKI KLUB "ZAGREB"</item>
    </derivirana_varijabla>
  </DomainObject.Predmet.ProtuStrankaListNazivFormated>
  <DomainObject.Predmet.ProtuStrankaListNazivFormatedOIB>
    <izvorni_sadrzaj>
      <item>KOŠARKAŠKI KLUB "ZAGREB", OIB 40670211437</item>
      <item>KOŠARKAŠKI KLUB "ZAGREB", OIB 40670211437</item>
    </izvorni_sadrzaj>
    <derivirana_varijabla naziv="DomainObject.Predmet.ProtuStrankaListNazivFormatedOIB_1">
      <item>KOŠARKAŠKI KLUB "ZAGREB", OIB 40670211437</item>
      <item>KOŠARKAŠKI KLUB "ZAGREB", OIB 40670211437</item>
    </derivirana_varijabla>
  </DomainObject.Predmet.ProtuStrankaListNazivFormatedOIB>
  <DomainObject.Predmet.OstaliListFormated>
    <izvorni_sadrzaj>
      <item>Ivan Božanić</item>
    </izvorni_sadrzaj>
    <derivirana_varijabla naziv="DomainObject.Predmet.OstaliListFormated_1">
      <item>Ivan Božanić</item>
    </derivirana_varijabla>
  </DomainObject.Predmet.OstaliListFormated>
  <DomainObject.Predmet.OstaliListFormatedOIB>
    <izvorni_sadrzaj>
      <item>Ivan Božanić, OIB 50601668312</item>
    </izvorni_sadrzaj>
    <derivirana_varijabla naziv="DomainObject.Predmet.OstaliListFormatedOIB_1">
      <item>Ivan Božanić, OIB 50601668312</item>
    </derivirana_varijabla>
  </DomainObject.Predmet.OstaliListFormatedOIB>
  <DomainObject.Predmet.OstaliListFormatedWithAdress>
    <izvorni_sadrzaj>
      <item>Ivan Božanić</item>
    </izvorni_sadrzaj>
    <derivirana_varijabla naziv="DomainObject.Predmet.OstaliListFormatedWithAdress_1">
      <item>Ivan Božanić</item>
    </derivirana_varijabla>
  </DomainObject.Predmet.OstaliListFormatedWithAdress>
  <DomainObject.Predmet.OstaliListFormatedWithAdressOIB>
    <izvorni_sadrzaj>
      <item>Ivan Božanić, OIB 50601668312</item>
    </izvorni_sadrzaj>
    <derivirana_varijabla naziv="DomainObject.Predmet.OstaliListFormatedWithAdressOIB_1">
      <item>Ivan Božanić, OIB 50601668312</item>
    </derivirana_varijabla>
  </DomainObject.Predmet.OstaliListFormatedWithAdressOIB>
  <DomainObject.Predmet.OstaliListNazivFormated>
    <izvorni_sadrzaj>
      <item>Ivan Božanić</item>
    </izvorni_sadrzaj>
    <derivirana_varijabla naziv="DomainObject.Predmet.OstaliListNazivFormated_1">
      <item>Ivan Božanić</item>
    </derivirana_varijabla>
  </DomainObject.Predmet.OstaliListNazivFormated>
  <DomainObject.Predmet.OstaliListNazivFormatedOIB>
    <izvorni_sadrzaj>
      <item>Ivan Božanić, OIB 50601668312</item>
    </izvorni_sadrzaj>
    <derivirana_varijabla naziv="DomainObject.Predmet.OstaliListNazivFormatedOIB_1">
      <item>Ivan Božanić, OIB 50601668312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KOŠARKAŠKI KLUB "ZAGREB" i dr.</izvorni_sadrzaj>
    <derivirana_varijabla naziv="DomainObject.Predmet.StrankaIDrugi_1">KOŠARKAŠKI KLUB "ZAGREB" i dr.</derivirana_varijabla>
  </DomainObject.Predmet.StrankaIDrugi>
  <DomainObject.Predmet.ProtustrankaIDrugi>
    <izvorni_sadrzaj>KOŠARKAŠKI KLUB "ZAGREB" i dr.</izvorni_sadrzaj>
    <derivirana_varijabla naziv="DomainObject.Predmet.ProtustrankaIDrugi_1">KOŠARKAŠKI KLUB "ZAGREB" i dr.</derivirana_varijabla>
  </DomainObject.Predmet.ProtustrankaIDrugi>
  <DomainObject.Predmet.StrankaIDrugiAdressOIB>
    <izvorni_sadrzaj>KOŠARKAŠKI KLUB "ZAGREB", OIB 40670211437, Trnsko 25a, 10000 Zagreb i dr.</izvorni_sadrzaj>
    <derivirana_varijabla naziv="DomainObject.Predmet.StrankaIDrugiAdressOIB_1">KOŠARKAŠKI KLUB "ZAGREB", OIB 40670211437, Trnsko 25a, 10000 Zagreb i dr.</derivirana_varijabla>
  </DomainObject.Predmet.StrankaIDrugiAdressOIB>
  <DomainObject.Predmet.ProtustrankaIDrugiAdressOIB>
    <izvorni_sadrzaj>KOŠARKAŠKI KLUB "ZAGREB", OIB 40670211437, Trnsko 25a, 10000 Zagreb i dr.</izvorni_sadrzaj>
    <derivirana_varijabla naziv="DomainObject.Predmet.ProtustrankaIDrugiAdressOIB_1">KOŠARKAŠKI KLUB "ZAGREB", OIB 40670211437, Trnsko 25a,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"ZAGREB"</item>
      <item>KOŠARKAŠKI KLUB "ZAGREB"</item>
      <item>Ivan Božanić</item>
      <item>KOŠARKAŠKI KLUB "ZAGREB"</item>
      <item>FINA Regionalni centar Zagreb</item>
    </izvorni_sadrzaj>
    <derivirana_varijabla naziv="DomainObject.Predmet.SudioniciListNaziv_1">
      <item>KOŠARKAŠKI KLUB "ZAGREB"</item>
      <item>KOŠARKAŠKI KLUB "ZAGREB"</item>
      <item>Ivan Božanić</item>
      <item>KOŠARKAŠKI KLUB "ZAGREB"</item>
      <item>FINA Regionalni centar Zagreb</item>
    </derivirana_varijabla>
  </DomainObject.Predmet.SudioniciListNaziv>
  <DomainObject.Predmet.SudioniciListAdressOIB>
    <izvorni_sadrzaj>
      <item>KOŠARKAŠKI KLUB "ZAGREB", OIB 40670211437, Trnsko 25a,10000 Zagreb</item>
      <item>KOŠARKAŠKI KLUB "ZAGREB", OIB 40670211437, Trnsko 25a,10000 Zagreb</item>
      <item>Ivan Božanić, OIB 50601668312</item>
      <item>KOŠARKAŠKI KLUB "ZAGREB", OIB 40670211437, Trnsko 25 a,10000 Zagreb</item>
      <item>FINA Regionalni centar Zagreb, OIB 85821130368, Trg svibanjskih žrtava 1995. 1,10000 Zagreb</item>
    </izvorni_sadrzaj>
    <derivirana_varijabla naziv="DomainObject.Predmet.SudioniciListAdressOIB_1">
      <item>KOŠARKAŠKI KLUB "ZAGREB", OIB 40670211437, Trnsko 25a,10000 Zagreb</item>
      <item>KOŠARKAŠKI KLUB "ZAGREB", OIB 40670211437, Trnsko 25a,10000 Zagreb</item>
      <item>Ivan Božanić, OIB 50601668312</item>
      <item>KOŠARKAŠKI KLUB "ZAGREB", OIB 40670211437, Trnsko 25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40670211437</item>
      <item>, OIB 40670211437</item>
      <item>, OIB 50601668312</item>
      <item>, OIB 40670211437</item>
      <item>, OIB 85821130368</item>
    </izvorni_sadrzaj>
    <derivirana_varijabla naziv="DomainObject.Predmet.SudioniciListNazivOIB_1">
      <item>, OIB 40670211437</item>
      <item>, OIB 40670211437</item>
      <item>, OIB 50601668312</item>
      <item>, OIB 40670211437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St-1865/2018-14</izvorni_sadrzaj>
    <derivirana_varijabla naziv="DomainObject.PredzadnjaOdlukaIzPredmeta.Oznaka_1">St-1865/2018-14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1673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2019-05-27T11:32:00Z</dcterms:created>
  <dc:creator>Korisnik</dc:creator>
  <cp:lastModifiedBy>Valentina Delač</cp:lastModifiedBy>
  <cp:lastPrinted>2019-05-27T11:43:00Z</cp:lastPrinted>
  <dcterms:modified xmlns:xsi="http://www.w3.org/2001/XMLSchema-instance" xsi:type="dcterms:W3CDTF">2019-05-27T11:43:00Z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(kk Zagreb  razrješenje i imenovanje stečajnog upravitelja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