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6a95" w14:paraId="54f6a95" w:rsidRDefault="002F3164" w:rsidP="002F3164" w:rsidR="002F3164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4D28F7">
        <w:rPr>
          <w:b/>
        </w:rPr>
        <w:t>Broj:7/ St-43/2015-142</w:t>
      </w:r>
    </w:p>
    <w:p w:rsidRDefault="002F3164" w:rsidP="002F3164" w:rsidR="002F3164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2F3164" w:rsidP="002F3164" w:rsidR="002F3164">
      <w:pPr>
        <w:rPr>
          <w:b/>
        </w:rPr>
      </w:pPr>
      <w:r>
        <w:rPr>
          <w:b/>
        </w:rPr>
        <w:t>TRGOVAČKI SUD U OSIJEKU</w:t>
      </w:r>
    </w:p>
    <w:p w:rsidRDefault="002F3164" w:rsidP="002F3164" w:rsidR="002F3164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2F3164" w:rsidP="002F3164" w:rsidR="002F3164">
      <w:pPr>
        <w:rPr>
          <w:b/>
        </w:rPr>
      </w:pPr>
      <w:r>
        <w:rPr>
          <w:b/>
        </w:rPr>
        <w:t>Trg pobjede 13</w:t>
      </w:r>
    </w:p>
    <w:p w:rsidRDefault="002F3164" w:rsidP="002F3164" w:rsidR="002F3164">
      <w:pPr>
        <w:rPr>
          <w:b/>
        </w:rPr>
      </w:pPr>
      <w:r>
        <w:rPr>
          <w:b/>
        </w:rPr>
        <w:t>SLAVONSKI BROD</w:t>
      </w:r>
    </w:p>
    <w:p w:rsidRDefault="002F3164" w:rsidP="002F3164" w:rsidR="002F3164"/>
    <w:p w:rsidRDefault="002F3164" w:rsidP="002F3164" w:rsidR="002F3164"/>
    <w:p w:rsidRDefault="002F3164" w:rsidP="002F3164" w:rsidR="002F3164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MANIVA  društvo s ograničenom odgovornošću za trgovinu i graditeljstvo, skraćena tvrtka: MANIVA d.o.o.  Pakrac, ( Grad Pakrac) Hrvatskih velikana 19, OIB 1047</w:t>
      </w:r>
      <w:r w:rsidR="004D28F7">
        <w:t>8288107, dana 24</w:t>
      </w:r>
      <w:r>
        <w:t xml:space="preserve">. </w:t>
      </w:r>
      <w:r w:rsidR="001955B6">
        <w:t>svibnja</w:t>
      </w:r>
      <w:r>
        <w:t xml:space="preserve"> 2017. godine donio je</w:t>
      </w:r>
    </w:p>
    <w:p w:rsidRDefault="002F3164" w:rsidP="002F3164" w:rsidR="002F3164"/>
    <w:p w:rsidRDefault="002F3164" w:rsidP="002F3164" w:rsidR="002F3164">
      <w:pPr>
        <w:jc w:val="center"/>
        <w:rPr>
          <w:b/>
        </w:rPr>
      </w:pPr>
      <w:r>
        <w:rPr>
          <w:b/>
        </w:rPr>
        <w:t>P    O    T    V    R    D    U</w:t>
      </w:r>
    </w:p>
    <w:p w:rsidRDefault="002F3164" w:rsidP="002F3164" w:rsidR="002F3164"/>
    <w:p w:rsidRDefault="002F3164" w:rsidP="002F3164" w:rsidR="002F3164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910F3D" w:rsidRPr="00910F3D">
        <w:t xml:space="preserve">VELIMIR ŽAK iz Zagreba, Opatička ulica 16, OIB 08955615751 </w:t>
      </w:r>
      <w:r>
        <w:t xml:space="preserve"> uplatio </w:t>
      </w:r>
      <w:proofErr w:type="spellStart"/>
      <w:r>
        <w:t>kupovninu</w:t>
      </w:r>
      <w:proofErr w:type="spellEnd"/>
      <w:r>
        <w:t xml:space="preserve"> u iznosu od </w:t>
      </w:r>
      <w:r w:rsidR="00E3460A">
        <w:t>15.001,00</w:t>
      </w:r>
      <w:r>
        <w:t xml:space="preserve"> Kn u skladu s</w:t>
      </w:r>
      <w:r w:rsidR="00E3460A">
        <w:t xml:space="preserve"> pravomoćnim</w:t>
      </w:r>
      <w:r>
        <w:t xml:space="preserve"> rješenjem o dosudi ovoga s</w:t>
      </w:r>
      <w:r w:rsidR="00506026">
        <w:t>uda poslovni broj 7/St-43/2015-122</w:t>
      </w:r>
      <w:r>
        <w:t xml:space="preserve"> od </w:t>
      </w:r>
      <w:r w:rsidR="00506026">
        <w:t>21</w:t>
      </w:r>
      <w:r>
        <w:t xml:space="preserve">. </w:t>
      </w:r>
      <w:r w:rsidR="00506026">
        <w:t>ožujka</w:t>
      </w:r>
      <w:r>
        <w:t xml:space="preserve"> 201</w:t>
      </w:r>
      <w:r w:rsidR="00506026">
        <w:t>7</w:t>
      </w:r>
      <w:r w:rsidR="00910F3D">
        <w:t xml:space="preserve">. </w:t>
      </w:r>
      <w:r w:rsidR="00BA6242">
        <w:t xml:space="preserve">godine i </w:t>
      </w:r>
      <w:r w:rsidR="00E3460A">
        <w:t>pravomoćnim</w:t>
      </w:r>
      <w:r w:rsidR="00910F3D">
        <w:t xml:space="preserve"> rješenjem o ispravku rješenja o dosudi posl.br. 7/St-43/201</w:t>
      </w:r>
      <w:r w:rsidR="004D28F7">
        <w:t xml:space="preserve">5-128 od 24. ožujka 2017.godine </w:t>
      </w:r>
      <w:r w:rsidR="00BA6242">
        <w:t xml:space="preserve">koja rješenja su pravomoćna 11. travnja 2017. godine, te </w:t>
      </w:r>
      <w:r w:rsidR="004D28F7">
        <w:t xml:space="preserve">i </w:t>
      </w:r>
      <w:r w:rsidR="00E3460A">
        <w:t xml:space="preserve">pravomoćnim </w:t>
      </w:r>
      <w:r w:rsidR="004D28F7">
        <w:t>rješenjem o ispravku rješenja o dosudi posl.br.7/St-43/2015-</w:t>
      </w:r>
      <w:r w:rsidR="00E3460A">
        <w:t>140 od 03. svibnja 2017. godine</w:t>
      </w:r>
      <w:r w:rsidR="00BA6242">
        <w:t xml:space="preserve"> koje je pravomoćno </w:t>
      </w:r>
      <w:r w:rsidR="004E162F">
        <w:t>20</w:t>
      </w:r>
      <w:r w:rsidR="00BA6242" w:rsidRPr="004E162F">
        <w:t>. svibnja 2017. godine</w:t>
      </w:r>
      <w:r>
        <w:t xml:space="preserve"> i to za:</w:t>
      </w:r>
    </w:p>
    <w:p w:rsidRDefault="002F3164" w:rsidP="002F3164" w:rsidR="002F3164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F3164" w:rsidP="00506026" w:rsidR="00506026" w:rsidRPr="00506026">
      <w:pPr>
        <w:jc w:val="both"/>
      </w:pPr>
      <w:r>
        <w:t xml:space="preserve"> </w:t>
      </w:r>
      <w:r>
        <w:tab/>
        <w:t xml:space="preserve"> </w:t>
      </w:r>
      <w:r>
        <w:tab/>
      </w:r>
      <w:r w:rsidR="00506026" w:rsidRPr="00506026">
        <w:t xml:space="preserve">nekretnine upisane u  </w:t>
      </w:r>
      <w:proofErr w:type="spellStart"/>
      <w:r w:rsidR="00506026" w:rsidRPr="00506026">
        <w:t>zk.ul</w:t>
      </w:r>
      <w:proofErr w:type="spellEnd"/>
      <w:r w:rsidR="00506026" w:rsidRPr="00506026">
        <w:t>. 1031 k.o.Kusonje i to:</w:t>
      </w:r>
    </w:p>
    <w:p w:rsidRDefault="00506026" w:rsidP="00506026" w:rsidR="00506026" w:rsidRPr="00506026">
      <w:pPr>
        <w:jc w:val="both"/>
      </w:pPr>
    </w:p>
    <w:p w:rsidRDefault="00506026" w:rsidP="00506026" w:rsidR="00506026" w:rsidRPr="00506026">
      <w:pPr>
        <w:jc w:val="both"/>
      </w:pPr>
      <w:r w:rsidRPr="00506026">
        <w:t xml:space="preserve">                        -  kč.br. 1409/1- dvorište, pogon za proizvodnju gljiva, površine 2940 m2,</w:t>
      </w:r>
    </w:p>
    <w:p w:rsidRDefault="00506026" w:rsidP="00506026" w:rsidR="00506026" w:rsidRPr="00506026">
      <w:pPr>
        <w:jc w:val="both"/>
      </w:pPr>
      <w:r w:rsidRPr="00506026">
        <w:t xml:space="preserve">                        -  kč.br. 1409/5- zgrada i dvorište, površine 444 m2,</w:t>
      </w:r>
    </w:p>
    <w:p w:rsidRDefault="00506026" w:rsidP="00506026" w:rsidR="00506026" w:rsidRPr="00506026">
      <w:pPr>
        <w:jc w:val="both"/>
      </w:pPr>
      <w:r w:rsidRPr="00506026">
        <w:t xml:space="preserve">                        -  kč.br. 1411/3- dvorište, pogon za proizvodnju gljiva, površine 1537 m2,</w:t>
      </w:r>
    </w:p>
    <w:p w:rsidRDefault="00506026" w:rsidP="00506026" w:rsidR="00506026" w:rsidRPr="00506026">
      <w:pPr>
        <w:jc w:val="both"/>
      </w:pPr>
      <w:r w:rsidRPr="00506026">
        <w:t xml:space="preserve">                        -  kč.br. 1411/5- zgrada i dvorište, površine 570 m2</w:t>
      </w:r>
    </w:p>
    <w:p w:rsidRDefault="00506026" w:rsidP="00506026" w:rsidR="002F3164">
      <w:pPr>
        <w:jc w:val="both"/>
      </w:pPr>
      <w:r w:rsidRPr="00506026">
        <w:t xml:space="preserve">                       odnosno ukupno 5491 m2</w:t>
      </w:r>
      <w:r w:rsidR="001955B6">
        <w:t>,</w:t>
      </w:r>
    </w:p>
    <w:p w:rsidRDefault="00506026" w:rsidP="002F3164" w:rsidR="00506026">
      <w:pPr>
        <w:ind w:firstLine="1440"/>
        <w:jc w:val="both"/>
      </w:pPr>
    </w:p>
    <w:p w:rsidRDefault="001955B6" w:rsidP="00506026" w:rsidR="00506026">
      <w:pPr>
        <w:ind w:firstLine="1440"/>
        <w:jc w:val="both"/>
      </w:pPr>
      <w:r>
        <w:t xml:space="preserve">te </w:t>
      </w:r>
      <w:r w:rsidR="00506026" w:rsidRPr="00506026">
        <w:t xml:space="preserve">kojom se potvrđuje da je  kupac  </w:t>
      </w:r>
      <w:r w:rsidR="00A83E5B" w:rsidRPr="00A83E5B">
        <w:t>VELIMIR ŽAK iz Zagreba, Opatička ulica 16, OIB 08955615751</w:t>
      </w:r>
      <w:r w:rsidR="00A83E5B">
        <w:t xml:space="preserve"> </w:t>
      </w:r>
      <w:r w:rsidR="00506026" w:rsidRPr="00506026">
        <w:t>upla</w:t>
      </w:r>
      <w:r w:rsidR="00E3460A">
        <w:t xml:space="preserve">tio </w:t>
      </w:r>
      <w:proofErr w:type="spellStart"/>
      <w:r w:rsidR="00E3460A">
        <w:t>kupovninu</w:t>
      </w:r>
      <w:proofErr w:type="spellEnd"/>
      <w:r w:rsidR="00E3460A">
        <w:t xml:space="preserve"> u iznosu od 15.001,00</w:t>
      </w:r>
      <w:r w:rsidR="00506026" w:rsidRPr="00506026">
        <w:t xml:space="preserve"> Kn u skladu</w:t>
      </w:r>
      <w:r w:rsidR="00AD111B" w:rsidRPr="00AD111B">
        <w:t xml:space="preserve"> s</w:t>
      </w:r>
      <w:r w:rsidR="00E3460A">
        <w:t xml:space="preserve"> pravomoćnim </w:t>
      </w:r>
      <w:r w:rsidR="00AD111B" w:rsidRPr="00AD111B">
        <w:t xml:space="preserve"> rješenjem o dosudi ovoga suda poslovni broj 7/St-43/2015-122 od 21. ožujka 2017. godine</w:t>
      </w:r>
      <w:r w:rsidR="00506026" w:rsidRPr="00506026">
        <w:t xml:space="preserve"> </w:t>
      </w:r>
      <w:r w:rsidR="00910F3D" w:rsidRPr="00910F3D">
        <w:t xml:space="preserve">i </w:t>
      </w:r>
      <w:proofErr w:type="spellStart"/>
      <w:r w:rsidR="00E3460A">
        <w:t>i</w:t>
      </w:r>
      <w:proofErr w:type="spellEnd"/>
      <w:r w:rsidR="00E3460A">
        <w:t xml:space="preserve"> pravomoćnim </w:t>
      </w:r>
      <w:r w:rsidR="00910F3D" w:rsidRPr="00910F3D">
        <w:t>rješenjem o ispravku rješenja o dosudi posl.br. 7/St-43/201</w:t>
      </w:r>
      <w:r w:rsidR="00B737C0">
        <w:t xml:space="preserve">5-128 od 24. ožujka 2017.godine </w:t>
      </w:r>
      <w:r w:rsidR="00E3460A">
        <w:t xml:space="preserve">koja  rješenja su pravomoćna dana 11. travnja 2017. </w:t>
      </w:r>
      <w:r w:rsidR="004E162F">
        <w:t>godine</w:t>
      </w:r>
      <w:r w:rsidR="00E3460A">
        <w:t xml:space="preserve"> te i pravomoćnim</w:t>
      </w:r>
      <w:r w:rsidR="00B737C0" w:rsidRPr="00B737C0">
        <w:t xml:space="preserve"> rješenje</w:t>
      </w:r>
      <w:r w:rsidR="00E3460A">
        <w:t>,</w:t>
      </w:r>
      <w:r w:rsidR="00B737C0" w:rsidRPr="00B737C0">
        <w:t xml:space="preserve"> o ispravku rješenja o dosudi posl.br.7/St-43/2015-140 od 03. svibnja 2017. </w:t>
      </w:r>
      <w:r w:rsidR="00B737C0">
        <w:t>godine,</w:t>
      </w:r>
      <w:r w:rsidR="00E3460A">
        <w:t xml:space="preserve"> a koje je  pravomoćno</w:t>
      </w:r>
      <w:r w:rsidR="00910F3D" w:rsidRPr="00910F3D">
        <w:t xml:space="preserve"> </w:t>
      </w:r>
      <w:r w:rsidR="004E162F">
        <w:t>20</w:t>
      </w:r>
      <w:r w:rsidR="00910F3D" w:rsidRPr="004E162F">
        <w:t xml:space="preserve">. </w:t>
      </w:r>
      <w:r w:rsidR="00B737C0" w:rsidRPr="004E162F">
        <w:t>svibnja</w:t>
      </w:r>
      <w:r w:rsidR="00910F3D" w:rsidRPr="004E162F">
        <w:t xml:space="preserve"> 2017</w:t>
      </w:r>
      <w:r w:rsidR="00910F3D" w:rsidRPr="00910F3D">
        <w:t>. godine i to za</w:t>
      </w:r>
      <w:r w:rsidR="00910F3D">
        <w:t>:</w:t>
      </w:r>
      <w:r w:rsidR="00506026">
        <w:t xml:space="preserve">    </w:t>
      </w:r>
    </w:p>
    <w:p w:rsidRDefault="00A83E5B" w:rsidP="00506026" w:rsidR="00A83E5B">
      <w:pPr>
        <w:ind w:firstLine="1440"/>
        <w:jc w:val="both"/>
      </w:pPr>
    </w:p>
    <w:p w:rsidRDefault="00506026" w:rsidP="00506026" w:rsidR="00506026">
      <w:pPr>
        <w:ind w:firstLine="1440"/>
        <w:jc w:val="both"/>
      </w:pPr>
      <w:r w:rsidRPr="00506026">
        <w:t xml:space="preserve">nekretnine upisane u </w:t>
      </w:r>
      <w:proofErr w:type="spellStart"/>
      <w:r w:rsidRPr="00506026">
        <w:t>zk.ul</w:t>
      </w:r>
      <w:proofErr w:type="spellEnd"/>
      <w:r w:rsidRPr="00506026">
        <w:t xml:space="preserve">. 3270 k.o. Pakrac </w:t>
      </w:r>
    </w:p>
    <w:p w:rsidRDefault="00A83E5B" w:rsidP="00506026" w:rsidR="00A83E5B" w:rsidRPr="00506026">
      <w:pPr>
        <w:ind w:firstLine="1440"/>
        <w:jc w:val="both"/>
      </w:pPr>
    </w:p>
    <w:p w:rsidRDefault="001955B6" w:rsidP="00506026" w:rsidR="001955B6">
      <w:pPr>
        <w:jc w:val="both"/>
      </w:pPr>
      <w:r>
        <w:t xml:space="preserve">  </w:t>
      </w:r>
      <w:r>
        <w:tab/>
      </w:r>
      <w:r>
        <w:tab/>
      </w:r>
      <w:r w:rsidR="00A83E5B">
        <w:t xml:space="preserve"> - </w:t>
      </w:r>
      <w:r w:rsidR="00506026" w:rsidRPr="00506026">
        <w:t xml:space="preserve">kč.br. 2293/5 - zgrada i dvorište-pogon za proizvodnju gljiva, površine </w:t>
      </w:r>
    </w:p>
    <w:p w:rsidRDefault="001955B6" w:rsidP="001955B6" w:rsidR="00506026" w:rsidRPr="00506026">
      <w:pPr>
        <w:jc w:val="both"/>
      </w:pPr>
      <w:r>
        <w:t xml:space="preserve">                                                 </w:t>
      </w:r>
      <w:r w:rsidR="00C772F0">
        <w:t xml:space="preserve">   </w:t>
      </w:r>
      <w:r w:rsidR="00506026" w:rsidRPr="00506026">
        <w:t>1020 m2,</w:t>
      </w:r>
    </w:p>
    <w:p w:rsidRDefault="00506026" w:rsidP="00506026" w:rsidR="00506026" w:rsidRPr="00506026">
      <w:pPr>
        <w:jc w:val="both"/>
      </w:pPr>
      <w:r w:rsidRPr="00506026">
        <w:t xml:space="preserve">  </w:t>
      </w:r>
      <w:r w:rsidR="00EF484F">
        <w:t xml:space="preserve"> </w:t>
      </w:r>
      <w:r w:rsidR="00EF484F">
        <w:tab/>
      </w:r>
      <w:r w:rsidR="00EF484F">
        <w:tab/>
      </w:r>
      <w:r w:rsidRPr="00506026">
        <w:t xml:space="preserve"> - kč.br. 2293/6 - dvorište, površine 18 m2,</w:t>
      </w:r>
    </w:p>
    <w:p w:rsidRDefault="00EF484F" w:rsidP="00EF484F" w:rsidR="00506026" w:rsidRPr="00506026">
      <w:pPr>
        <w:jc w:val="both"/>
      </w:pPr>
      <w:r>
        <w:t xml:space="preserve"> </w:t>
      </w:r>
      <w:r>
        <w:tab/>
      </w:r>
      <w:r>
        <w:tab/>
      </w:r>
      <w:r w:rsidR="00506026" w:rsidRPr="00506026">
        <w:t xml:space="preserve"> - kč.br. 2295/2- industrijsko dvorište, površine 511 m2</w:t>
      </w:r>
    </w:p>
    <w:p w:rsidRDefault="00506026" w:rsidP="00C772F0" w:rsidR="00C772F0">
      <w:pPr>
        <w:ind w:firstLine="1440"/>
        <w:jc w:val="both"/>
      </w:pPr>
      <w:r w:rsidRPr="00506026">
        <w:t xml:space="preserve"> </w:t>
      </w:r>
      <w:r w:rsidR="00A83E5B">
        <w:t>odnosno ukupno 1549 m2,</w:t>
      </w:r>
    </w:p>
    <w:p w:rsidRDefault="00C772F0" w:rsidP="00C772F0" w:rsidR="00A83E5B" w:rsidRPr="00C772F0">
      <w:pPr>
        <w:ind w:firstLine="1440"/>
        <w:jc w:val="both"/>
      </w:pPr>
      <w:r>
        <w:lastRenderedPageBreak/>
        <w:t xml:space="preserve">                                     </w:t>
      </w:r>
      <w:r>
        <w:tab/>
      </w:r>
      <w:r>
        <w:tab/>
        <w:t xml:space="preserve"> </w:t>
      </w:r>
      <w:r>
        <w:tab/>
        <w:t xml:space="preserve"> </w:t>
      </w:r>
      <w:r>
        <w:tab/>
      </w:r>
      <w:r w:rsidR="00A83E5B" w:rsidRPr="00A83E5B">
        <w:rPr>
          <w:b/>
        </w:rPr>
        <w:t>Broj:7/ St-43/2015-1</w:t>
      </w:r>
      <w:r w:rsidR="00A46972">
        <w:rPr>
          <w:b/>
        </w:rPr>
        <w:t>42</w:t>
      </w:r>
    </w:p>
    <w:p w:rsidRDefault="00A83E5B" w:rsidP="00A83E5B" w:rsidR="00A83E5B">
      <w:pPr>
        <w:jc w:val="both"/>
      </w:pPr>
    </w:p>
    <w:p w:rsidRDefault="002F3164" w:rsidP="00A83E5B" w:rsidR="002F3164" w:rsidRPr="00413E56">
      <w:pPr>
        <w:jc w:val="both"/>
        <w:rPr>
          <w:b/>
        </w:rPr>
      </w:pPr>
      <w:r>
        <w:t xml:space="preserve">a koje je kupio nakon </w:t>
      </w:r>
      <w:r w:rsidR="00506026">
        <w:t>četvrte</w:t>
      </w:r>
      <w:r>
        <w:t xml:space="preserve"> elektroničke javne dražbe koju je provela Financijska agencije u razdoblju od 0</w:t>
      </w:r>
      <w:r w:rsidR="00506026">
        <w:t>2</w:t>
      </w:r>
      <w:r>
        <w:t xml:space="preserve">. </w:t>
      </w:r>
      <w:r w:rsidR="00506026">
        <w:t>prosinca 2016.</w:t>
      </w:r>
      <w:r w:rsidR="001955B6">
        <w:t xml:space="preserve"> godine</w:t>
      </w:r>
      <w:r w:rsidR="00506026">
        <w:t xml:space="preserve"> do 24</w:t>
      </w:r>
      <w:r>
        <w:t xml:space="preserve">. </w:t>
      </w:r>
      <w:r w:rsidR="00506026">
        <w:t>veljače</w:t>
      </w:r>
      <w:r>
        <w:t xml:space="preserve"> 201</w:t>
      </w:r>
      <w:r w:rsidR="00506026">
        <w:t>7</w:t>
      </w:r>
      <w:r>
        <w:t xml:space="preserve">. godine, čime su ostvarene pretpostavke za upis prava vlasništva u korist kupca </w:t>
      </w:r>
      <w:r w:rsidR="00A83E5B" w:rsidRPr="00A83E5B">
        <w:t>VELIMIR</w:t>
      </w:r>
      <w:r w:rsidR="00A83E5B">
        <w:t>A</w:t>
      </w:r>
      <w:r w:rsidR="00A83E5B" w:rsidRPr="00A83E5B">
        <w:t xml:space="preserve"> ŽAK iz Zagreba, Opatička ulica 16, OIB 08955615751</w:t>
      </w:r>
      <w:r>
        <w:t xml:space="preserve"> i brisanja tereta sukladno pravomoćnom rješenju o dos</w:t>
      </w:r>
      <w:r w:rsidR="00506026">
        <w:t>udi poslovni broj 7/St-43/2015-122 od 21</w:t>
      </w:r>
      <w:r>
        <w:t xml:space="preserve">. </w:t>
      </w:r>
      <w:r w:rsidR="00506026">
        <w:t>ožujka</w:t>
      </w:r>
      <w:r>
        <w:t xml:space="preserve"> 201</w:t>
      </w:r>
      <w:r w:rsidR="00506026">
        <w:t>7</w:t>
      </w:r>
      <w:r w:rsidR="00910F3D">
        <w:t xml:space="preserve">. godine i </w:t>
      </w:r>
      <w:r w:rsidR="00910F3D" w:rsidRPr="00910F3D">
        <w:t xml:space="preserve"> rješenj</w:t>
      </w:r>
      <w:r w:rsidR="00910F3D">
        <w:t>u</w:t>
      </w:r>
      <w:r w:rsidR="00910F3D" w:rsidRPr="00910F3D">
        <w:t xml:space="preserve"> o ispravku rješenja o dosudi posl.br. 7/St-43/201</w:t>
      </w:r>
      <w:r w:rsidR="00413E56">
        <w:t>5-128 od 24. ožujka 2017.godine</w:t>
      </w:r>
      <w:r w:rsidR="00253D9B">
        <w:t xml:space="preserve"> </w:t>
      </w:r>
      <w:r w:rsidR="0001041E">
        <w:t>koja su pravomoćna 11. travnja 2017. godine te</w:t>
      </w:r>
      <w:r w:rsidR="00253D9B">
        <w:t xml:space="preserve"> </w:t>
      </w:r>
      <w:r w:rsidR="00413E56">
        <w:t xml:space="preserve"> i </w:t>
      </w:r>
      <w:r w:rsidR="0001041E">
        <w:t>rješenju</w:t>
      </w:r>
      <w:r w:rsidR="00413E56" w:rsidRPr="00413E56">
        <w:t xml:space="preserve"> o ispravku rješenja o dosudi posl.br.7/St-43/2015-140 od 03. svibnja 2017. godine</w:t>
      </w:r>
      <w:r w:rsidR="00253D9B">
        <w:t xml:space="preserve"> koje je pravomoćno</w:t>
      </w:r>
      <w:r w:rsidR="00910F3D" w:rsidRPr="00910F3D">
        <w:t xml:space="preserve"> </w:t>
      </w:r>
      <w:r w:rsidR="004E162F">
        <w:t>20</w:t>
      </w:r>
      <w:r w:rsidR="00910F3D" w:rsidRPr="004E162F">
        <w:t xml:space="preserve">. </w:t>
      </w:r>
      <w:r w:rsidR="00413E56" w:rsidRPr="004E162F">
        <w:t>svibnja</w:t>
      </w:r>
      <w:r w:rsidR="00910F3D" w:rsidRPr="004E162F">
        <w:t xml:space="preserve"> 2017. godine.</w:t>
      </w:r>
    </w:p>
    <w:p w:rsidRDefault="002F3164" w:rsidP="002F3164" w:rsidR="002F3164">
      <w:pPr>
        <w:ind w:firstLine="1440"/>
      </w:pPr>
    </w:p>
    <w:p w:rsidRDefault="0001041E" w:rsidP="002F3164" w:rsidR="0001041E">
      <w:pPr>
        <w:ind w:firstLine="1440"/>
      </w:pPr>
    </w:p>
    <w:p w:rsidRDefault="00413E56" w:rsidP="002F3164" w:rsidR="002F3164">
      <w:pPr>
        <w:jc w:val="center"/>
      </w:pPr>
      <w:r>
        <w:t>U Slavonskom Brodu, 24</w:t>
      </w:r>
      <w:r w:rsidR="002F3164">
        <w:t xml:space="preserve">. </w:t>
      </w:r>
      <w:r w:rsidR="00506026">
        <w:t>svibnja</w:t>
      </w:r>
      <w:r w:rsidR="002F3164">
        <w:t xml:space="preserve"> 2017. godine</w:t>
      </w:r>
    </w:p>
    <w:p w:rsidRDefault="002F3164" w:rsidP="002F3164" w:rsidR="002F3164">
      <w:pPr>
        <w:jc w:val="center"/>
      </w:pPr>
    </w:p>
    <w:p w:rsidRDefault="001955B6" w:rsidP="002F3164" w:rsidR="001955B6">
      <w:pPr>
        <w:jc w:val="center"/>
      </w:pPr>
    </w:p>
    <w:p w:rsidRDefault="002F3164" w:rsidP="002F3164" w:rsidR="002F3164">
      <w:pPr>
        <w:rPr>
          <w:lang w:eastAsia="en-US" w:val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Mirna Vujčić </w:t>
      </w:r>
    </w:p>
    <w:p w:rsidRDefault="002F3164" w:rsidP="002F3164" w:rsidR="002F3164">
      <w:pPr>
        <w:rPr>
          <w:lang w:eastAsia="en-US" w:val="en-US"/>
        </w:rPr>
      </w:pPr>
    </w:p>
    <w:p w:rsidRDefault="002F3164" w:rsidP="002F3164" w:rsidR="002F3164"/>
    <w:p w:rsidRDefault="002F3164" w:rsidP="002F3164" w:rsidR="002F3164"/>
    <w:p w:rsidRDefault="002F3164" w:rsidP="002F3164" w:rsidR="002F3164"/>
    <w:p w:rsidRDefault="002F3164" w:rsidP="002F3164" w:rsidR="002F3164"/>
    <w:p w:rsidRDefault="002F3164" w:rsidP="002F3164" w:rsidR="002F3164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2F3164" w:rsidP="002F3164" w:rsidR="002F3164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2F3164" w:rsidP="002F3164" w:rsidR="002F3164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2F3164" w:rsidP="002F3164" w:rsidR="002F3164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2F3164" w:rsidP="002F3164" w:rsidR="002F3164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odjelu Općinskog suda u Bjelovaru, ZK odjel Pakrac zajedno s primjerkom rješenja o dosudi </w:t>
      </w:r>
      <w:r w:rsidR="0001041E">
        <w:rPr>
          <w:sz w:val="22"/>
          <w:szCs w:val="22"/>
        </w:rPr>
        <w:t>i ispravcima</w:t>
      </w:r>
      <w:r w:rsidR="00700B39">
        <w:rPr>
          <w:sz w:val="22"/>
          <w:szCs w:val="22"/>
        </w:rPr>
        <w:t xml:space="preserve"> rješenja o dosudi</w:t>
      </w:r>
      <w:r w:rsidR="0001041E">
        <w:rPr>
          <w:sz w:val="22"/>
          <w:szCs w:val="22"/>
        </w:rPr>
        <w:t xml:space="preserve"> </w:t>
      </w:r>
      <w:r w:rsidR="00700B39">
        <w:rPr>
          <w:sz w:val="22"/>
          <w:szCs w:val="22"/>
        </w:rPr>
        <w:t xml:space="preserve"> </w:t>
      </w:r>
      <w:r w:rsidR="0001041E">
        <w:rPr>
          <w:sz w:val="22"/>
          <w:szCs w:val="22"/>
        </w:rPr>
        <w:t>koja</w:t>
      </w:r>
      <w:r>
        <w:rPr>
          <w:sz w:val="22"/>
          <w:szCs w:val="22"/>
        </w:rPr>
        <w:t xml:space="preserve"> sadržava</w:t>
      </w:r>
      <w:r w:rsidR="0001041E">
        <w:rPr>
          <w:sz w:val="22"/>
          <w:szCs w:val="22"/>
        </w:rPr>
        <w:t>ju</w:t>
      </w:r>
      <w:r>
        <w:rPr>
          <w:sz w:val="22"/>
          <w:szCs w:val="22"/>
        </w:rPr>
        <w:t xml:space="preserve"> klauzulu pravomoćnosti i popratnim dopisom</w:t>
      </w:r>
    </w:p>
    <w:p w:rsidRDefault="002F3164" w:rsidP="002F3164" w:rsidR="002F3164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</w:t>
      </w:r>
      <w:r w:rsidR="0001041E">
        <w:rPr>
          <w:sz w:val="22"/>
          <w:szCs w:val="22"/>
        </w:rPr>
        <w:t xml:space="preserve">i ispravaka rješenje o dosudi </w:t>
      </w:r>
      <w:r>
        <w:rPr>
          <w:sz w:val="22"/>
          <w:szCs w:val="22"/>
        </w:rPr>
        <w:t>s klauzulom pravomoćnosti i potvrdom dostaviti i Poreznoj upravi, Ispostavi Pakrac</w:t>
      </w:r>
    </w:p>
    <w:p w:rsidRDefault="00DB052E" w:rsidP="002F3164" w:rsidR="00DB052E" w:rsidRPr="002F3164"/>
    <w:sectPr w:rsidR="00DB052E" w:rsidRPr="002F316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3164"/>
    <w:rsid w:val="0001041E"/>
    <w:rsid w:val="00013DE3"/>
    <w:rsid w:val="001955B6"/>
    <w:rsid w:val="00253D9B"/>
    <w:rsid w:val="002F3164"/>
    <w:rsid w:val="00413E56"/>
    <w:rsid w:val="004D28F7"/>
    <w:rsid w:val="004E162F"/>
    <w:rsid w:val="00506026"/>
    <w:rsid w:val="00700B39"/>
    <w:rsid w:val="0081679C"/>
    <w:rsid w:val="00910F3D"/>
    <w:rsid w:val="00A46972"/>
    <w:rsid w:val="00A83E5B"/>
    <w:rsid w:val="00AD111B"/>
    <w:rsid w:val="00B25EC5"/>
    <w:rsid w:val="00B737C0"/>
    <w:rsid w:val="00B91129"/>
    <w:rsid w:val="00BA6242"/>
    <w:rsid w:val="00BB4214"/>
    <w:rsid w:val="00C772F0"/>
    <w:rsid w:val="00DB052E"/>
    <w:rsid w:val="00E3460A"/>
    <w:rsid w:val="00EF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316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31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16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83E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3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D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D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D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D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316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31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16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83E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3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D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D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D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D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801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77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2915</properties:Characters>
  <properties:Lines>77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2017-05-23T10:31:00Z</dcterms:created>
  <dc:creator>wsadmin</dc:creator>
  <cp:lastModifiedBy>wsadmin</cp:lastModifiedBy>
  <cp:lastPrinted>2017-05-02T09:24:00Z</cp:lastPrinted>
  <dcterms:modified xmlns:xsi="http://www.w3.org/2001/XMLSchema-instance" xsi:type="dcterms:W3CDTF">2017-05-24T09:45:00Z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