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a9bb" w14:paraId="47da9bb" w:rsidRDefault="00017E11" w:rsidP="00017E11" w:rsidR="00017E11">
      <w:pPr>
        <w:spacing w:after="0"/>
        <w:ind w:firstLine="708"/>
        <w15:collapsed w:val="false"/>
      </w:pPr>
      <w:r>
        <w:t xml:space="preserve">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E11" w:rsidP="00017E11" w:rsidR="00017E11">
      <w:pPr>
        <w:spacing w:after="0"/>
      </w:pPr>
      <w:r>
        <w:t xml:space="preserve">         REPUBLIKA HRVATSKA</w:t>
      </w:r>
    </w:p>
    <w:p w:rsidRDefault="00017E11" w:rsidP="00017E11" w:rsidR="00017E11">
      <w:pPr>
        <w:spacing w:after="0"/>
      </w:pPr>
      <w:r>
        <w:t xml:space="preserve"> TRGOVAČKI SUD U VARAŽDINU</w:t>
      </w:r>
    </w:p>
    <w:p w:rsidRDefault="00017E11" w:rsidP="00017E11" w:rsidR="00017E11">
      <w:pPr>
        <w:spacing w:after="0"/>
        <w:ind w:firstLine="720"/>
      </w:pPr>
      <w:r>
        <w:t xml:space="preserve">         B. Radić 2</w:t>
      </w:r>
    </w:p>
    <w:p w:rsidRDefault="00017E11" w:rsidP="00017E11" w:rsidR="00017E11">
      <w:pPr>
        <w:spacing w:after="0"/>
        <w:jc w:val="center"/>
      </w:pPr>
    </w:p>
    <w:p w:rsidRDefault="00017E11" w:rsidP="00017E11" w:rsidR="00017E11">
      <w:pPr>
        <w:spacing w:after="0"/>
        <w:jc w:val="center"/>
      </w:pPr>
    </w:p>
    <w:p w:rsidRDefault="00017E11" w:rsidP="00017E11" w:rsidR="00017E11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KOMOTLIN ZAGREB d.o.o., OIB: 71150713199</w:t>
      </w:r>
      <w:r>
        <w:t xml:space="preserve">, sa sjedištem u </w:t>
      </w:r>
      <w:r>
        <w:t>Dr. Ante Starčevića 18</w:t>
      </w:r>
      <w:r>
        <w:t xml:space="preserve">, </w:t>
      </w:r>
      <w:r>
        <w:t>40000 Čakovec</w:t>
      </w:r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017E11" w:rsidP="00017E11" w:rsidR="00017E11">
      <w:pPr>
        <w:spacing w:after="0"/>
        <w:jc w:val="both"/>
      </w:pPr>
    </w:p>
    <w:p w:rsidRDefault="00017E11" w:rsidP="00017E11" w:rsidR="00017E1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17E11" w:rsidP="00017E11" w:rsidR="00017E11">
      <w:pPr>
        <w:spacing w:after="0"/>
        <w:jc w:val="both"/>
      </w:pPr>
    </w:p>
    <w:p w:rsidRDefault="00017E11" w:rsidP="00017E11" w:rsidR="00017E11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KOMOTLIN ZAGREB d.o.o., OIB: 71150713199, sa sjedištem u Dr. Ante Starčevića 18, 40000 Čakovec, iznosi </w:t>
      </w:r>
      <w:r>
        <w:t>9.922,35</w:t>
      </w:r>
      <w:r>
        <w:t xml:space="preserve"> kn.</w:t>
      </w:r>
    </w:p>
    <w:p w:rsidRDefault="00017E11" w:rsidP="00017E11" w:rsidR="00017E11">
      <w:pPr>
        <w:spacing w:after="0"/>
        <w:jc w:val="both"/>
      </w:pPr>
    </w:p>
    <w:p w:rsidRDefault="00017E11" w:rsidP="00017E11" w:rsidR="00017E11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>Josip Horvat, OIB: 75637309693</w:t>
      </w:r>
      <w:r>
        <w:t xml:space="preserve">, </w:t>
      </w:r>
      <w:r>
        <w:t>Čakovec</w:t>
      </w:r>
      <w:r>
        <w:t xml:space="preserve">, </w:t>
      </w:r>
      <w:r>
        <w:t>Dr. Ante Starčevića 18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17E11" w:rsidP="00017E11" w:rsidR="00017E11">
      <w:pPr>
        <w:spacing w:after="0"/>
        <w:jc w:val="both"/>
      </w:pPr>
    </w:p>
    <w:p w:rsidRDefault="00017E11" w:rsidP="00017E11" w:rsidR="00017E11">
      <w:pPr>
        <w:spacing w:after="0"/>
        <w:jc w:val="both"/>
      </w:pPr>
      <w:r>
        <w:tab/>
        <w:t>III/ Upozorava se 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17E11" w:rsidP="00017E11" w:rsidR="00017E11">
      <w:pPr>
        <w:spacing w:after="0"/>
        <w:jc w:val="both"/>
      </w:pPr>
    </w:p>
    <w:p w:rsidRDefault="00017E11" w:rsidP="00017E11" w:rsidR="00017E11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17E11" w:rsidP="00017E11" w:rsidR="00017E11">
      <w:pPr>
        <w:spacing w:after="0"/>
        <w:ind w:firstLine="720"/>
        <w:jc w:val="both"/>
      </w:pPr>
    </w:p>
    <w:p w:rsidRDefault="00017E11" w:rsidP="00017E11" w:rsidR="00017E11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</w:t>
      </w:r>
      <w:r>
        <w:t xml:space="preserve"> stečajnog postupka uz primjenu</w:t>
      </w:r>
    </w:p>
    <w:p w:rsidRDefault="00017E11" w:rsidP="00017E11" w:rsidR="00017E11">
      <w:pPr>
        <w:spacing w:after="0"/>
        <w:jc w:val="both"/>
      </w:pPr>
    </w:p>
    <w:p w:rsidRDefault="00017E11" w:rsidP="00017E11" w:rsidR="00017E11">
      <w:pPr>
        <w:spacing w:after="0"/>
        <w:jc w:val="both"/>
      </w:pPr>
    </w:p>
    <w:p w:rsidRDefault="00017E11" w:rsidP="00017E11" w:rsidR="00017E11">
      <w:pPr>
        <w:spacing w:after="0"/>
        <w:jc w:val="both"/>
      </w:pPr>
    </w:p>
    <w:p w:rsidRDefault="00017E11" w:rsidP="00017E11" w:rsidR="00017E11">
      <w:pPr>
        <w:spacing w:after="0"/>
        <w:jc w:val="both"/>
      </w:pPr>
    </w:p>
    <w:p w:rsidRDefault="00017E11" w:rsidP="00017E11" w:rsidR="00017E11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017E11" w:rsidP="00017E11" w:rsidR="00017E11">
      <w:pPr>
        <w:spacing w:after="0"/>
        <w:outlineLvl w:val="0"/>
      </w:pPr>
    </w:p>
    <w:p w:rsidRDefault="00017E11" w:rsidP="00017E11" w:rsidR="00017E11">
      <w:pPr>
        <w:spacing w:after="0"/>
        <w:jc w:val="center"/>
        <w:outlineLvl w:val="0"/>
      </w:pPr>
    </w:p>
    <w:p w:rsidRDefault="00017E11" w:rsidP="00017E11" w:rsidR="00017E11">
      <w:pPr>
        <w:spacing w:after="0"/>
        <w:jc w:val="center"/>
        <w:outlineLvl w:val="0"/>
      </w:pPr>
      <w:r>
        <w:t>Obrazloženje</w:t>
      </w:r>
    </w:p>
    <w:p w:rsidRDefault="00017E11" w:rsidP="00017E11" w:rsidR="00017E11">
      <w:pPr>
        <w:spacing w:after="0"/>
        <w:outlineLvl w:val="0"/>
      </w:pPr>
    </w:p>
    <w:p w:rsidRDefault="00017E11" w:rsidP="00017E11" w:rsidR="00017E11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 w:rsidRPr="00017E11">
        <w:t xml:space="preserve"> </w:t>
      </w:r>
      <w:r>
        <w:t xml:space="preserve">KOMOTLIN ZAGREB d.o.o., OIB: 71150713199, sa sjedištem u Dr. Ante Starčevića 18, 40000 Čakovec, navodeći da dužnik na dan </w:t>
      </w:r>
      <w:r>
        <w:t>28. listopada</w:t>
      </w:r>
      <w:r>
        <w:t xml:space="preserve"> 2015. u Očevidniku redoslijeda osnova za plaćanje ima evidentirane neizvršene osnove za plaćanje u ukupnom iznosu od </w:t>
      </w:r>
      <w:r>
        <w:t xml:space="preserve">9.922,35 </w:t>
      </w:r>
      <w:bookmarkStart w:name="_GoBack" w:id="0"/>
      <w:bookmarkEnd w:id="0"/>
      <w:r>
        <w:t>kn te da dužnik nema zaposlenih.</w:t>
      </w:r>
    </w:p>
    <w:p w:rsidRDefault="00017E11" w:rsidP="00017E11" w:rsidR="00017E11">
      <w:pPr>
        <w:spacing w:after="0"/>
        <w:jc w:val="both"/>
        <w:outlineLvl w:val="0"/>
      </w:pPr>
    </w:p>
    <w:p w:rsidRDefault="00017E11" w:rsidP="00017E11" w:rsidR="00017E11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17E11" w:rsidP="00017E11" w:rsidR="00017E11">
      <w:pPr>
        <w:spacing w:after="0"/>
        <w:jc w:val="both"/>
        <w:outlineLvl w:val="0"/>
      </w:pPr>
    </w:p>
    <w:p w:rsidRDefault="00017E11" w:rsidP="00017E11" w:rsidR="00017E11">
      <w:pPr>
        <w:spacing w:after="0"/>
        <w:jc w:val="center"/>
        <w:outlineLvl w:val="0"/>
      </w:pPr>
    </w:p>
    <w:p w:rsidRDefault="00017E11" w:rsidP="00017E11" w:rsidR="00017E11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017E11" w:rsidP="00017E11" w:rsidR="00017E11">
      <w:pPr>
        <w:spacing w:after="0"/>
        <w:jc w:val="center"/>
        <w:outlineLvl w:val="0"/>
      </w:pPr>
    </w:p>
    <w:p w:rsidRDefault="00017E11" w:rsidP="00017E11" w:rsidR="00017E1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17E11" w:rsidP="00017E11" w:rsidR="00017E11">
      <w:pPr>
        <w:spacing w:after="0"/>
        <w:jc w:val="center"/>
        <w:outlineLvl w:val="0"/>
      </w:pPr>
    </w:p>
    <w:p w:rsidRDefault="00017E11" w:rsidP="00017E11" w:rsidR="00017E11">
      <w:pPr>
        <w:spacing w:after="0"/>
        <w:ind w:firstLine="720" w:left="3600"/>
        <w:jc w:val="center"/>
        <w:outlineLvl w:val="0"/>
      </w:pPr>
      <w:r>
        <w:t>STEČAJNI SUDAC:</w:t>
      </w:r>
    </w:p>
    <w:p w:rsidRDefault="00017E11" w:rsidP="00017E11" w:rsidR="00017E11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proofErr w:type="spellEnd"/>
    </w:p>
    <w:p w:rsidRDefault="00017E11" w:rsidP="00017E11" w:rsidR="00017E11">
      <w:pPr>
        <w:spacing w:after="0"/>
        <w:ind w:firstLine="720" w:left="3600"/>
        <w:jc w:val="center"/>
        <w:outlineLvl w:val="0"/>
      </w:pPr>
    </w:p>
    <w:p w:rsidRDefault="00017E11" w:rsidP="00017E11" w:rsidR="00017E11">
      <w:pPr>
        <w:spacing w:after="0"/>
        <w:outlineLvl w:val="0"/>
      </w:pPr>
    </w:p>
    <w:p w:rsidRDefault="00017E11" w:rsidP="00017E11" w:rsidR="00017E11">
      <w:pPr>
        <w:spacing w:after="0"/>
        <w:outlineLvl w:val="0"/>
      </w:pPr>
    </w:p>
    <w:p w:rsidRDefault="00017E11" w:rsidP="00017E11" w:rsidR="00017E11">
      <w:pPr>
        <w:spacing w:after="0"/>
        <w:outlineLvl w:val="0"/>
      </w:pPr>
    </w:p>
    <w:p w:rsidRDefault="00017E11" w:rsidP="00017E11" w:rsidR="00017E11">
      <w:pPr>
        <w:spacing w:after="0"/>
        <w:outlineLvl w:val="0"/>
      </w:pPr>
    </w:p>
    <w:p w:rsidRDefault="00017E11" w:rsidP="00017E11" w:rsidR="00017E11">
      <w:pPr>
        <w:spacing w:after="0"/>
        <w:outlineLvl w:val="0"/>
      </w:pPr>
      <w:r>
        <w:t>DNA:</w:t>
      </w:r>
    </w:p>
    <w:p w:rsidRDefault="00017E11" w:rsidP="00017E11" w:rsidR="00017E11">
      <w:pPr>
        <w:spacing w:after="0"/>
        <w:outlineLvl w:val="0"/>
      </w:pPr>
      <w:r>
        <w:t>- e-Oglasna ploča suda</w:t>
      </w:r>
    </w:p>
    <w:p w:rsidRDefault="00AE649C" w:rsidP="00017E11" w:rsidR="00AE649C" w:rsidRPr="00B76F3C">
      <w:pPr>
        <w:pStyle w:val="Naslov3"/>
        <w:numPr>
          <w:ilvl w:val="0"/>
          <w:numId w:val="0"/>
        </w:numPr>
      </w:pPr>
    </w:p>
    <w:p w:rsidRDefault="00017E1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017E11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E11" w:rsidP="00017E11" w:rsidR="008333A9">
    <w:pPr>
      <w:pStyle w:val="Zaglavlje"/>
      <w:tabs>
        <w:tab w:pos="3960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St-491/15-4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E11" w:rsidR="00017E11">
    <w:pPr>
      <w:pStyle w:val="Zaglavlje"/>
    </w:pPr>
    <w:r>
      <w:t>Poslovni broj: 6 St-491/15-4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17E11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2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St-491/2015-4</izvorni_sadrzaj>
    <derivirana_varijabla naziv="DomainObject.Oznaka_1">St-491/2015-4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KOMOTLIN ZAGREB Društvo s oganičenom odgovornošću za trgovinu na veliko i malo, uvoz izvoz</izvorni_sadrzaj>
    <derivirana_varijabla naziv="DomainObject.Predmet.ProtustrankaFormated_1">  KOMOTLIN ZAGREB Društvo s oganičenom odgovornošću za trgovinu na veliko i malo, uvoz izvoz</derivirana_varijabla>
  </DomainObject.Predmet.ProtustrankaFormated>
  <DomainObject.Predmet.ProtustrankaFormatedOIB>
    <izvorni_sadrzaj>  KOMOTLIN ZAGREB Društvo s oganičenom odgovornošću za trgovinu na veliko i malo, uvoz izvoz, OIB 71150713199</izvorni_sadrzaj>
    <derivirana_varijabla naziv="DomainObject.Predmet.ProtustrankaFormatedOIB_1">  KOMOTLIN ZAGREB Društvo s oganičenom odgovornošću za trgovinu na veliko i malo, uvoz izvoz, OIB 71150713199</derivirana_varijabla>
  </DomainObject.Predmet.ProtustrankaFormatedOIB>
  <DomainObject.Predmet.ProtustrankaFormatedWithAdress>
    <izvorni_sadrzaj> KOMOTLIN ZAGREB Društvo s oganičenom odgovornošću za trgovinu na veliko i malo, uvoz izvoz, Dr. Ante Starčevića 18, 40000 Čakovec</izvorni_sadrzaj>
    <derivirana_varijabla naziv="DomainObject.Predmet.ProtustrankaFormatedWithAdress_1"> KOMOTLIN ZAGREB Društvo s oganičenom odgovornošću za trgovinu na veliko i malo, uvoz izvoz, Dr. Ante Starčevića 18, 40000 Čakovec</derivirana_varijabla>
  </DomainObject.Predmet.ProtustrankaFormatedWithAdress>
  <DomainObject.Predmet.ProtustrankaFormatedWithAdressOIB>
    <izvorni_sadrzaj> KOMOTLIN ZAGREB Društvo s oganičenom odgovornošću za trgovinu na veliko i malo, uvoz izvoz, OIB 71150713199, Dr. Ante Starčevića 18, 40000 Čakovec</izvorni_sadrzaj>
    <derivirana_varijabla naziv="DomainObject.Predmet.ProtustrankaFormatedWithAdressOIB_1"> KOMOTLIN ZAGREB Društvo s oganičenom odgovornošću za trgovinu na veliko i malo, uvoz izvoz, OIB 71150713199, Dr. Ante Starčevića 18, 40000 Čakovec</derivirana_varijabla>
  </DomainObject.Predmet.ProtustrankaFormatedWithAdressOIB>
  <DomainObject.Predmet.ProtustrankaWithAdress>
    <izvorni_sadrzaj>KOMOTLIN ZAGREB Društvo s oganičenom odgovornošću za trgovinu na veliko i malo, uvoz izvoz Dr. Ante Starčevića 18, 40000 Čakovec</izvorni_sadrzaj>
    <derivirana_varijabla naziv="DomainObject.Predmet.ProtustrankaWithAdress_1">KOMOTLIN ZAGREB Društvo s oganičenom odgovornošću za trgovinu na veliko i malo, uvoz izvoz Dr. Ante Starčevića 18, 40000 Čakovec</derivirana_varijabla>
  </DomainObject.Predmet.ProtustrankaWithAdress>
  <DomainObject.Predmet.ProtustrankaWithAdressOIB>
    <izvorni_sadrzaj>KOMOTLIN ZAGREB Društvo s oganičenom odgovornošću za trgovinu na veliko i malo, uvoz izvoz, OIB 71150713199, Dr. Ante Starčevića 18, 40000 Čakovec</izvorni_sadrzaj>
    <derivirana_varijabla naziv="DomainObject.Predmet.ProtustrankaWithAdressOIB_1">KOMOTLIN ZAGREB Društvo s oganičenom odgovornošću za trgovinu na veliko i malo, uvoz izvoz, OIB 71150713199, Dr. Ante Starčevića 18, 40000 Čakovec</derivirana_varijabla>
  </DomainObject.Predmet.ProtustrankaWithAdressOIB>
  <DomainObject.Predmet.ProtustrankaNazivFormated>
    <izvorni_sadrzaj>KOMOTLIN ZAGREB Društvo s oganičenom odgovornošću za trgovinu na veliko i malo, uvoz izvoz</izvorni_sadrzaj>
    <derivirana_varijabla naziv="DomainObject.Predmet.ProtustrankaNazivFormated_1">KOMOTLIN ZAGREB Društvo s oganičenom odgovornošću za trgovinu na veliko i malo, uvoz izvoz</derivirana_varijabla>
  </DomainObject.Predmet.ProtustrankaNazivFormated>
  <DomainObject.Predmet.ProtustrankaNazivFormatedOIB>
    <izvorni_sadrzaj>KOMOTLIN ZAGREB Društvo s oganičenom odgovornošću za trgovinu na veliko i malo, uvoz izvoz, OIB 71150713199</izvorni_sadrzaj>
    <derivirana_varijabla naziv="DomainObject.Predmet.ProtustrankaNazivFormatedOIB_1">KOMOTLIN ZAGREB Društvo s oganičenom odgovornošću za trgovinu na veliko i malo, uvoz izvoz, OIB 71150713199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9922.35</izvorni_sadrzaj>
    <derivirana_varijabla naziv="DomainObject.Predmet.TrenutnaVrijednost_1">9922.35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KOMOTLIN ZAGREB Društvo s oganičenom odgovornošću za trgovinu na veliko i malo, uvoz izvoz</item>
    </izvorni_sadrzaj>
    <derivirana_varijabla naziv="DomainObject.Predmet.ProtuStrankaListFormated_1">
      <item>KOMOTLIN ZAGREB Društvo s oganičenom odgovornošću za trgovinu na veliko i malo, uvoz izvoz</item>
    </derivirana_varijabla>
  </DomainObject.Predmet.ProtuStrankaListFormated>
  <DomainObject.Predmet.ProtuStrankaListFormatedOIB>
    <izvorni_sadrzaj>
      <item>KOMOTLIN ZAGREB Društvo s oganičenom odgovornošću za trgovinu na veliko i malo, uvoz izvoz, OIB 71150713199</item>
    </izvorni_sadrzaj>
    <derivirana_varijabla naziv="DomainObject.Predmet.ProtuStrankaListFormatedOIB_1">
      <item>KOMOTLIN ZAGREB Društvo s oganičenom odgovornošću za trgovinu na veliko i malo, uvoz izvoz, OIB 71150713199</item>
    </derivirana_varijabla>
  </DomainObject.Predmet.ProtuStrankaListFormatedOIB>
  <DomainObject.Predmet.ProtuStrankaListFormatedWithAdress>
    <izvorni_sadrzaj>
      <item>KOMOTLIN ZAGREB Društvo s oganičenom odgovornošću za trgovinu na veliko i malo, uvoz izvoz, Dr. Ante Starčevića 18, 40000 Čakovec</item>
    </izvorni_sadrzaj>
    <derivirana_varijabla naziv="DomainObject.Predmet.ProtuStrankaListFormatedWithAdress_1">
      <item>KOMOTLIN ZAGREB Društvo s oganičenom odgovornošću za trgovinu na veliko i malo, uvoz izvoz, Dr. Ante Starčevića 18, 40000 Čakovec</item>
    </derivirana_varijabla>
  </DomainObject.Predmet.ProtuStrankaListFormatedWithAdress>
  <DomainObject.Predmet.ProtuStrankaListFormatedWithAdressOIB>
    <izvorni_sadrzaj>
      <item>KOMOTLIN ZAGREB Društvo s oganičenom odgovornošću za trgovinu na veliko i malo, uvoz izvoz, OIB 71150713199, Dr. Ante Starčevića 18, 40000 Čakovec</item>
    </izvorni_sadrzaj>
    <derivirana_varijabla naziv="DomainObject.Predmet.ProtuStrankaListFormatedWithAdressOIB_1">
      <item>KOMOTLIN ZAGREB Društvo s oganičenom odgovornošću za trgovinu na veliko i malo, uvoz izvoz, OIB 71150713199, Dr. Ante Starčevića 18, 40000 Čakovec</item>
    </derivirana_varijabla>
  </DomainObject.Predmet.ProtuStrankaListFormatedWithAdressOIB>
  <DomainObject.Predmet.ProtuStrankaListNazivFormated>
    <izvorni_sadrzaj>
      <item>KOMOTLIN ZAGREB Društvo s oganičenom odgovornošću za trgovinu na veliko i malo, uvoz izvoz</item>
    </izvorni_sadrzaj>
    <derivirana_varijabla naziv="DomainObject.Predmet.ProtuStrankaListNazivFormated_1">
      <item>KOMOTLIN ZAGREB Društvo s oganičenom odgovornošću za trgovinu na veliko i malo, uvoz izvoz</item>
    </derivirana_varijabla>
  </DomainObject.Predmet.ProtuStrankaListNazivFormated>
  <DomainObject.Predmet.ProtuStrankaListNazivFormatedOIB>
    <izvorni_sadrzaj>
      <item>KOMOTLIN ZAGREB Društvo s oganičenom odgovornošću za trgovinu na veliko i malo, uvoz izvoz, OIB 71150713199</item>
    </izvorni_sadrzaj>
    <derivirana_varijabla naziv="DomainObject.Predmet.ProtuStrankaListNazivFormatedOIB_1">
      <item>KOMOTLIN ZAGREB Društvo s oganičenom odgovornošću za trgovinu na veliko i malo, uvoz izvoz, OIB 71150713199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St-491/2015-4</izvorni_sadrzaj>
    <derivirana_varijabla naziv="DomainObject.PoslovniBrojDokumenta_1">St-491/2015-4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KOMOTLIN ZAGREB Društvo s oganičenom odgovornošću za trgovinu na veliko i malo, uvoz izvoz</izvorni_sadrzaj>
    <derivirana_varijabla naziv="DomainObject.Predmet.ProtustrankaIDrugi_1">KOMOTLIN ZAGREB Društvo s oganičenom odgovornošću za trgovinu na veliko i malo, uvoz 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KOMOTLIN ZAGREB Društvo s oganičenom odgovornošću za trgovinu na veliko i malo, uvoz izvoz, OIB 71150713199, Dr. Ante Starčevića 18, 40000 Čakovec</izvorni_sadrzaj>
    <derivirana_varijabla naziv="DomainObject.Predmet.ProtustrankaIDrugiAdressOIB_1">KOMOTLIN ZAGREB Društvo s oganičenom odgovornošću za trgovinu na veliko i malo, uvoz izvoz, OIB 71150713199, Dr. Ante Starčevića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KOMOTLIN ZAGREB Društvo s oganičenom odgovornošću za trgovinu na veliko i malo, uvoz izvoz</item>
      <item>E-oglasna ploča</item>
      <item>Sudski registar, Trgovački sud u Varaždinu</item>
    </izvorni_sadrzaj>
    <derivirana_varijabla naziv="DomainObject.Predmet.SudioniciListNaziv_1">
      <item>Financijska agencija</item>
      <item>KOMOTLIN ZAGREB Društvo s oganičenom odgovornošću za trgovinu na veliko i malo, uvoz izvoz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KOMOTLIN ZAGREB Društvo s oganičenom odgovornošću za trgovinu na veliko i malo, uvoz izvoz, OIB 71150713199, Dr. Ante Starčevića 18,40000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KOMOTLIN ZAGREB Društvo s oganičenom odgovornošću za trgovinu na veliko i malo, uvoz izvoz, OIB 71150713199, Dr. Ante Starčevića 18,40000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39F4A-132D-41F1-9F17-6FD258C96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2536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2015-11-11T06:58:00Z</cp:lastPrinted>
  <dcterms:modified xmlns:xsi="http://www.w3.org/2001/XMLSchema-instance" xsi:type="dcterms:W3CDTF">2015-11-11T06:58:00Z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