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829f" w14:paraId="967829f" w:rsidRDefault="00F171BE" w:rsidP="00F171BE" w:rsidR="00F171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71BE" w:rsidP="00F171BE" w:rsidR="00F171BE">
      <w:pPr>
        <w:spacing w:after="0"/>
        <w:jc w:val="both"/>
      </w:pPr>
      <w:r>
        <w:t xml:space="preserve">       REPUBLIKA HRVATSKA</w:t>
      </w:r>
    </w:p>
    <w:p w:rsidRDefault="00F171BE" w:rsidP="00F171BE" w:rsidR="00F171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71BE" w:rsidP="008B3EE5" w:rsidR="008B3EE5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</w:t>
      </w:r>
    </w:p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  <w:r>
        <w:rPr>
          <w:bCs/>
        </w:rPr>
        <w:t xml:space="preserve">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sucu u stečajnom predmetu povodom prijedloga </w:t>
      </w:r>
      <w:r w:rsidR="000A7AEF">
        <w:rPr>
          <w:rFonts w:cs="Times New Roman"/>
        </w:rPr>
        <w:t>predlagatelja Financijske agencije, Regionalni centar Zagreb, Podružnica Varaždin, za otvaranje stečajnog postupka nad dužnikom</w:t>
      </w:r>
      <w:r w:rsidR="001A67FA">
        <w:t xml:space="preserve"> AURELIUS d.o.o., Zagrebačka 26, Ljubešćica, OIB: 56080809640</w:t>
      </w:r>
      <w:r>
        <w:rPr>
          <w:rFonts w:cs="Times New Roman"/>
        </w:rPr>
        <w:t>, dana 22. kolovoza 2017.,</w:t>
      </w: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8B3EE5" w:rsidP="00F171BE" w:rsidR="008B3EE5">
      <w:pPr>
        <w:spacing w:after="0"/>
        <w:jc w:val="both"/>
        <w:rPr>
          <w:rFonts w:cs="Times New Roman"/>
        </w:rPr>
      </w:pPr>
    </w:p>
    <w:p w:rsidRDefault="00F171BE" w:rsidP="008B3EE5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8B3EE5" w:rsidP="008B3EE5" w:rsidR="008B3EE5">
      <w:pPr>
        <w:spacing w:after="0"/>
        <w:jc w:val="center"/>
        <w:rPr>
          <w:rFonts w:cs="Times New Roman"/>
        </w:rPr>
      </w:pPr>
    </w:p>
    <w:p w:rsidRDefault="008B3EE5" w:rsidP="008B3EE5" w:rsidR="008B3EE5">
      <w:pPr>
        <w:spacing w:after="0"/>
        <w:jc w:val="center"/>
        <w:rPr>
          <w:rFonts w:cs="Mangal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F171BE" w:rsidP="00F171BE" w:rsidR="00F171BE">
      <w:pPr>
        <w:spacing w:after="0"/>
        <w:jc w:val="both"/>
      </w:pPr>
    </w:p>
    <w:p w:rsidRDefault="001A67FA" w:rsidP="00F171BE" w:rsidR="00F171BE">
      <w:pPr>
        <w:spacing w:after="0"/>
        <w:jc w:val="center"/>
      </w:pPr>
      <w:r>
        <w:t>23. listopada 2017. u 08,15</w:t>
      </w:r>
      <w:r w:rsidR="00F171BE">
        <w:t xml:space="preserve"> sati.</w:t>
      </w:r>
    </w:p>
    <w:p w:rsidRDefault="00F171BE" w:rsidP="00F171BE" w:rsidR="00F171BE">
      <w:pPr>
        <w:spacing w:after="0"/>
        <w:jc w:val="center"/>
      </w:pPr>
    </w:p>
    <w:p w:rsidRDefault="00F171BE" w:rsidP="000A7AEF" w:rsidR="00F171BE">
      <w:pPr>
        <w:spacing w:after="0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Na ročište se dostavom ovog rješenja smatraju pozvani:</w:t>
      </w:r>
    </w:p>
    <w:p w:rsidRDefault="00F171BE" w:rsidP="00F171BE" w:rsidR="00F171BE">
      <w:pPr>
        <w:spacing w:after="0"/>
        <w:ind w:firstLine="720"/>
        <w:jc w:val="both"/>
      </w:pPr>
    </w:p>
    <w:p w:rsidRDefault="008B3EE5" w:rsidP="008B3EE5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>direktor</w:t>
      </w:r>
      <w:r w:rsidR="001A67FA">
        <w:rPr>
          <w:b/>
        </w:rPr>
        <w:t>ica</w:t>
      </w:r>
      <w:r>
        <w:rPr>
          <w:b/>
        </w:rPr>
        <w:t xml:space="preserve"> </w:t>
      </w:r>
      <w:r w:rsidR="000A7AEF">
        <w:rPr>
          <w:b/>
        </w:rPr>
        <w:t>dužnika</w:t>
      </w:r>
      <w:r w:rsidR="000A7AEF">
        <w:t xml:space="preserve">, </w:t>
      </w:r>
      <w:r w:rsidR="001A67FA">
        <w:t>Sandra Hasija Puškadija, Ljubešćica, Zagrebačka 26,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 xml:space="preserve">dužnik, </w:t>
      </w:r>
      <w:r w:rsidR="001A67FA">
        <w:t xml:space="preserve">AURELIUS d.o.o., Zagrebačka 26, Ljubešćica,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8B3EE5" w:rsidP="008B3EE5" w:rsidR="008B3EE5">
      <w:pPr>
        <w:numPr>
          <w:ilvl w:val="0"/>
          <w:numId w:val="1"/>
        </w:numPr>
        <w:spacing w:after="0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1A67FA">
        <w:t xml:space="preserve"> AURELIUS d.o.o., Zagrebačka 26, Ljubešćica, OIB: 56080809640</w:t>
      </w:r>
      <w:r>
        <w:t xml:space="preserve"> i iznosu iz Očevidnika o redoslijedu plaćanja na računu dužnika za čije namirenje nema novčanih sredstava.</w:t>
      </w: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1A67FA" w:rsidP="008B3EE5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>
        <w:t xml:space="preserve"> Sandri Hasija Puškadija, Ljubešćica, Zagrebačka 26, OIB: 00552478924,</w:t>
      </w:r>
      <w:r w:rsidR="008B3EE5">
        <w:t xml:space="preserve"> </w:t>
      </w:r>
      <w:r w:rsidR="008B3EE5" w:rsidRPr="00412CB1">
        <w:t xml:space="preserve">da na zakazano ročište kod ovoga suda, </w:t>
      </w:r>
      <w:r>
        <w:t>23. listopada 2017. u 08,15</w:t>
      </w:r>
      <w:r w:rsidR="008B3EE5" w:rsidRPr="00412CB1">
        <w:t xml:space="preserve"> sati, dostavi javnobilježnički ovjerovljen prokazni popis imovine za dužnika</w:t>
      </w:r>
      <w:r>
        <w:t xml:space="preserve"> AURELIUS d.o.o., Zagrebačka 26, Ljubešćica, OIB: 56080809640</w:t>
      </w:r>
      <w:r w:rsidR="008B3EE5">
        <w:t xml:space="preserve">,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22. kolovoza 2017.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F171BE" w:rsidP="000A7AEF" w:rsidR="00F171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3E19A7">
        <w:t>SUDAC</w:t>
      </w:r>
    </w:p>
    <w:p w:rsidRDefault="00C81882" w:rsidP="000A7AEF" w:rsidR="00C81882" w:rsidRPr="003E19A7">
      <w:pPr>
        <w:jc w:val="both"/>
      </w:pPr>
    </w:p>
    <w:p w:rsidRDefault="00F171BE" w:rsidP="008B3EE5" w:rsidR="008B3EE5">
      <w:pPr>
        <w:ind w:firstLine="708" w:left="4956"/>
        <w:jc w:val="both"/>
      </w:pPr>
      <w:r w:rsidRPr="003E19A7">
        <w:t>Ksenija Flack-Makitan, v.r.</w:t>
      </w:r>
    </w:p>
    <w:p w:rsidRDefault="008B3EE5" w:rsidP="00F171BE" w:rsidR="008B3EE5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A7AEF" w:rsidP="008B3EE5" w:rsidR="008B3EE5" w:rsidRPr="008B3EE5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1A67FA">
        <w:t xml:space="preserve">AURELIUS d.o.o., Zagrebačka 26, Ljubešćica, </w:t>
      </w:r>
    </w:p>
    <w:p w:rsidRDefault="008B3EE5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Direktor</w:t>
      </w:r>
      <w:r w:rsidR="001A67FA">
        <w:t>ica</w:t>
      </w:r>
      <w:r>
        <w:t xml:space="preserve"> dužnika, </w:t>
      </w:r>
      <w:r w:rsidR="001A67FA">
        <w:t>Sandra Hasija Puškadija, Ljubešćica, Zagrebačka 26,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Županijsko državno odvjetništvo u Varaždinu, Građansko-upravni odjel, B. Radić 2,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171BE" w:rsidP="00F171BE" w:rsidR="00F171BE">
      <w:pPr>
        <w:spacing w:after="0"/>
        <w:ind w:left="780"/>
        <w:jc w:val="both"/>
        <w:rPr>
          <w:rFonts w:cs="Times New Roman"/>
        </w:rPr>
      </w:pPr>
    </w:p>
    <w:p w:rsidRDefault="00F171BE" w:rsidP="00F171BE" w:rsidR="00F171BE">
      <w:pPr>
        <w:pStyle w:val="NormaleSPIS"/>
        <w:spacing w:after="0"/>
        <w:rPr>
          <w:rFonts w:cstheme="minorBidi"/>
        </w:rPr>
      </w:pPr>
    </w:p>
    <w:p w:rsidRDefault="00F171BE" w:rsidP="00F171BE" w:rsidR="00F171B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71BE" w:rsidP="00F171BE" w:rsidR="00F171BE">
      <w:pPr>
        <w:pStyle w:val="NormaleSPIS"/>
        <w:spacing w:after="0"/>
      </w:pPr>
    </w:p>
    <w:p w:rsidRDefault="00954519" w:rsidR="00954519"/>
    <w:sectPr w:rsidSect="008B3EE5" w:rsidR="00954519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D5E" w:rsidP="00F171BE" w:rsidR="00D24D5E">
      <w:pPr>
        <w:spacing w:after="0"/>
      </w:pPr>
      <w:r>
        <w:separator/>
      </w:r>
    </w:p>
  </w:endnote>
  <w:endnote w:id="0" w:type="continuationSeparator">
    <w:p w:rsidRDefault="00D24D5E" w:rsidP="00F171BE" w:rsidR="00D24D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D5E" w:rsidP="00F171BE" w:rsidR="00D24D5E">
      <w:pPr>
        <w:spacing w:after="0"/>
      </w:pPr>
      <w:r>
        <w:separator/>
      </w:r>
    </w:p>
  </w:footnote>
  <w:footnote w:id="0" w:type="continuationSeparator">
    <w:p w:rsidRDefault="00D24D5E" w:rsidP="00F171BE" w:rsidR="00D24D5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882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1A67FA">
      <w:t>417</w:t>
    </w:r>
    <w:r w:rsidR="008B3EE5">
      <w:t>/17-3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  <w:t>Poslovni broj: 5 St-</w:t>
    </w:r>
    <w:r w:rsidR="001A67FA">
      <w:t>417</w:t>
    </w:r>
    <w:r w:rsidR="008B3EE5"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826138"/>
    <w:rsid w:val="0089298A"/>
    <w:rsid w:val="008B3EE5"/>
    <w:rsid w:val="00954519"/>
    <w:rsid w:val="00C81882"/>
    <w:rsid w:val="00D24D5E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AURELIUS d.o.o. za usluge zastupanog po punomoćniku Sandra Hasija Puškadija</izvorni_sadrzaj>
    <derivirana_varijabla naziv="DomainObject.Predmet.ProtustrankaFormated_1">  AURELIUS d.o.o. za usluge zastupanog po punomoćniku Sandra Hasija Puškadija</derivirana_varijabla>
  </DomainObject.Predmet.ProtustrankaFormated>
  <DomainObject.Predmet.ProtustrankaFormatedOIB>
    <izvorni_sadrzaj>  AURELIUS d.o.o. za usluge, OIB 56080809640 zastupanog po punomoćniku Sandra Hasija Puškadija</izvorni_sadrzaj>
    <derivirana_varijabla naziv="DomainObject.Predmet.ProtustrankaFormatedOIB_1">  AURELIUS d.o.o. za usluge, OIB 56080809640 zastupanog po punomoćniku Sandra Hasija Puškadija</derivirana_varijabla>
  </DomainObject.Predmet.ProtustrankaFormatedOIB>
  <DomainObject.Predmet.ProtustrankaFormatedWithAdress>
    <izvorni_sadrzaj> AURELIUS d.o.o. za usluge, Zagrebačka 26 , 42220 Ljubešćica zastupanog po punomoćniku Sandra Hasija Puškadija</izvorni_sadrzaj>
    <derivirana_varijabla naziv="DomainObject.Predmet.ProtustrankaFormatedWithAdress_1"> AURELIUS d.o.o. za usluge, Zagrebačka 26 , 42220 Ljubešćica zastupanog po punomoćniku Sandra Hasija Puškadija</derivirana_varijabla>
  </DomainObject.Predmet.ProtustrankaFormatedWithAdress>
  <DomainObject.Predmet.ProtustrankaFormatedWithAdressOIB>
    <izvorni_sadrzaj> AURELIUS d.o.o. za usluge, OIB 56080809640, Zagrebačka 26 , 42220 Ljubešćica zastupanog po punomoćniku Sandra Hasija Puškadija</izvorni_sadrzaj>
    <derivirana_varijabla naziv="DomainObject.Predmet.ProtustrankaFormatedWithAdressOIB_1"> AURELIUS d.o.o. za usluge, OIB 56080809640, Zagrebačka 26 , 42220 Ljubešćica zastupanog po punomoćniku Sandra Hasija Puškadija</derivirana_varijabla>
  </DomainObject.Predmet.ProtustrankaFormatedWithAdressOIB>
  <DomainObject.Predmet.ProtustrankaWithAdress>
    <izvorni_sadrzaj>AURELIUS d.o.o. za usluge Zagrebačka 26 , 42220 Ljubešćica</izvorni_sadrzaj>
    <derivirana_varijabla naziv="DomainObject.Predmet.ProtustrankaWithAdress_1">AURELIUS d.o.o. za usluge Zagrebačka 26 , 42220 Ljubešćica</derivirana_varijabla>
  </DomainObject.Predmet.ProtustrankaWithAdress>
  <DomainObject.Predmet.ProtustrankaWithAdressOIB>
    <izvorni_sadrzaj>AURELIUS d.o.o. za usluge, OIB 56080809640, Zagrebačka 26 , 42220 Ljubešćica</izvorni_sadrzaj>
    <derivirana_varijabla naziv="DomainObject.Predmet.ProtustrankaWithAdressOIB_1">AURELIUS d.o.o. za usluge, OIB 56080809640, Zagrebačka 26 , 42220 Ljubešćica</derivirana_varijabla>
  </DomainObject.Predmet.ProtustrankaWithAdressOIB>
  <DomainObject.Predmet.ProtustrankaNazivFormated>
    <izvorni_sadrzaj>AURELIUS d.o.o. za usluge</izvorni_sadrzaj>
    <derivirana_varijabla naziv="DomainObject.Predmet.ProtustrankaNazivFormated_1">AURELIUS d.o.o. za usluge</derivirana_varijabla>
  </DomainObject.Predmet.ProtustrankaNazivFormated>
  <DomainObject.Predmet.ProtustrankaNazivFormatedOIB>
    <izvorni_sadrzaj>AURELIUS d.o.o. za usluge, OIB 56080809640</izvorni_sadrzaj>
    <derivirana_varijabla naziv="DomainObject.Predmet.ProtustrankaNazivFormatedOIB_1">AURELIUS d.o.o. za usluge, OIB 56080809640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14994.02</izvorni_sadrzaj>
    <derivirana_varijabla naziv="DomainObject.Predmet.TrenutnaVrijednost_1">14994.02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AURELIUS d.o.o. za usluge zastupanog po punomoćniku Sandra Hasija Puškadija</item>
    </izvorni_sadrzaj>
    <derivirana_varijabla naziv="DomainObject.Predmet.ProtuStrankaListFormated_1">
      <item>AURELIUS d.o.o. za usluge zastupanog po punomoćniku Sandra Hasija Puškadija</item>
    </derivirana_varijabla>
  </DomainObject.Predmet.ProtuStrankaListFormated>
  <DomainObject.Predmet.ProtuStrankaListFormatedOIB>
    <izvorni_sadrzaj>
      <item>AURELIUS d.o.o. za usluge, OIB 56080809640 zastupanog po punomoćniku Sandra Hasija Puškadija</item>
    </izvorni_sadrzaj>
    <derivirana_varijabla naziv="DomainObject.Predmet.ProtuStrankaListFormatedOIB_1">
      <item>AURELIUS d.o.o. za usluge, OIB 56080809640 zastupanog po punomoćniku Sandra Hasija Puškadija</item>
    </derivirana_varijabla>
  </DomainObject.Predmet.ProtuStrankaListFormatedOIB>
  <DomainObject.Predmet.ProtuStrankaListFormatedWithAdress>
    <izvorni_sadrzaj>
      <item>AURELIUS d.o.o. za usluge, Zagrebačka 26 , 42220 Ljubešćica zastupanog po punomoćniku Sandra Hasija Puškadija</item>
    </izvorni_sadrzaj>
    <derivirana_varijabla naziv="DomainObject.Predmet.ProtuStrankaListFormatedWithAdress_1">
      <item>AURELIUS d.o.o. za usluge, Zagrebačka 26 , 42220 Ljubešćica zastupanog po punomoćniku Sandra Hasija Puškadija</item>
    </derivirana_varijabla>
  </DomainObject.Predmet.ProtuStrankaListFormatedWithAdress>
  <DomainObject.Predmet.ProtuStrankaListFormatedWithAdressOIB>
    <izvorni_sadrzaj>
      <item>AURELIUS d.o.o. za usluge, OIB 56080809640, Zagrebačka 26 , 42220 Ljubešćica zastupanog po punomoćniku Sandra Hasija Puškadija</item>
    </izvorni_sadrzaj>
    <derivirana_varijabla naziv="DomainObject.Predmet.ProtuStrankaListFormatedWithAdressOIB_1">
      <item>AURELIUS d.o.o. za usluge, OIB 56080809640, Zagrebačka 26 , 42220 Ljubešćica zastupanog po punomoćniku Sandra Hasija Puškadija</item>
    </derivirana_varijabla>
  </DomainObject.Predmet.ProtuStrankaListFormatedWithAdressOIB>
  <DomainObject.Predmet.ProtuStrankaListNazivFormated>
    <izvorni_sadrzaj>
      <item>AURELIUS d.o.o. za usluge</item>
    </izvorni_sadrzaj>
    <derivirana_varijabla naziv="DomainObject.Predmet.ProtuStrankaListNazivFormated_1">
      <item>AURELIUS d.o.o. za usluge</item>
    </derivirana_varijabla>
  </DomainObject.Predmet.ProtuStrankaListNazivFormated>
  <DomainObject.Predmet.ProtuStrankaListNazivFormatedOIB>
    <izvorni_sadrzaj>
      <item>AURELIUS d.o.o. za usluge, OIB 56080809640</item>
    </izvorni_sadrzaj>
    <derivirana_varijabla naziv="DomainObject.Predmet.ProtuStrankaListNazivFormatedOIB_1">
      <item>AURELIUS d.o.o. za usluge, OIB 56080809640</item>
    </derivirana_varijabla>
  </DomainObject.Predmet.ProtuStrankaListNazivFormatedOIB>
  <DomainObject.Predmet.OstaliListFormated>
    <izvorni_sadrzaj>
      <item>Sandra Hasija Puškadija punomoćnik sudionika u postupku AURELIUS d.o.o. za usluge</item>
      <item>Sudski registar</item>
    </izvorni_sadrzaj>
    <derivirana_varijabla naziv="DomainObject.Predmet.OstaliListFormated_1">
      <item>Sandra Hasija Puškadija punomoćnik sudionika u postupku AURELIUS d.o.o. za usluge</item>
      <item>Sudski registar</item>
    </derivirana_varijabla>
  </DomainObject.Predmet.OstaliListFormated>
  <DomainObject.Predmet.OstaliListFormatedOIB>
    <izvorni_sadrzaj>
      <item>Sandra Hasija Puškadija, OIB 00552478924 punomoćnik sudionika u postupku AURELIUS d.o.o. za usluge</item>
      <item>Sudski registar</item>
    </izvorni_sadrzaj>
    <derivirana_varijabla naziv="DomainObject.Predmet.OstaliListFormatedOIB_1">
      <item>Sandra Hasija Puškadija, OIB 00552478924 punomoćnik sudionika u postupku AURELIUS d.o.o. za usluge</item>
      <item>Sudski registar</item>
    </derivirana_varijabla>
  </DomainObject.Predmet.OstaliListFormatedOIB>
  <DomainObject.Predmet.OstaliListFormatedWithAdress>
    <izvorni_sadrzaj>
      <item>Sandra Hasija Puškadija, Zagrebačka 26, 42220 Ljubešćica punomoćnik sudionika u postupku AURELIUS d.o.o. za usluge</item>
      <item>Sudski registar</item>
    </izvorni_sadrzaj>
    <derivirana_varijabla naziv="DomainObject.Predmet.OstaliListFormatedWithAdress_1">
      <item>Sandra Hasija Puškadija, Zagrebačka 26, 42220 Ljubešćica punomoćnik sudionika u postupku AURELIUS d.o.o. za usluge</item>
      <item>Sudski registar</item>
    </derivirana_varijabla>
  </DomainObject.Predmet.OstaliListFormatedWithAdress>
  <DomainObject.Predmet.OstaliListFormatedWithAdressOIB>
    <izvorni_sadrzaj>
      <item>Sandra Hasija Puškadija, OIB 00552478924, Zagrebačka 26, 42220 Ljubešćica punomoćnik sudionika u postupku AURELIUS d.o.o. za usluge</item>
      <item>Sudski registar</item>
    </izvorni_sadrzaj>
    <derivirana_varijabla naziv="DomainObject.Predmet.OstaliListFormatedWithAdressOIB_1">
      <item>Sandra Hasija Puškadija, OIB 00552478924, Zagrebačka 26, 42220 Ljubešćica punomoćnik sudionika u postupku AURELIUS d.o.o. za usluge</item>
      <item>Sudski registar</item>
    </derivirana_varijabla>
  </DomainObject.Predmet.OstaliListFormatedWithAdressOIB>
  <DomainObject.Predmet.OstaliListNazivFormated>
    <izvorni_sadrzaj>
      <item>Sandra Hasija Puškadija</item>
      <item>Sudski registar</item>
    </izvorni_sadrzaj>
    <derivirana_varijabla naziv="DomainObject.Predmet.OstaliListNazivFormated_1">
      <item>Sandra Hasija Puškadija</item>
      <item>Sudski registar</item>
    </derivirana_varijabla>
  </DomainObject.Predmet.OstaliListNazivFormated>
  <DomainObject.Predmet.OstaliListNazivFormatedOIB>
    <izvorni_sadrzaj>
      <item>Sandra Hasija Puškadija, OIB 00552478924</item>
      <item>Sudski registar</item>
    </izvorni_sadrzaj>
    <derivirana_varijabla naziv="DomainObject.Predmet.OstaliListNazivFormatedOIB_1">
      <item>Sandra Hasija Puškadija, OIB 00552478924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AURELIUS d.o.o. za usluge</izvorni_sadrzaj>
    <derivirana_varijabla naziv="DomainObject.Predmet.ProtustrankaIDrugi_1">AURELIUS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AURELIUS d.o.o. za usluge, OIB 56080809640, Zagrebačka 26 , 42220 Ljubešćica</izvorni_sadrzaj>
    <derivirana_varijabla naziv="DomainObject.Predmet.ProtustrankaIDrugiAdressOIB_1">AURELIUS d.o.o. za usluge, OIB 56080809640, Zagrebačka 26 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AURELIUS d.o.o. za usluge</item>
      <item>Sandra Hasija Puškadija</item>
      <item>Sudski registar</item>
    </izvorni_sadrzaj>
    <derivirana_varijabla naziv="DomainObject.Predmet.SudioniciListNaziv_1">
      <item>Financijska agencija</item>
      <item>AURELIUS d.o.o. za usluge</item>
      <item>Sandra Hasija Puškadija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AURELIUS d.o.o. za usluge, OIB 56080809640, Zagrebačka 26 ,42220 Ljubešćica</item>
      <item>Sandra Hasija Puškadija, OIB 00552478924, Zagrebačka 26,42220 Ljubešćica</item>
      <item>Sudski registar</item>
    </izvorni_sadrzaj>
    <derivirana_varijabla naziv="DomainObject.Predmet.SudioniciListAdressOIB_1">
      <item>Financijska agencija, OIB 85821130368, Ulica grada Vukovara 70,10000 Zagreb</item>
      <item>AURELIUS d.o.o. za usluge, OIB 56080809640, Zagrebačka 26 ,42220 Ljubešćica</item>
      <item>Sandra Hasija Puškadija, OIB 00552478924, Zagrebačka 26,42220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56080809640</item>
      <item>, OIB 00552478924</item>
      <item>, OIB null</item>
    </izvorni_sadrzaj>
    <derivirana_varijabla naziv="DomainObject.Predmet.SudioniciListNazivOIB_1">
      <item>, OIB 85821130368</item>
      <item>, OIB 56080809640</item>
      <item>, OIB 00552478924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1998</properties:Characters>
  <properties:Lines>87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2017-08-22T12:40:00Z</cp:lastPrinted>
  <dcterms:modified xmlns:xsi="http://www.w3.org/2001/XMLSchema-instance" xsi:type="dcterms:W3CDTF">2017-08-22T12:42:00Z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