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9a42" w14:paraId="3479a42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7D65B9">
        <w:t>2495</w:t>
      </w:r>
      <w:r w:rsidR="005C4B12">
        <w:t>/16-</w:t>
      </w:r>
      <w:proofErr w:type="spellStart"/>
      <w:r w:rsidR="0054359E">
        <w:t>16</w:t>
      </w:r>
      <w:proofErr w:type="spellEnd"/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>
        <w:t>JAN PROMET j.d.o.o. za ugostiteljstvo i usluge, Zaprešić (Grad Zaprešić), Vlaha Bukovca 31</w:t>
      </w:r>
      <w:r w:rsidRPr="00DF3BB3">
        <w:t>,</w:t>
      </w:r>
      <w:r>
        <w:t xml:space="preserve"> OIB:32478882233</w:t>
      </w:r>
      <w:r w:rsidR="002750A7">
        <w:t xml:space="preserve">, dana </w:t>
      </w:r>
      <w:r w:rsidR="00303E2C">
        <w:t>14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7D65B9">
        <w:t>JAN PROMET j.d.o.o. za ugostiteljstvo i usluge, Zaprešić (Grad Zaprešić), Vlaha Bukovca 31</w:t>
      </w:r>
      <w:r w:rsidR="007D65B9" w:rsidRPr="00DF3BB3">
        <w:t>,</w:t>
      </w:r>
      <w:r w:rsidR="007D65B9">
        <w:t xml:space="preserve"> OIB:32478882233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03E2C">
        <w:t>2</w:t>
      </w:r>
      <w:r w:rsidR="007D65B9">
        <w:t>495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303E2C" w:rsidP="00303E2C" w:rsidR="00303E2C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7D65B9">
        <w:t>JAN PROMET j.d.o.o. za ugostiteljstvo i usluge, Zaprešić (Grad Zaprešić), Vlaha Bukovca 31</w:t>
      </w:r>
      <w:r w:rsidR="007D65B9" w:rsidRPr="00DF3BB3">
        <w:t>,</w:t>
      </w:r>
      <w:r w:rsidR="007D65B9">
        <w:t xml:space="preserve"> OIB:32478882233</w:t>
      </w:r>
      <w:r>
        <w:t>.</w:t>
      </w:r>
    </w:p>
    <w:p w:rsidRDefault="00303E2C" w:rsidP="00303E2C" w:rsidR="00303E2C" w:rsidRPr="00C37D39">
      <w:pPr>
        <w:ind w:firstLine="709"/>
        <w:jc w:val="both"/>
      </w:pPr>
    </w:p>
    <w:p w:rsidRDefault="007D65B9" w:rsidP="007D65B9" w:rsidR="007D65B9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7D65B9" w:rsidP="007D65B9" w:rsidR="007D65B9">
      <w:pPr>
        <w:ind w:firstLine="709"/>
        <w:jc w:val="both"/>
      </w:pPr>
    </w:p>
    <w:p w:rsidRDefault="007D65B9" w:rsidP="007D65B9" w:rsidR="007D65B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7D65B9" w:rsidP="007D65B9" w:rsidR="007D65B9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7D65B9" w:rsidP="007D65B9" w:rsidR="007D65B9">
      <w:pPr>
        <w:pStyle w:val="Odlomakpopisa"/>
        <w:ind w:left="1069"/>
        <w:jc w:val="right"/>
      </w:pPr>
      <w:r>
        <w:lastRenderedPageBreak/>
        <w:t>St-2495/16-</w:t>
      </w:r>
    </w:p>
    <w:p w:rsidRDefault="007D65B9" w:rsidP="007D65B9" w:rsidR="007D65B9" w:rsidRPr="00E974B3">
      <w:pPr>
        <w:ind w:firstLine="709"/>
        <w:jc w:val="both"/>
      </w:pPr>
    </w:p>
    <w:p w:rsidRDefault="007D65B9" w:rsidP="007D65B9" w:rsidR="007D65B9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496</w:t>
      </w:r>
      <w:r w:rsidRPr="00E974B3">
        <w:t xml:space="preserve"> dana, u ukupnom iznosu od </w:t>
      </w:r>
      <w:r>
        <w:t>8.606,89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65B9" w:rsidP="007D65B9" w:rsidR="007D65B9" w:rsidRPr="00E974B3">
      <w:pPr>
        <w:jc w:val="both"/>
      </w:pPr>
    </w:p>
    <w:p w:rsidRDefault="007D65B9" w:rsidP="007D65B9" w:rsidR="007D65B9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303E2C">
        <w:t>1</w:t>
      </w:r>
      <w:r w:rsidR="00D4179B">
        <w:t>3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5C4B12">
        <w:t>.</w:t>
      </w:r>
    </w:p>
    <w:p w:rsidRDefault="007D65B9" w:rsidP="00C5617A" w:rsidR="007D65B9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7D65B9">
        <w:t>29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  <w:bookmarkStart w:name="_GoBack" w:id="0"/>
      <w:bookmarkEnd w:id="0"/>
    </w:p>
    <w:p w:rsidRDefault="00C5617A" w:rsidP="00C5617A" w:rsidR="00C5617A">
      <w:pPr>
        <w:jc w:val="center"/>
      </w:pPr>
      <w:r>
        <w:t xml:space="preserve">U Zagrebu </w:t>
      </w:r>
      <w:r w:rsidR="00303E2C">
        <w:t>14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54359E">
        <w:t>, 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 w:rsidRPr="0054359E">
      <w:pPr>
        <w:rPr>
          <w:color w:val="FFFFFF"/>
        </w:rPr>
      </w:pPr>
    </w:p>
    <w:p w:rsidRDefault="007D0292" w:rsidR="00E33188" w:rsidRPr="0054359E">
      <w:pPr>
        <w:rPr>
          <w:color w:val="FFFFFF"/>
        </w:rPr>
      </w:pPr>
      <w:r w:rsidRPr="0054359E">
        <w:rPr>
          <w:color w:val="FFFFFF"/>
        </w:rPr>
        <w:t>DNA:</w:t>
      </w:r>
    </w:p>
    <w:p w:rsidRDefault="007D0292" w:rsidR="007D0292" w:rsidRPr="0054359E">
      <w:pPr>
        <w:rPr>
          <w:color w:val="FFFFFF"/>
        </w:rPr>
      </w:pPr>
      <w:r w:rsidRPr="0054359E">
        <w:rPr>
          <w:color w:val="FFFFFF"/>
        </w:rPr>
        <w:t>E-oglasna ploča</w:t>
      </w:r>
    </w:p>
    <w:sectPr w:rsidSect="005C4B12" w:rsidR="007D0292" w:rsidRPr="0054359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807" w:rsidP="007D0292" w:rsidR="00E50807">
      <w:r>
        <w:separator/>
      </w:r>
    </w:p>
  </w:endnote>
  <w:endnote w:id="0" w:type="continuationSeparator">
    <w:p w:rsidRDefault="00E50807" w:rsidP="007D0292" w:rsidR="00E50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807" w:rsidP="007D0292" w:rsidR="00E50807">
      <w:r>
        <w:separator/>
      </w:r>
    </w:p>
  </w:footnote>
  <w:footnote w:id="0" w:type="continuationSeparator">
    <w:p w:rsidRDefault="00E50807" w:rsidP="007D0292" w:rsidR="00E508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59E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St-2495/16-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43F17"/>
    <w:rsid w:val="00243C31"/>
    <w:rsid w:val="00267D5F"/>
    <w:rsid w:val="002750A7"/>
    <w:rsid w:val="00303E2C"/>
    <w:rsid w:val="003D4222"/>
    <w:rsid w:val="0054359E"/>
    <w:rsid w:val="00555423"/>
    <w:rsid w:val="005C4B12"/>
    <w:rsid w:val="007D0292"/>
    <w:rsid w:val="007D65B9"/>
    <w:rsid w:val="008E360F"/>
    <w:rsid w:val="00B77E30"/>
    <w:rsid w:val="00BE3772"/>
    <w:rsid w:val="00C5617A"/>
    <w:rsid w:val="00D4179B"/>
    <w:rsid w:val="00D824B0"/>
    <w:rsid w:val="00E33188"/>
    <w:rsid w:val="00E5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E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7E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E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E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E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7E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7E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E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E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E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St-2495/2016-16</izvorni_sadrzaj>
    <derivirana_varijabla naziv="DomainObject.Oznaka_1">St-2495/2016-16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2495</izvorni_sadrzaj>
    <derivirana_varijabla naziv="DomainObject.Predmet.Broj_1">2495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St-2495/2016</izvorni_sadrzaj>
    <derivirana_varijabla naziv="DomainObject.Predmet.OznakaBroj_1">St-2495/2016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 PROMET j.d.o.o.</izvorni_sadrzaj>
    <derivirana_varijabla naziv="DomainObject.Predmet.ProtustrankaFormated_1">  JAN PROMET j.d.o.o.</derivirana_varijabla>
  </DomainObject.Predmet.ProtustrankaFormated>
  <DomainObject.Predmet.ProtustrankaFormatedOIB>
    <izvorni_sadrzaj>  JAN PROMET j.d.o.o., OIB 32478882233</izvorni_sadrzaj>
    <derivirana_varijabla naziv="DomainObject.Predmet.ProtustrankaFormatedOIB_1">  JAN PROMET j.d.o.o., OIB 32478882233</derivirana_varijabla>
  </DomainObject.Predmet.ProtustrankaFormatedOIB>
  <DomainObject.Predmet.ProtustrankaFormatedWithAdress>
    <izvorni_sadrzaj> JAN PROMET j.d.o.o., Vlaha Bukovca 31, 10290 Zaprešić</izvorni_sadrzaj>
    <derivirana_varijabla naziv="DomainObject.Predmet.ProtustrankaFormatedWithAdress_1"> JAN PROMET j.d.o.o., Vlaha Bukovca 31, 10290 Zaprešić</derivirana_varijabla>
  </DomainObject.Predmet.ProtustrankaFormatedWithAdress>
  <DomainObject.Predmet.ProtustrankaFormatedWithAdressOIB>
    <izvorni_sadrzaj> JAN PROMET j.d.o.o., OIB 32478882233, Vlaha Bukovca 31, 10290 Zaprešić</izvorni_sadrzaj>
    <derivirana_varijabla naziv="DomainObject.Predmet.ProtustrankaFormatedWithAdressOIB_1"> JAN PROMET j.d.o.o., OIB 32478882233, Vlaha Bukovca 31, 10290 Zaprešić</derivirana_varijabla>
  </DomainObject.Predmet.ProtustrankaFormatedWithAdressOIB>
  <DomainObject.Predmet.ProtustrankaWithAdress>
    <izvorni_sadrzaj>JAN PROMET j.d.o.o. Vlaha Bukovca 31, 10290 Zaprešić</izvorni_sadrzaj>
    <derivirana_varijabla naziv="DomainObject.Predmet.ProtustrankaWithAdress_1">JAN PROMET j.d.o.o. Vlaha Bukovca 31, 10290 Zaprešić</derivirana_varijabla>
  </DomainObject.Predmet.ProtustrankaWithAdress>
  <DomainObject.Predmet.ProtustrankaWithAdressOIB>
    <izvorni_sadrzaj>JAN PROMET j.d.o.o., OIB 32478882233, Vlaha Bukovca 31, 10290 Zaprešić</izvorni_sadrzaj>
    <derivirana_varijabla naziv="DomainObject.Predmet.ProtustrankaWithAdressOIB_1">JAN PROMET j.d.o.o., OIB 32478882233, Vlaha Bukovca 31, 10290 Zaprešić</derivirana_varijabla>
  </DomainObject.Predmet.ProtustrankaWithAdressOIB>
  <DomainObject.Predmet.ProtustrankaNazivFormated>
    <izvorni_sadrzaj>JAN PROMET j.d.o.o.</izvorni_sadrzaj>
    <derivirana_varijabla naziv="DomainObject.Predmet.ProtustrankaNazivFormated_1">JAN PROMET j.d.o.o.</derivirana_varijabla>
  </DomainObject.Predmet.ProtustrankaNazivFormated>
  <DomainObject.Predmet.ProtustrankaNazivFormatedOIB>
    <izvorni_sadrzaj>JAN PROMET j.d.o.o., OIB 32478882233</izvorni_sadrzaj>
    <derivirana_varijabla naziv="DomainObject.Predmet.ProtustrankaNazivFormatedOIB_1">JAN PROMET j.d.o.o., OIB 32478882233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 PROMET j.d.o.o.</item>
    </izvorni_sadrzaj>
    <derivirana_varijabla naziv="DomainObject.Predmet.ProtuStrankaListFormated_1">
      <item>JAN PROMET j.d.o.o.</item>
    </derivirana_varijabla>
  </DomainObject.Predmet.ProtuStrankaListFormated>
  <DomainObject.Predmet.ProtuStrankaListFormatedOIB>
    <izvorni_sadrzaj>
      <item>JAN PROMET j.d.o.o., OIB 32478882233</item>
    </izvorni_sadrzaj>
    <derivirana_varijabla naziv="DomainObject.Predmet.ProtuStrankaListFormatedOIB_1">
      <item>JAN PROMET j.d.o.o., OIB 32478882233</item>
    </derivirana_varijabla>
  </DomainObject.Predmet.ProtuStrankaListFormatedOIB>
  <DomainObject.Predmet.ProtuStrankaListFormatedWithAdress>
    <izvorni_sadrzaj>
      <item>JAN PROMET j.d.o.o., Vlaha Bukovca 31, 10290 Zaprešić</item>
    </izvorni_sadrzaj>
    <derivirana_varijabla naziv="DomainObject.Predmet.ProtuStrankaListFormatedWithAdress_1">
      <item>JAN PROMET j.d.o.o., Vlaha Bukovca 31, 10290 Zaprešić</item>
    </derivirana_varijabla>
  </DomainObject.Predmet.ProtuStrankaListFormatedWithAdress>
  <DomainObject.Predmet.ProtuStrankaListFormatedWithAdressOIB>
    <izvorni_sadrzaj>
      <item>JAN PROMET j.d.o.o., OIB 32478882233, Vlaha Bukovca 31, 10290 Zaprešić</item>
    </izvorni_sadrzaj>
    <derivirana_varijabla naziv="DomainObject.Predmet.ProtuStrankaListFormatedWithAdressOIB_1">
      <item>JAN PROMET j.d.o.o., OIB 32478882233, Vlaha Bukovca 31, 10290 Zaprešić</item>
    </derivirana_varijabla>
  </DomainObject.Predmet.ProtuStrankaListFormatedWithAdressOIB>
  <DomainObject.Predmet.ProtuStrankaListNazivFormated>
    <izvorni_sadrzaj>
      <item>JAN PROMET j.d.o.o.</item>
    </izvorni_sadrzaj>
    <derivirana_varijabla naziv="DomainObject.Predmet.ProtuStrankaListNazivFormated_1">
      <item>JAN PROMET j.d.o.o.</item>
    </derivirana_varijabla>
  </DomainObject.Predmet.ProtuStrankaListNazivFormated>
  <DomainObject.Predmet.ProtuStrankaListNazivFormatedOIB>
    <izvorni_sadrzaj>
      <item>JAN PROMET j.d.o.o., OIB 32478882233</item>
    </izvorni_sadrzaj>
    <derivirana_varijabla naziv="DomainObject.Predmet.ProtuStrankaListNazivFormatedOIB_1">
      <item>JAN PROMET j.d.o.o., OIB 32478882233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St-2495/2016-16</izvorni_sadrzaj>
    <derivirana_varijabla naziv="DomainObject.PoslovniBrojDokumenta_1">St-2495/2016-16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 PROMET j.d.o.o.</izvorni_sadrzaj>
    <derivirana_varijabla naziv="DomainObject.Predmet.ProtustrankaIDrugi_1">JAN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 PROMET j.d.o.o., OIB 32478882233, Vlaha Bukovca 31, 10290 Zaprešić</izvorni_sadrzaj>
    <derivirana_varijabla naziv="DomainObject.Predmet.ProtustrankaIDrugiAdressOIB_1">JAN PROMET j.d.o.o., OIB 32478882233, Vlaha Bukovca 31,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JAN PROMET j.d.o.o.</item>
    </izvorni_sadrzaj>
    <derivirana_varijabla naziv="DomainObject.Predmet.SudioniciListNaziv_1">
      <item>FINA Regionalni centar Zagreb</item>
      <item>JAN PROMET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JAN PROMET j.d.o.o., OIB 32478882233, Vlaha Bukovca 31,10290 Zaprešić</item>
    </izvorni_sadrzaj>
    <derivirana_varijabla naziv="DomainObject.Predmet.SudioniciListAdressOIB_1">
      <item>FINA Regionalni centar Zagreb, OIB 85821130368, Trg svibanjskih žrtava 1995. 1,10000 Zagreb</item>
      <item>JAN PROMET j.d.o.o., OIB 32478882233, Vlaha Bukovca 31,10290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32478882233</item>
    </izvorni_sadrzaj>
    <derivirana_varijabla naziv="DomainObject.Predmet.SudioniciListNazivOIB_1">
      <item>, OIB 85821130368</item>
      <item>, OIB 32478882233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911</properties:Words>
  <properties:Characters>5111</properties:Characters>
  <properties:Lines>110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2017-06-14T10:24:00Z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2017-06-14T10:32:00Z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St-2495/2016-16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