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d13d" w14:paraId="e02d13d" w:rsidRDefault="00887AFD" w:rsidP="001940FB" w:rsidR="00887AF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887AFD" w:rsidR="001065A0" w:rsidRPr="00887AFD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27E45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887AFD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87AFD" w:rsidP="00AA6BCF" w:rsidR="00887AF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87AFD" w:rsidP="00887AFD" w:rsidR="00887AF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87AFD" w:rsidP="00887AFD" w:rsidR="00887AF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887AFD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887AF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87AF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83404">
        <w:rPr>
          <w:rFonts w:cs="Calibri" w:eastAsia="Arial Unicode MS" w:hAnsi="Calibri" w:ascii="Calibri"/>
          <w:kern w:val="1"/>
          <w:lang w:eastAsia="ar-SA" w:val="hr-HR"/>
        </w:rPr>
        <w:t>MEŠTANEK NIVES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87AF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E83404" w:rsidRPr="00E83404">
        <w:rPr>
          <w:rFonts w:cs="Calibri" w:hAnsi="Calibri" w:ascii="Calibri"/>
        </w:rPr>
        <w:t>142.152,52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83404" w:rsidRPr="00E83404">
        <w:rPr>
          <w:rFonts w:cs="Calibri" w:hAnsi="Calibri" w:ascii="Calibri"/>
        </w:rPr>
        <w:t>130.452,52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83404" w:rsidRPr="00E83404">
        <w:rPr>
          <w:rFonts w:cs="Calibri" w:hAnsi="Calibri" w:ascii="Calibri"/>
        </w:rPr>
        <w:t>11.700,00 kn</w:t>
      </w:r>
      <w:r w:rsidR="00E83404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87AF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0A4152" w:rsidR="00E8340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87AF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87AFD" w:rsidRPr="00887AF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887AFD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887AFD" w:rsidP="000A4152" w:rsidR="00887AF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87AFD" w:rsidP="000A4152" w:rsidR="00887AF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A4152" w:rsidP="00AA6BCF" w:rsidR="000A4152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07209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8340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83404">
              <w:rPr>
                <w:rFonts w:cs="Calibri" w:hAnsi="Calibri" w:ascii="Calibri"/>
              </w:rPr>
              <w:t>MEŠTANEK NIVES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E83404">
              <w:rPr>
                <w:rFonts w:cs="Calibri" w:hAnsi="Calibri" w:ascii="Calibri"/>
              </w:rPr>
              <w:t>Dubrovačka 3, Split</w:t>
            </w:r>
            <w:r w:rsidR="000A4152" w:rsidRPr="00372EC9">
              <w:rPr>
                <w:rFonts w:cs="Calibri" w:hAnsi="Calibri" w:ascii="Calibri"/>
              </w:rPr>
              <w:t xml:space="preserve"> 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E83404">
              <w:rPr>
                <w:rFonts w:cs="Calibri" w:hAnsi="Calibri" w:ascii="Calibri"/>
              </w:rPr>
              <w:t>63187099361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83404" w:rsidP="00E83404" w:rsidR="00AA6BCF" w:rsidRPr="00E83404">
            <w:pPr>
              <w:rPr>
                <w:rFonts w:cs="Calibri" w:hAnsi="Calibri" w:ascii="Calibri"/>
              </w:rPr>
            </w:pPr>
            <w:r w:rsidRPr="00E8340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8340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83404">
              <w:rPr>
                <w:rFonts w:cs="Calibri" w:hAnsi="Calibri" w:ascii="Calibri"/>
              </w:rPr>
              <w:t>142.152,52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8340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83404">
              <w:rPr>
                <w:rFonts w:cs="Calibri" w:hAnsi="Calibri" w:ascii="Calibri"/>
              </w:rPr>
              <w:t>130.452,52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8340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83404">
              <w:rPr>
                <w:rFonts w:cs="Calibri" w:hAnsi="Calibri" w:ascii="Calibri"/>
              </w:rPr>
              <w:t>11.700,00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87AFD" w:rsidP="00887AFD" w:rsidR="00887AF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B2811" w:rsidP="001C0047" w:rsidR="001C004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047" w:rsidP="001C0047" w:rsidR="001C004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C0047" w:rsidP="001C0047" w:rsidR="001C004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C0047" w:rsidP="001C0047" w:rsidR="001C004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663" w:rsidR="00A84663">
      <w:pPr>
        <w:spacing w:after="0"/>
      </w:pPr>
      <w:r>
        <w:separator/>
      </w:r>
    </w:p>
  </w:endnote>
  <w:endnote w:id="0" w:type="continuationSeparator">
    <w:p w:rsidRDefault="00A84663" w:rsidR="00A846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4B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663" w:rsidR="00A84663">
      <w:pPr>
        <w:spacing w:after="0"/>
      </w:pPr>
      <w:r>
        <w:separator/>
      </w:r>
    </w:p>
  </w:footnote>
  <w:footnote w:id="0" w:type="continuationSeparator">
    <w:p w:rsidRDefault="00A84663" w:rsidR="00A8466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B3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6D2CB10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0047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452C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018C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086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27E45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811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569"/>
    <w:rsid w:val="00814987"/>
    <w:rsid w:val="00816AC0"/>
    <w:rsid w:val="00817F10"/>
    <w:rsid w:val="00822D30"/>
    <w:rsid w:val="00830637"/>
    <w:rsid w:val="00831116"/>
    <w:rsid w:val="0083247B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87AFD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4B36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46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1AD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88B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3404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84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B3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B3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B3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B3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84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B3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B3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B3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B3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CEC85-D435-4773-8A45-8A971CD33F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1445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St-651/2017-242 / Podnesak - Podnesak (-242.docx)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