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12ba" w14:paraId="71c12ba" w:rsidRDefault="00DE20E5" w:rsidR="00DE20E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7F1D" w:rsidP="00E45629" w:rsidR="00A47F1D"/>
    <w:p w:rsidRDefault="00D6234A" w:rsidP="00D6234A" w:rsidR="00D6234A" w:rsidRPr="00E8101B">
      <w:pPr>
        <w:jc w:val="both"/>
      </w:pPr>
      <w:r w:rsidRPr="00E8101B">
        <w:t>REPUBLIKA HRVATSKA</w:t>
      </w:r>
    </w:p>
    <w:p w:rsidRDefault="00D6234A" w:rsidP="00D6234A" w:rsidR="00D6234A" w:rsidRPr="00E8101B">
      <w:pPr>
        <w:jc w:val="both"/>
      </w:pPr>
      <w:r w:rsidRPr="00E8101B">
        <w:t>Trgovački sud u Zagrebu</w:t>
      </w:r>
    </w:p>
    <w:p w:rsidRDefault="00D6234A" w:rsidP="00D6234A" w:rsidR="00D6234A" w:rsidRPr="00E8101B">
      <w:pPr>
        <w:jc w:val="both"/>
      </w:pPr>
      <w:r w:rsidRPr="00E8101B">
        <w:t xml:space="preserve">Zagreb </w:t>
      </w:r>
      <w:proofErr w:type="spellStart"/>
      <w:r w:rsidRPr="00E8101B">
        <w:t>Amruševa</w:t>
      </w:r>
      <w:proofErr w:type="spellEnd"/>
      <w:r w:rsidRPr="00E8101B">
        <w:t xml:space="preserve"> 2/II</w:t>
      </w:r>
      <w:r w:rsidRPr="00E8101B">
        <w:tab/>
      </w:r>
      <w:r w:rsidRPr="00E8101B">
        <w:tab/>
      </w:r>
      <w:r w:rsidRPr="00E8101B">
        <w:tab/>
      </w:r>
      <w:r w:rsidRPr="00E8101B">
        <w:tab/>
      </w:r>
      <w:r w:rsidRPr="00E8101B">
        <w:tab/>
        <w:t xml:space="preserve">      </w:t>
      </w:r>
      <w:r w:rsidRPr="00E8101B">
        <w:tab/>
      </w:r>
      <w:r w:rsidRPr="00E8101B">
        <w:tab/>
        <w:t>72. St-</w:t>
      </w:r>
      <w:r w:rsidR="00B24DB2">
        <w:t>156/2014</w:t>
      </w:r>
      <w:r w:rsidR="00DE20E5">
        <w:t>-3</w:t>
      </w:r>
    </w:p>
    <w:p w:rsidRDefault="00D6234A" w:rsidP="00D6234A" w:rsidR="00D6234A" w:rsidRPr="00E8101B">
      <w:pPr>
        <w:jc w:val="both"/>
      </w:pPr>
    </w:p>
    <w:p w:rsidRDefault="00B24DB2" w:rsidP="00B24DB2" w:rsidR="00D6234A" w:rsidRPr="00E8101B">
      <w:pPr>
        <w:jc w:val="center"/>
      </w:pPr>
      <w:r w:rsidRPr="00E8101B">
        <w:t>REPUBLIKA HRVATSKA</w:t>
      </w:r>
    </w:p>
    <w:p w:rsidRDefault="00D6234A" w:rsidP="00D6234A" w:rsidR="00D6234A" w:rsidRPr="00DE20E5">
      <w:pPr>
        <w:jc w:val="center"/>
      </w:pPr>
      <w:r w:rsidRPr="00DE20E5">
        <w:t>R J E Š E NJ E</w:t>
      </w:r>
    </w:p>
    <w:p w:rsidRDefault="00D6234A" w:rsidP="00D6234A" w:rsidR="00D6234A" w:rsidRPr="00E8101B">
      <w:pPr>
        <w:jc w:val="center"/>
      </w:pPr>
    </w:p>
    <w:p w:rsidRDefault="00D6234A" w:rsidP="00D6234A" w:rsidR="00D6234A">
      <w:pPr>
        <w:jc w:val="both"/>
      </w:pPr>
      <w:r w:rsidRPr="00E8101B">
        <w:tab/>
        <w:t xml:space="preserve">Trgovački sud u Zagrebu, po stečajnom sucu Nikoli Ribariću, u stečajnom predmetu povodom zahtjeva </w:t>
      </w:r>
      <w:r w:rsidR="00B24DB2">
        <w:rPr>
          <w:color w:val="000000"/>
        </w:rPr>
        <w:t>MINISTARSTVO FINANCIJA-POREZNA UPRAVA-PODRUČNI URED KRAPINA</w:t>
      </w:r>
      <w:r w:rsidRPr="00E8101B">
        <w:t xml:space="preserve">, za pokretanjem skraćenog stečajnog postupka nad dužnikom </w:t>
      </w:r>
      <w:r w:rsidR="00B24DB2">
        <w:rPr>
          <w:color w:val="000000"/>
        </w:rPr>
        <w:t xml:space="preserve">REMAT d.o.o. Zabok, </w:t>
      </w:r>
      <w:proofErr w:type="spellStart"/>
      <w:r w:rsidR="00B24DB2">
        <w:rPr>
          <w:color w:val="000000"/>
        </w:rPr>
        <w:t>Grabrovec</w:t>
      </w:r>
      <w:proofErr w:type="spellEnd"/>
      <w:r w:rsidR="00B24DB2">
        <w:rPr>
          <w:color w:val="000000"/>
        </w:rPr>
        <w:t xml:space="preserve"> 162/a MBS: 080015329, OIB: 87388102021</w:t>
      </w:r>
      <w:r w:rsidR="00B24DB2">
        <w:t>, dana 27</w:t>
      </w:r>
      <w:r>
        <w:t>.</w:t>
      </w:r>
      <w:r w:rsidR="00B24DB2">
        <w:t xml:space="preserve"> prosinca</w:t>
      </w:r>
      <w:r>
        <w:t xml:space="preserve"> 201</w:t>
      </w:r>
      <w:r w:rsidR="00B24DB2">
        <w:t>7</w:t>
      </w:r>
      <w:r>
        <w:t>.,</w:t>
      </w:r>
    </w:p>
    <w:p w:rsidRDefault="00E45629" w:rsidP="00E45629" w:rsidR="00E45629">
      <w:pPr>
        <w:ind w:firstLine="708" w:left="3540"/>
      </w:pPr>
      <w:r>
        <w:t>r i j e š i o   je</w:t>
      </w:r>
    </w:p>
    <w:p w:rsidRDefault="00E45629" w:rsidP="00E45629" w:rsidR="00E45629"/>
    <w:p w:rsidRDefault="00E45629" w:rsidP="00E45629" w:rsidR="00E45629">
      <w:pPr>
        <w:ind w:firstLine="708"/>
        <w:jc w:val="both"/>
      </w:pPr>
      <w:r>
        <w:t xml:space="preserve">Odbacuje se prijedlog predlagatelja </w:t>
      </w:r>
      <w:r w:rsidR="00B24DB2">
        <w:rPr>
          <w:color w:val="000000"/>
        </w:rPr>
        <w:t>MINISTARSTVO FINANCIJA-POREZNA UPRAVA-PODRUČNI URED KRAPINA</w:t>
      </w:r>
      <w:r w:rsidR="005D40F3" w:rsidRPr="00F32457">
        <w:t xml:space="preserve">, za otvaranjem stečajnog postupka nad trgovačkim društvom </w:t>
      </w:r>
      <w:r w:rsidR="00B24DB2">
        <w:rPr>
          <w:color w:val="000000"/>
        </w:rPr>
        <w:t xml:space="preserve">REMAT d.o.o. Zabok, </w:t>
      </w:r>
      <w:proofErr w:type="spellStart"/>
      <w:r w:rsidR="00B24DB2">
        <w:rPr>
          <w:color w:val="000000"/>
        </w:rPr>
        <w:t>Grabrovec</w:t>
      </w:r>
      <w:proofErr w:type="spellEnd"/>
      <w:r w:rsidR="00B24DB2">
        <w:rPr>
          <w:color w:val="000000"/>
        </w:rPr>
        <w:t xml:space="preserve"> 162/a MBS: 080015329, OIB: 87388102021</w:t>
      </w:r>
      <w:r w:rsidR="00D6234A">
        <w:t>,</w:t>
      </w:r>
      <w:r>
        <w:t xml:space="preserve"> od </w:t>
      </w:r>
      <w:r w:rsidR="00B24DB2">
        <w:t>8. ožujka 2013. godine</w:t>
      </w:r>
    </w:p>
    <w:p w:rsidRDefault="00E45629" w:rsidP="00E45629" w:rsidR="00E45629">
      <w:pPr>
        <w:ind w:firstLine="708" w:left="3540"/>
      </w:pPr>
      <w:r>
        <w:t>Obrazloženje</w:t>
      </w:r>
    </w:p>
    <w:p w:rsidRDefault="00E45629" w:rsidP="00E45629" w:rsidR="00E45629">
      <w:pPr>
        <w:ind w:firstLine="708" w:left="3540"/>
      </w:pPr>
    </w:p>
    <w:p w:rsidRDefault="00D6234A" w:rsidP="00D6234A" w:rsidR="00D6234A" w:rsidRPr="00E8101B">
      <w:pPr>
        <w:jc w:val="both"/>
      </w:pPr>
      <w:r w:rsidRPr="00E8101B">
        <w:t xml:space="preserve">Ministarstvo financija - Porezna uprava, podnijelo je ovome sudu dana </w:t>
      </w:r>
      <w:r w:rsidR="00B24DB2">
        <w:t>8</w:t>
      </w:r>
      <w:r>
        <w:t>.</w:t>
      </w:r>
      <w:r w:rsidR="00B24DB2">
        <w:t xml:space="preserve"> ožujka</w:t>
      </w:r>
      <w:r>
        <w:t xml:space="preserve"> 2013.</w:t>
      </w:r>
      <w:r w:rsidRPr="00E8101B">
        <w:t xml:space="preserve"> godine, temeljem čl.335.a st. 1 Stečajnog zakona (NN broj 44/96, 29/99, 129/00, 123/03, 82/06, 116/10; dalje u tekstu SZ) zahtjev za pokretanje skraćenog stečajnog postupka.</w:t>
      </w:r>
    </w:p>
    <w:p w:rsidRDefault="00631D56" w:rsidP="00D2066C" w:rsidR="005B6337">
      <w:pPr>
        <w:ind w:firstLine="708"/>
        <w:jc w:val="both"/>
      </w:pPr>
      <w:r>
        <w:t xml:space="preserve">Uvidom u sudski registar sud je utvrdio kako je </w:t>
      </w:r>
      <w:r w:rsidR="005B6337" w:rsidRPr="005B6337">
        <w:t xml:space="preserve">Trgovački sud u Zagrebu brisao subjekt (pod nazivom REMAT d.o.o. za trgovinu, usluge, proizvodnju, uvoz-izvoz u stečaju) dana 19.05.2016 rješenjem </w:t>
      </w:r>
      <w:proofErr w:type="spellStart"/>
      <w:r w:rsidR="005B6337" w:rsidRPr="005B6337">
        <w:t>Tt</w:t>
      </w:r>
      <w:proofErr w:type="spellEnd"/>
      <w:r w:rsidR="005B6337" w:rsidRPr="005B6337">
        <w:t>-16/12677-1.</w:t>
      </w:r>
    </w:p>
    <w:p w:rsidRDefault="00E45629" w:rsidP="00D2066C" w:rsidR="00E45629">
      <w:pPr>
        <w:ind w:firstLine="708"/>
        <w:jc w:val="both"/>
      </w:pPr>
      <w:r>
        <w:t xml:space="preserve">Slijedom navedenoga, a imajući u vidu da je </w:t>
      </w:r>
      <w:r w:rsidR="00631D56">
        <w:t>predloženi stečajni dužnik prestao postojati</w:t>
      </w:r>
      <w:r>
        <w:t>, valjalo je odlučiti kao u izreci rješenja.</w:t>
      </w:r>
    </w:p>
    <w:p w:rsidRDefault="00E45629" w:rsidP="00E45629" w:rsidR="00E45629">
      <w:r>
        <w:t xml:space="preserve"> </w:t>
      </w:r>
    </w:p>
    <w:p w:rsidRDefault="00D2066C" w:rsidP="00DE20E5" w:rsidR="00DE20E5">
      <w:pPr>
        <w:ind w:firstLine="708" w:left="2832"/>
      </w:pPr>
      <w:r>
        <w:t xml:space="preserve">U Zagrebu, </w:t>
      </w:r>
      <w:r w:rsidR="005B6337">
        <w:t>27</w:t>
      </w:r>
      <w:r w:rsidR="00D6234A">
        <w:t>.</w:t>
      </w:r>
      <w:r w:rsidR="005B6337">
        <w:t xml:space="preserve"> prosinca</w:t>
      </w:r>
      <w:r w:rsidR="00E45629">
        <w:t xml:space="preserve"> 201</w:t>
      </w:r>
      <w:r w:rsidR="005B6337">
        <w:t>7</w:t>
      </w:r>
      <w:r w:rsidR="00E45629">
        <w:t xml:space="preserve">.                   </w:t>
      </w:r>
      <w:r w:rsidR="00E45629">
        <w:tab/>
      </w:r>
      <w:r w:rsidR="00E45629">
        <w:tab/>
      </w:r>
      <w:r w:rsidR="00E45629">
        <w:tab/>
      </w:r>
      <w:r w:rsidR="00E45629">
        <w:tab/>
      </w:r>
      <w:r w:rsidR="00E45629">
        <w:tab/>
      </w:r>
      <w:r w:rsidR="00E45629">
        <w:tab/>
      </w:r>
      <w:r w:rsidR="00E45629">
        <w:tab/>
      </w:r>
      <w:r w:rsidR="00E45629">
        <w:tab/>
      </w:r>
    </w:p>
    <w:p w:rsidRDefault="00DE20E5" w:rsidP="00E91121" w:rsidR="00DE20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E20E5" w:rsidP="00E91121" w:rsidR="00DE20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E20E5" w:rsidP="00E91121" w:rsidR="00DE20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E20E5" w:rsidP="00E91121" w:rsidR="00DE20E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E20E5" w:rsidP="00E91121" w:rsidR="00DE20E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E20E5" w:rsidP="00597BE1" w:rsidR="00DE20E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141C0" w:rsidP="00DE20E5" w:rsidR="009141C0">
      <w:pPr>
        <w:ind w:firstLine="708" w:left="2832"/>
      </w:pPr>
    </w:p>
    <w:p w:rsidRDefault="00DE20E5" w:rsidP="00E45629" w:rsidR="00DE20E5"/>
    <w:p w:rsidRDefault="00E45629" w:rsidP="00E45629" w:rsidR="00E45629">
      <w:r>
        <w:t>UPUTA O PRAVNOM LIJEKU:</w:t>
      </w:r>
    </w:p>
    <w:p w:rsidRDefault="00E45629" w:rsidP="00E45629" w:rsidR="00E45629">
      <w:r>
        <w:t>Protiv ovog rješenja, nezadovoljna stranka može uložiti žalbu Visokom trgovačkom sudu Republike Hrvatske u roku od 8 dana po primitku rješenja, a ulaže se putem ovog suda u 2 primjerka.</w:t>
      </w:r>
    </w:p>
    <w:p w:rsidRDefault="00A47F1D" w:rsidP="00E45629" w:rsidR="00A47F1D"/>
    <w:p w:rsidRDefault="00DE20E5" w:rsidR="00DE20E5"/>
    <w:sectPr w:rsidR="00DE2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E56A3"/>
    <w:multiLevelType w:val="hybridMultilevel"/>
    <w:tmpl w:val="948AE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629"/>
    <w:rsid w:val="0018202D"/>
    <w:rsid w:val="005B6337"/>
    <w:rsid w:val="005D40F3"/>
    <w:rsid w:val="00631D56"/>
    <w:rsid w:val="007A5EB4"/>
    <w:rsid w:val="007E5DAA"/>
    <w:rsid w:val="008616E0"/>
    <w:rsid w:val="008D1048"/>
    <w:rsid w:val="009141C0"/>
    <w:rsid w:val="00A47F1D"/>
    <w:rsid w:val="00B24DB2"/>
    <w:rsid w:val="00C06D46"/>
    <w:rsid w:val="00C528E3"/>
    <w:rsid w:val="00D2066C"/>
    <w:rsid w:val="00D6234A"/>
    <w:rsid w:val="00DE20E5"/>
    <w:rsid w:val="00E21A1A"/>
    <w:rsid w:val="00E4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62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104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9141C0"/>
    <w:pPr>
      <w:jc w:val="both"/>
    </w:pPr>
  </w:style>
  <w:style w:styleId="Podnaslov" w:type="paragraph">
    <w:name w:val="Subtitle"/>
    <w:basedOn w:val="Normal"/>
    <w:link w:val="PodnaslovChar"/>
    <w:qFormat/>
    <w:rsid w:val="00DE20E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E20E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2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8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8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8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8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62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104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9141C0"/>
    <w:pPr>
      <w:jc w:val="both"/>
    </w:pPr>
  </w:style>
  <w:style w:styleId="Podnaslov" w:type="paragraph">
    <w:name w:val="Subtitle"/>
    <w:basedOn w:val="Normal"/>
    <w:link w:val="PodnaslovChar"/>
    <w:qFormat/>
    <w:rsid w:val="00DE20E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E20E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2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8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8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8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8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2014.</izvorni_sadrzaj>
    <derivirana_varijabla naziv="DomainObject.Predmet.DatumOsnivanja_1">27.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St-156/2014</izvorni_sadrzaj>
    <derivirana_varijabla naziv="DomainObject.Predmet.OznakaBroj_1">St-156/2014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REMAT d.o.o. za trgovinu, usluge, proizvodnju, uvoz-izvoz</izvorni_sadrzaj>
    <derivirana_varijabla naziv="DomainObject.Predmet.ProtustrankaFormated_1">  REMAT d.o.o. za trgovinu, usluge, proizvodnju, uvoz-izvoz</derivirana_varijabla>
  </DomainObject.Predmet.ProtustrankaFormated>
  <DomainObject.Predmet.ProtustrankaFormatedOIB>
    <izvorni_sadrzaj>  REMAT d.o.o. za trgovinu, usluge, proizvodnju, uvoz-izvoz, OIB 87388102021</izvorni_sadrzaj>
    <derivirana_varijabla naziv="DomainObject.Predmet.ProtustrankaFormatedOIB_1">  REMAT d.o.o. za trgovinu, usluge, proizvodnju, uvoz-izvoz, OIB 87388102021</derivirana_varijabla>
  </DomainObject.Predmet.ProtustrankaFormatedOIB>
  <DomainObject.Predmet.ProtustrankaFormatedWithAdress>
    <izvorni_sadrzaj> REMAT d.o.o. za trgovinu, usluge, proizvodnju, uvoz-izvoz, Grabrovec 162/A, Zabok</izvorni_sadrzaj>
    <derivirana_varijabla naziv="DomainObject.Predmet.ProtustrankaFormatedWithAdress_1"> REMAT d.o.o. za trgovinu, usluge, proizvodnju, uvoz-izvoz, Grabrovec 162/A, Zabok</derivirana_varijabla>
  </DomainObject.Predmet.ProtustrankaFormatedWithAdress>
  <DomainObject.Predmet.ProtustrankaFormatedWithAdressOIB>
    <izvorni_sadrzaj> REMAT d.o.o. za trgovinu, usluge, proizvodnju, uvoz-izvoz, OIB 87388102021, Grabrovec 162/A, Zabok</izvorni_sadrzaj>
    <derivirana_varijabla naziv="DomainObject.Predmet.ProtustrankaFormatedWithAdressOIB_1"> REMAT d.o.o. za trgovinu, usluge, proizvodnju, uvoz-izvoz, OIB 87388102021, Grabrovec 162/A, Zabok</derivirana_varijabla>
  </DomainObject.Predmet.ProtustrankaFormatedWithAdressOIB>
  <DomainObject.Predmet.ProtustrankaWithAdress>
    <izvorni_sadrzaj>REMAT d.o.o. za trgovinu, usluge, proizvodnju, uvoz-izvoz Grabrovec 162/A, Zabok</izvorni_sadrzaj>
    <derivirana_varijabla naziv="DomainObject.Predmet.ProtustrankaWithAdress_1">REMAT d.o.o. za trgovinu, usluge, proizvodnju, uvoz-izvoz Grabrovec 162/A, Zabok</derivirana_varijabla>
  </DomainObject.Predmet.ProtustrankaWithAdress>
  <DomainObject.Predmet.ProtustrankaWithAdressOIB>
    <izvorni_sadrzaj>REMAT d.o.o. za trgovinu, usluge, proizvodnju, uvoz-izvoz, OIB 87388102021, Grabrovec 162/A, Zabok</izvorni_sadrzaj>
    <derivirana_varijabla naziv="DomainObject.Predmet.ProtustrankaWithAdressOIB_1">REMAT d.o.o. za trgovinu, usluge, proizvodnju, uvoz-izvoz, OIB 87388102021, Grabrovec 162/A, Zabok</derivirana_varijabla>
  </DomainObject.Predmet.ProtustrankaWithAdressOIB>
  <DomainObject.Predmet.ProtustrankaNazivFormated>
    <izvorni_sadrzaj>REMAT d.o.o. za trgovinu, usluge, proizvodnju, uvoz-izvoz</izvorni_sadrzaj>
    <derivirana_varijabla naziv="DomainObject.Predmet.ProtustrankaNazivFormated_1">REMAT d.o.o. za trgovinu, usluge, proizvodnju, uvoz-izvoz</derivirana_varijabla>
  </DomainObject.Predmet.ProtustrankaNazivFormated>
  <DomainObject.Predmet.ProtustrankaNazivFormatedOIB>
    <izvorni_sadrzaj>REMAT d.o.o. za trgovinu, usluge, proizvodnju, uvoz-izvoz, OIB 87388102021</izvorni_sadrzaj>
    <derivirana_varijabla naziv="DomainObject.Predmet.ProtustrankaNazivFormatedOIB_1">REMAT d.o.o. za trgovinu, usluge, proizvodnju, uvoz-izvoz, OIB 87388102021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FINACIJA-POREZNA UPRAVA, PODRUČNI URED KRAPINA</izvorni_sadrzaj>
    <derivirana_varijabla naziv="DomainObject.Predmet.StrankaFormated_1">  RH, MINISTARSTVO FINACIJA-POREZNA UPRAVA, PODRUČNI URED KRAPINA</derivirana_varijabla>
  </DomainObject.Predmet.StrankaFormated>
  <DomainObject.Predmet.StrankaFormatedOIB>
    <izvorni_sadrzaj>  RH, MINISTARSTVO FINACIJA-POREZNA UPRAVA, PODRUČNI URED KRAPINA, OIB 18683136487</izvorni_sadrzaj>
    <derivirana_varijabla naziv="DomainObject.Predmet.StrankaFormatedOIB_1">  RH, MINISTARSTVO FINACIJA-POREZNA UPRAVA, PODRUČNI URED KRAPINA, OIB 18683136487</derivirana_varijabla>
  </DomainObject.Predmet.StrankaFormatedOIB>
  <DomainObject.Predmet.StrankaFormatedWithAdress>
    <izvorni_sadrzaj> RH, MINISTARSTVO FINACIJA-POREZNA UPRAVA, PODRUČNI URED KRAPINA, Ivana Rendića 5, 49000 Krapina</izvorni_sadrzaj>
    <derivirana_varijabla naziv="DomainObject.Predmet.StrankaFormatedWithAdress_1"> RH, MINISTARSTVO FINACIJA-POREZNA UPRAVA, PODRUČNI URED KRAPINA, Ivana Rendića 5, 49000 Krapina</derivirana_varijabla>
  </DomainObject.Predmet.StrankaFormatedWithAdress>
  <DomainObject.Predmet.StrankaFormatedWithAdressOIB>
    <izvorni_sadrzaj> RH, MINISTARSTVO FINACIJA-POREZNA UPRAVA, PODRUČNI URED KRAPINA, OIB 18683136487, Ivana Rendića 5, 49000 Krapina</izvorni_sadrzaj>
    <derivirana_varijabla naziv="DomainObject.Predmet.StrankaFormatedWithAdressOIB_1"> RH, MINISTARSTVO FINACIJA-POREZNA UPRAVA, PODRUČNI URED KRAPINA, OIB 18683136487, Ivana Rendića 5, 49000 Krapina</derivirana_varijabla>
  </DomainObject.Predmet.StrankaFormatedWithAdressOIB>
  <DomainObject.Predmet.StrankaWithAdress>
    <izvorni_sadrzaj>RH, MINISTARSTVO FINACIJA-POREZNA UPRAVA, PODRUČNI URED KRAPINA Ivana Rendića 5,49000 Krapina</izvorni_sadrzaj>
    <derivirana_varijabla naziv="DomainObject.Predmet.StrankaWithAdress_1">RH, MINISTARSTVO FINACIJA-POREZNA UPRAVA, PODRUČNI URED KRAPINA Ivana Rendića 5,49000 Krapina</derivirana_varijabla>
  </DomainObject.Predmet.StrankaWithAdress>
  <DomainObject.Predmet.StrankaWithAdressOIB>
    <izvorni_sadrzaj>RH, MINISTARSTVO FINACIJA-POREZNA UPRAVA, PODRUČNI URED KRAPINA, OIB 18683136487, Ivana Rendića 5,49000 Krapina</izvorni_sadrzaj>
    <derivirana_varijabla naziv="DomainObject.Predmet.StrankaWithAdressOIB_1">RH, MINISTARSTVO FINACIJA-POREZNA UPRAVA, PODRUČNI URED KRAPINA, OIB 18683136487, Ivana Rendića 5,49000 Krapina</derivirana_varijabla>
  </DomainObject.Predmet.StrankaWithAdressOIB>
  <DomainObject.Predmet.StrankaNazivFormated>
    <izvorni_sadrzaj>RH, MINISTARSTVO FINACIJA-POREZNA UPRAVA, PODRUČNI URED KRAPINA</izvorni_sadrzaj>
    <derivirana_varijabla naziv="DomainObject.Predmet.StrankaNazivFormated_1">RH, MINISTARSTVO FINACIJA-POREZNA UPRAVA, PODRUČNI URED KRAPINA</derivirana_varijabla>
  </DomainObject.Predmet.StrankaNazivFormated>
  <DomainObject.Predmet.StrankaNazivFormatedOIB>
    <izvorni_sadrzaj>RH, MINISTARSTVO FINACIJA-POREZNA UPRAVA, PODRUČNI URED KRAPINA, OIB 18683136487</izvorni_sadrzaj>
    <derivirana_varijabla naziv="DomainObject.Predmet.StrankaNazivFormatedOIB_1">RH, MINISTARSTVO FINACIJA-POREZNA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FINACIJA-POREZNA UPRAVA, PODRUČNI URED KRAPINA</item>
    </izvorni_sadrzaj>
    <derivirana_varijabla naziv="DomainObject.Predmet.StrankaListFormated_1">
      <item>RH, MINISTARSTVO FINACIJA-POREZNA UPRAVA, PODRUČNI URED KRAPINA</item>
    </derivirana_varijabla>
  </DomainObject.Predmet.StrankaListFormated>
  <DomainObject.Predmet.StrankaListFormatedOIB>
    <izvorni_sadrzaj>
      <item>RH, MINISTARSTVO FINACIJA-POREZNA UPRAVA, PODRUČNI URED KRAPINA, OIB 18683136487</item>
    </izvorni_sadrzaj>
    <derivirana_varijabla naziv="DomainObject.Predmet.StrankaListFormatedOIB_1">
      <item>RH, MINISTARSTVO FINACIJA-POREZNA UPRAVA, PODRUČNI URED KRAPINA, OIB 18683136487</item>
    </derivirana_varijabla>
  </DomainObject.Predmet.StrankaListFormatedOIB>
  <DomainObject.Predmet.StrankaListFormatedWithAdress>
    <izvorni_sadrzaj>
      <item>RH, MINISTARSTVO FINACIJA-POREZNA UPRAVA, PODRUČNI URED KRAPINA, Ivana Rendića 5, 49000 Krapina</item>
    </izvorni_sadrzaj>
    <derivirana_varijabla naziv="DomainObject.Predmet.StrankaListFormatedWithAdress_1">
      <item>RH, MINISTARSTVO FINACIJA-POREZNA UPRAVA, PODRUČNI URED KRAPINA, Ivana Rendića 5, 49000 Krapina</item>
    </derivirana_varijabla>
  </DomainObject.Predmet.StrankaListFormatedWithAdress>
  <DomainObject.Predmet.StrankaListFormatedWithAdressOIB>
    <izvorni_sadrzaj>
      <item>RH, MINISTARSTVO FINACIJA-POREZNA UPRAVA, PODRUČNI URED KRAPINA, OIB 18683136487, Ivana Rendića 5, 49000 Krapina</item>
    </izvorni_sadrzaj>
    <derivirana_varijabla naziv="DomainObject.Predmet.StrankaListFormatedWithAdressOIB_1">
      <item>RH, MINISTARSTVO FINACIJA-POREZNA UPRAVA, PODRUČNI URED KRAPINA, OIB 18683136487, Ivana Rendića 5, 49000 Krapina</item>
    </derivirana_varijabla>
  </DomainObject.Predmet.StrankaListFormatedWithAdressOIB>
  <DomainObject.Predmet.StrankaListNazivFormated>
    <izvorni_sadrzaj>
      <item>RH, MINISTARSTVO FINACIJA-POREZNA UPRAVA, PODRUČNI URED KRAPINA</item>
    </izvorni_sadrzaj>
    <derivirana_varijabla naziv="DomainObject.Predmet.StrankaListNazivFormated_1">
      <item>RH, MINISTARSTVO FINACIJA-POREZNA UPRAVA, PODRUČNI URED KRAPINA</item>
    </derivirana_varijabla>
  </DomainObject.Predmet.StrankaListNazivFormated>
  <DomainObject.Predmet.StrankaListNazivFormatedOIB>
    <izvorni_sadrzaj>
      <item>RH, MINISTARSTVO FINACIJA-POREZNA UPRAVA, PODRUČNI URED KRAPINA, OIB 18683136487</item>
    </izvorni_sadrzaj>
    <derivirana_varijabla naziv="DomainObject.Predmet.StrankaListNazivFormatedOIB_1">
      <item>RH, MINISTARSTVO FINACIJA-POREZNA UPRAVA, PODRUČNI URED KRAPINA, OIB 18683136487</item>
    </derivirana_varijabla>
  </DomainObject.Predmet.StrankaListNazivFormatedOIB>
  <DomainObject.Predmet.ProtuStrankaListFormated>
    <izvorni_sadrzaj>
      <item>REMAT d.o.o. za trgovinu, usluge, proizvodnju, uvoz-izvoz</item>
    </izvorni_sadrzaj>
    <derivirana_varijabla naziv="DomainObject.Predmet.ProtuStrankaListFormated_1">
      <item>REMAT d.o.o. za trgovinu, usluge, proizvodnju, uvoz-izvoz</item>
    </derivirana_varijabla>
  </DomainObject.Predmet.ProtuStrankaListFormated>
  <DomainObject.Predmet.ProtuStrankaListFormatedOIB>
    <izvorni_sadrzaj>
      <item>REMAT d.o.o. za trgovinu, usluge, proizvodnju, uvoz-izvoz, OIB 87388102021</item>
    </izvorni_sadrzaj>
    <derivirana_varijabla naziv="DomainObject.Predmet.ProtuStrankaListFormatedOIB_1">
      <item>REMAT d.o.o. za trgovinu, usluge, proizvodnju, uvoz-izvoz, OIB 87388102021</item>
    </derivirana_varijabla>
  </DomainObject.Predmet.ProtuStrankaListFormatedOIB>
  <DomainObject.Predmet.ProtuStrankaListFormatedWithAdress>
    <izvorni_sadrzaj>
      <item>REMAT d.o.o. za trgovinu, usluge, proizvodnju, uvoz-izvoz, Grabrovec 162/A, Zabok</item>
    </izvorni_sadrzaj>
    <derivirana_varijabla naziv="DomainObject.Predmet.ProtuStrankaListFormatedWithAdress_1">
      <item>REMAT d.o.o. za trgovinu, usluge, proizvodnju, uvoz-izvoz, Grabrovec 162/A, Zabok</item>
    </derivirana_varijabla>
  </DomainObject.Predmet.ProtuStrankaListFormatedWithAdress>
  <DomainObject.Predmet.ProtuStrankaListFormatedWithAdressOIB>
    <izvorni_sadrzaj>
      <item>REMAT d.o.o. za trgovinu, usluge, proizvodnju, uvoz-izvoz, OIB 87388102021, Grabrovec 162/A, Zabok</item>
    </izvorni_sadrzaj>
    <derivirana_varijabla naziv="DomainObject.Predmet.ProtuStrankaListFormatedWithAdressOIB_1">
      <item>REMAT d.o.o. za trgovinu, usluge, proizvodnju, uvoz-izvoz, OIB 87388102021, Grabrovec 162/A, Zabok</item>
    </derivirana_varijabla>
  </DomainObject.Predmet.ProtuStrankaListFormatedWithAdressOIB>
  <DomainObject.Predmet.ProtuStrankaListNazivFormated>
    <izvorni_sadrzaj>
      <item>REMAT d.o.o. za trgovinu, usluge, proizvodnju, uvoz-izvoz</item>
    </izvorni_sadrzaj>
    <derivirana_varijabla naziv="DomainObject.Predmet.ProtuStrankaListNazivFormated_1">
      <item>REMAT d.o.o. za trgovinu, usluge, proizvodnju, uvoz-izvoz</item>
    </derivirana_varijabla>
  </DomainObject.Predmet.ProtuStrankaListNazivFormated>
  <DomainObject.Predmet.ProtuStrankaListNazivFormatedOIB>
    <izvorni_sadrzaj>
      <item>REMAT d.o.o. za trgovinu, usluge, proizvodnju, uvoz-izvoz, OIB 87388102021</item>
    </izvorni_sadrzaj>
    <derivirana_varijabla naziv="DomainObject.Predmet.ProtuStrankaListNazivFormatedOIB_1">
      <item>REMAT d.o.o. za trgovinu, usluge, proizvodnju, uvoz-izvoz, OIB 87388102021</item>
    </derivirana_varijabla>
  </DomainObject.Predmet.ProtuStrankaListNazivFormatedOIB>
  <DomainObject.Predmet.OstaliListFormated>
    <izvorni_sadrzaj>
      <item>ŽELJKO ČRNJEVIĆ</item>
    </izvorni_sadrzaj>
    <derivirana_varijabla naziv="DomainObject.Predmet.OstaliListFormated_1">
      <item>ŽELJKO ČRNJEVIĆ</item>
    </derivirana_varijabla>
  </DomainObject.Predmet.OstaliListFormated>
  <DomainObject.Predmet.OstaliListFormatedOIB>
    <izvorni_sadrzaj>
      <item>ŽELJKO ČRNJEVIĆ</item>
    </izvorni_sadrzaj>
    <derivirana_varijabla naziv="DomainObject.Predmet.OstaliListFormatedOIB_1">
      <item>ŽELJKO ČRNJEVIĆ</item>
    </derivirana_varijabla>
  </DomainObject.Predmet.OstaliListFormatedOIB>
  <DomainObject.Predmet.OstaliListFormatedWithAdress>
    <izvorni_sadrzaj>
      <item>ŽELJKO ČRNJEVIĆ, GRABROVEC 162/A, 49210 Zabok</item>
    </izvorni_sadrzaj>
    <derivirana_varijabla naziv="DomainObject.Predmet.OstaliListFormatedWithAdress_1">
      <item>ŽELJKO ČRNJEVIĆ, GRABROVEC 162/A, 49210 Zabok</item>
    </derivirana_varijabla>
  </DomainObject.Predmet.OstaliListFormatedWithAdress>
  <DomainObject.Predmet.OstaliListFormatedWithAdressOIB>
    <izvorni_sadrzaj>
      <item>ŽELJKO ČRNJEVIĆ, GRABROVEC 162/A, 49210 Zabok</item>
    </izvorni_sadrzaj>
    <derivirana_varijabla naziv="DomainObject.Predmet.OstaliListFormatedWithAdressOIB_1">
      <item>ŽELJKO ČRNJEVIĆ, GRABROVEC 162/A, 49210 Zabok</item>
    </derivirana_varijabla>
  </DomainObject.Predmet.OstaliListFormatedWithAdressOIB>
  <DomainObject.Predmet.OstaliListNazivFormated>
    <izvorni_sadrzaj>
      <item>ŽELJKO ČRNJEVIĆ</item>
    </izvorni_sadrzaj>
    <derivirana_varijabla naziv="DomainObject.Predmet.OstaliListNazivFormated_1">
      <item>ŽELJKO ČRNJEVIĆ</item>
    </derivirana_varijabla>
  </DomainObject.Predmet.OstaliListNazivFormated>
  <DomainObject.Predmet.OstaliListNazivFormatedOIB>
    <izvorni_sadrzaj>
      <item>ŽELJKO ČRNJEVIĆ</item>
    </izvorni_sadrzaj>
    <derivirana_varijabla naziv="DomainObject.Predmet.OstaliListNazivFormatedOIB_1">
      <item>ŽELJKO ČRNJEVIĆ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FINACIJA-POREZNA UPRAVA, PODRUČNI URED KRAPINA</izvorni_sadrzaj>
    <derivirana_varijabla naziv="DomainObject.Predmet.StrankaIDrugi_1">RH, MINISTARSTVO FINACIJA-POREZNA UPRAVA, PODRUČNI URED KRAPINA</derivirana_varijabla>
  </DomainObject.Predmet.StrankaIDrugi>
  <DomainObject.Predmet.ProtustrankaIDrugi>
    <izvorni_sadrzaj>REMAT d.o.o. za trgovinu, usluge, proizvodnju, uvoz-izvoz</izvorni_sadrzaj>
    <derivirana_varijabla naziv="DomainObject.Predmet.ProtustrankaIDrugi_1">REMAT d.o.o. za trgovinu, usluge, proizvodnju, uvoz-izvoz</derivirana_varijabla>
  </DomainObject.Predmet.ProtustrankaIDrugi>
  <DomainObject.Predmet.StrankaIDrugiAdressOIB>
    <izvorni_sadrzaj>RH, MINISTARSTVO FINACIJA-POREZNA UPRAVA, PODRUČNI URED KRAPINA, OIB 18683136487, Ivana Rendića 5, 49000 Krapina</izvorni_sadrzaj>
    <derivirana_varijabla naziv="DomainObject.Predmet.StrankaIDrugiAdressOIB_1">RH, MINISTARSTVO FINACIJA-POREZNA UPRAVA, PODRUČNI URED KRAPINA, OIB 18683136487, Ivana Rendića 5, 49000 Krapina</derivirana_varijabla>
  </DomainObject.Predmet.StrankaIDrugiAdressOIB>
  <DomainObject.Predmet.ProtustrankaIDrugiAdressOIB>
    <izvorni_sadrzaj>REMAT d.o.o. za trgovinu, usluge, proizvodnju, uvoz-izvoz, OIB 87388102021, Grabrovec 162/A, Zabok</izvorni_sadrzaj>
    <derivirana_varijabla naziv="DomainObject.Predmet.ProtustrankaIDrugiAdressOIB_1">REMAT d.o.o. za trgovinu, usluge, proizvodnju, uvoz-izvoz, OIB 87388102021, Grabrovec 162/A,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ČRNJEVIĆ</item>
      <item>REMAT d.o.o. za trgovinu, usluge, proizvodnju, uvoz-izvoz</item>
      <item>RH, MINISTARSTVO FINACIJA-POREZNA UPRAVA, PODRUČNI URED KRAPINA</item>
    </izvorni_sadrzaj>
    <derivirana_varijabla naziv="DomainObject.Predmet.SudioniciListNaziv_1">
      <item>ŽELJKO ČRNJEVIĆ</item>
      <item>REMAT d.o.o. za trgovinu, usluge, proizvodnju, uvoz-izvoz</item>
      <item>RH, MINISTARSTVO FINACIJA-POREZNA UPRAVA, PODRUČNI URED KRAPINA</item>
    </derivirana_varijabla>
  </DomainObject.Predmet.SudioniciListNaziv>
  <DomainObject.Predmet.SudioniciListAdressOIB>
    <izvorni_sadrzaj>
      <item>ŽELJKO ČRNJEVIĆ, GRABROVEC 162/A,49210 Zabok</item>
      <item>REMAT d.o.o. za trgovinu, usluge, proizvodnju, uvoz-izvoz, OIB 87388102021, Grabrovec 162/A,Zabok</item>
      <item>RH, MINISTARSTVO FINACIJA-POREZNA UPRAVA, PODRUČNI URED KRAPINA, OIB 18683136487, Ivana Rendića 5,49000 Krapina</item>
    </izvorni_sadrzaj>
    <derivirana_varijabla naziv="DomainObject.Predmet.SudioniciListAdressOIB_1">
      <item>ŽELJKO ČRNJEVIĆ, GRABROVEC 162/A,49210 Zabok</item>
      <item>REMAT d.o.o. za trgovinu, usluge, proizvodnju, uvoz-izvoz, OIB 87388102021, Grabrovec 162/A,Zabok</item>
      <item>RH, MINISTARSTVO FINACIJA-POREZNA UPRAVA, PODRUČNI URED KRAPINA, OIB 18683136487, Ivana Rendića 5,49000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87388102021</item>
      <item>, OIB 18683136487</item>
    </izvorni_sadrzaj>
    <derivirana_varijabla naziv="DomainObject.Predmet.SudioniciListNazivOIB_1">
      <item>, OIB null</item>
      <item>, OIB 87388102021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1406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2017-12-27T14:16:00Z</dcterms:created>
  <dc:creator>nribaric</dc:creator>
  <cp:lastModifiedBy>Jadranka Zelić</cp:lastModifiedBy>
  <cp:lastPrinted>2017-12-27T14:16:00Z</cp:lastPrinted>
  <dcterms:modified xmlns:xsi="http://www.w3.org/2001/XMLSchema-instance" xsi:type="dcterms:W3CDTF">2017-12-27T14:17:00Z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