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6d1b" w14:paraId="3e96d1b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131916">
        <w:t>51</w:t>
      </w:r>
      <w:r w:rsidR="0049393C">
        <w:t>/17-</w:t>
      </w:r>
      <w:r w:rsidR="006A1993">
        <w:t xml:space="preserve">4 </w:t>
      </w:r>
      <w:bookmarkStart w:name="_GoBack" w:id="0"/>
      <w:bookmarkEnd w:id="0"/>
      <w:r w:rsidR="0049393C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>Financijske agencije OIB 85821130368, Regionalni centar Zagreb</w:t>
      </w:r>
      <w:r w:rsidR="00131916">
        <w:t xml:space="preserve">, </w:t>
      </w:r>
      <w:r w:rsidR="003A2797">
        <w:t xml:space="preserve">Podružnica </w:t>
      </w:r>
      <w:r w:rsidR="00131916">
        <w:t>Karlovac, Ul. Pavla Vitezovića 1, Karlo</w:t>
      </w:r>
      <w:r w:rsidR="001F6534">
        <w:t>va</w:t>
      </w:r>
      <w:r w:rsidR="00131916">
        <w:t>c</w:t>
      </w:r>
      <w:r w:rsidR="003A2797">
        <w:t xml:space="preserve"> </w:t>
      </w:r>
      <w:r w:rsidR="005A374F">
        <w:t>za provedbu skraćenog stečajnog postupka nad dužnikom</w:t>
      </w:r>
      <w:r w:rsidR="003D20DF">
        <w:t xml:space="preserve"> </w:t>
      </w:r>
      <w:r w:rsidR="00A43EF6">
        <w:t xml:space="preserve">ZBOR UDRUGA RATNIH POSTROJBI DOMOVINSKOG RATA KARLOVAČKE ŽUPANIJE, OIB: </w:t>
      </w:r>
      <w:r w:rsidR="00A43EF6" w:rsidRPr="00A43EF6">
        <w:t>52494992014</w:t>
      </w:r>
      <w:r w:rsidR="00A43EF6">
        <w:t xml:space="preserve">, reg. broj: 04001110, Karlovac, Domobranska 20c,  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1F6534">
        <w:t>ZBOR UDRUGA RATNIH POSTROJBI DOMOVINSKOG RATA KARLOVAČKE ŽUPANIJE, OIB: 52494992014, reg. broj: 04001110, Karlovac, Domobranska 20c,</w:t>
      </w:r>
      <w:r w:rsidR="00EE5F4F">
        <w:t xml:space="preserve"> </w:t>
      </w:r>
      <w:r>
        <w:t>na temelju neizvršenih osnova za plaćanje iznosi</w:t>
      </w:r>
      <w:r w:rsidR="00554444">
        <w:t xml:space="preserve"> </w:t>
      </w:r>
      <w:r w:rsidR="001F6534">
        <w:t xml:space="preserve">6.166,64 kn.                 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D82FFF">
        <w:t xml:space="preserve"> </w:t>
      </w:r>
      <w:r w:rsidR="001F6534">
        <w:t xml:space="preserve">Zvonimir </w:t>
      </w:r>
      <w:proofErr w:type="spellStart"/>
      <w:r w:rsidR="001F6534">
        <w:t>Župarić</w:t>
      </w:r>
      <w:proofErr w:type="spellEnd"/>
      <w:r w:rsidR="001F6534">
        <w:t xml:space="preserve"> – predsjednik, </w:t>
      </w:r>
      <w:r w:rsidR="00E14EAA">
        <w:t xml:space="preserve">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50148C">
        <w:t>51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50148C" w:rsidR="00204FB3" w:rsidRPr="0050148C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0148C">
        <w:t>2</w:t>
      </w:r>
      <w:r w:rsidR="005B608B">
        <w:t>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9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916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1F6534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0148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1993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3EF6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1B0F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B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B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St-1051/2017-4</izvorni_sadrzaj>
    <derivirana_varijabla naziv="DomainObject.Oznaka_1">St-1051/2017-4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St-1051/2017</izvorni_sadrzaj>
    <derivirana_varijabla naziv="DomainObject.Predmet.OznakaBroj_1">St-1051/2017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Zbor udruga ratnih postrojbi domovinskog rata Karlovačke županije</izvorni_sadrzaj>
    <derivirana_varijabla naziv="DomainObject.Predmet.ProtustrankaFormated_1">  Zbor udruga ratnih postrojbi domovinskog rata Karlovačke županije</derivirana_varijabla>
  </DomainObject.Predmet.ProtustrankaFormated>
  <DomainObject.Predmet.ProtustrankaFormatedOIB>
    <izvorni_sadrzaj>  Zbor udruga ratnih postrojbi domovinskog rata Karlovačke županije, OIB 52494992014</izvorni_sadrzaj>
    <derivirana_varijabla naziv="DomainObject.Predmet.ProtustrankaFormatedOIB_1">  Zbor udruga ratnih postrojbi domovinskog rata Karlovačke županije, OIB 52494992014</derivirana_varijabla>
  </DomainObject.Predmet.ProtustrankaFormatedOIB>
  <DomainObject.Predmet.ProtustrankaFormatedWithAdress>
    <izvorni_sadrzaj> Zbor udruga ratnih postrojbi domovinskog rata Karlovačke županije, Domobranska 20c, 47000 Karlovac</izvorni_sadrzaj>
    <derivirana_varijabla naziv="DomainObject.Predmet.ProtustrankaFormatedWithAdress_1"> Zbor udruga ratnih postrojbi domovinskog rata Karlovačke županije, Domobranska 20c, 47000 Karlovac</derivirana_varijabla>
  </DomainObject.Predmet.ProtustrankaFormatedWithAdress>
  <DomainObject.Predmet.ProtustrankaFormatedWithAdressOIB>
    <izvorni_sadrzaj> Zbor udruga ratnih postrojbi domovinskog rata Karlovačke županije, OIB 52494992014, Domobranska 20c, 47000 Karlovac</izvorni_sadrzaj>
    <derivirana_varijabla naziv="DomainObject.Predmet.ProtustrankaFormatedWithAdressOIB_1"> Zbor udruga ratnih postrojbi domovinskog rata Karlovačke županije, OIB 52494992014, Domobranska 20c, 47000 Karlovac</derivirana_varijabla>
  </DomainObject.Predmet.ProtustrankaFormatedWithAdressOIB>
  <DomainObject.Predmet.ProtustrankaWithAdress>
    <izvorni_sadrzaj>Zbor udruga ratnih postrojbi domovinskog rata Karlovačke županije Domobranska 20c, 47000 Karlovac</izvorni_sadrzaj>
    <derivirana_varijabla naziv="DomainObject.Predmet.ProtustrankaWithAdress_1">Zbor udruga ratnih postrojbi domovinskog rata Karlovačke županije Domobranska 20c, 47000 Karlovac</derivirana_varijabla>
  </DomainObject.Predmet.ProtustrankaWithAdress>
  <DomainObject.Predmet.ProtustrankaWithAdressOIB>
    <izvorni_sadrzaj>Zbor udruga ratnih postrojbi domovinskog rata Karlovačke županije, OIB 52494992014, Domobranska 20c, 47000 Karlovac</izvorni_sadrzaj>
    <derivirana_varijabla naziv="DomainObject.Predmet.ProtustrankaWithAdressOIB_1">Zbor udruga ratnih postrojbi domovinskog rata Karlovačke županije, OIB 52494992014, Domobranska 20c, 47000 Karlovac</derivirana_varijabla>
  </DomainObject.Predmet.ProtustrankaWithAdressOIB>
  <DomainObject.Predmet.ProtustrankaNazivFormated>
    <izvorni_sadrzaj>Zbor udruga ratnih postrojbi domovinskog rata Karlovačke županije</izvorni_sadrzaj>
    <derivirana_varijabla naziv="DomainObject.Predmet.ProtustrankaNazivFormated_1">Zbor udruga ratnih postrojbi domovinskog rata Karlovačke županije</derivirana_varijabla>
  </DomainObject.Predmet.ProtustrankaNazivFormated>
  <DomainObject.Predmet.ProtustrankaNazivFormatedOIB>
    <izvorni_sadrzaj>Zbor udruga ratnih postrojbi domovinskog rata Karlovačke županije, OIB 52494992014</izvorni_sadrzaj>
    <derivirana_varijabla naziv="DomainObject.Predmet.ProtustrankaNazivFormatedOIB_1">Zbor udruga ratnih postrojbi domovinskog rata Karlovačke županije, OIB 52494992014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Zbor udruga ratnih postrojbi domovinskog rata Karlovačke županije</item>
    </izvorni_sadrzaj>
    <derivirana_varijabla naziv="DomainObject.Predmet.ProtuStrankaListFormated_1">
      <item>Zbor udruga ratnih postrojbi domovinskog rata Karlovačke županije</item>
    </derivirana_varijabla>
  </DomainObject.Predmet.ProtuStrankaListFormated>
  <DomainObject.Predmet.ProtuStrankaListFormatedOIB>
    <izvorni_sadrzaj>
      <item>Zbor udruga ratnih postrojbi domovinskog rata Karlovačke županije, OIB 52494992014</item>
    </izvorni_sadrzaj>
    <derivirana_varijabla naziv="DomainObject.Predmet.ProtuStrankaListFormatedOIB_1">
      <item>Zbor udruga ratnih postrojbi domovinskog rata Karlovačke županije, OIB 52494992014</item>
    </derivirana_varijabla>
  </DomainObject.Predmet.ProtuStrankaListFormatedOIB>
  <DomainObject.Predmet.ProtuStrankaListFormatedWithAdress>
    <izvorni_sadrzaj>
      <item>Zbor udruga ratnih postrojbi domovinskog rata Karlovačke županije, Domobranska 20c, 47000 Karlovac</item>
    </izvorni_sadrzaj>
    <derivirana_varijabla naziv="DomainObject.Predmet.ProtuStrankaListFormatedWithAdress_1">
      <item>Zbor udruga ratnih postrojbi domovinskog rata Karlovačke županije, Domobranska 20c, 47000 Karlovac</item>
    </derivirana_varijabla>
  </DomainObject.Predmet.ProtuStrankaListFormatedWithAdress>
  <DomainObject.Predmet.ProtuStrankaListFormatedWithAdressOIB>
    <izvorni_sadrzaj>
      <item>Zbor udruga ratnih postrojbi domovinskog rata Karlovačke županije, OIB 52494992014, Domobranska 20c, 47000 Karlovac</item>
    </izvorni_sadrzaj>
    <derivirana_varijabla naziv="DomainObject.Predmet.ProtuStrankaListFormatedWithAdressOIB_1">
      <item>Zbor udruga ratnih postrojbi domovinskog rata Karlovačke županije, OIB 52494992014, Domobranska 20c, 47000 Karlovac</item>
    </derivirana_varijabla>
  </DomainObject.Predmet.ProtuStrankaListFormatedWithAdressOIB>
  <DomainObject.Predmet.ProtuStrankaListNazivFormated>
    <izvorni_sadrzaj>
      <item>Zbor udruga ratnih postrojbi domovinskog rata Karlovačke županije</item>
    </izvorni_sadrzaj>
    <derivirana_varijabla naziv="DomainObject.Predmet.ProtuStrankaListNazivFormated_1">
      <item>Zbor udruga ratnih postrojbi domovinskog rata Karlovačke županije</item>
    </derivirana_varijabla>
  </DomainObject.Predmet.ProtuStrankaListNazivFormated>
  <DomainObject.Predmet.ProtuStrankaListNazivFormatedOIB>
    <izvorni_sadrzaj>
      <item>Zbor udruga ratnih postrojbi domovinskog rata Karlovačke županije, OIB 52494992014</item>
    </izvorni_sadrzaj>
    <derivirana_varijabla naziv="DomainObject.Predmet.ProtuStrankaListNazivFormatedOIB_1">
      <item>Zbor udruga ratnih postrojbi domovinskog rata Karlovačke županije, OIB 52494992014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St-1051/2017-4</izvorni_sadrzaj>
    <derivirana_varijabla naziv="DomainObject.PoslovniBrojDokumenta_1">St-1051/2017-4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Zbor udruga ratnih postrojbi domovinskog rata Karlovačke županije</izvorni_sadrzaj>
    <derivirana_varijabla naziv="DomainObject.Predmet.ProtustrankaIDrugi_1">Zbor udruga ratnih postrojbi domovinskog rata Karlovačke županije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Zbor udruga ratnih postrojbi domovinskog rata Karlovačke županije, OIB 52494992014, Domobranska 20c, 47000 Karlovac</izvorni_sadrzaj>
    <derivirana_varijabla naziv="DomainObject.Predmet.ProtustrankaIDrugiAdressOIB_1">Zbor udruga ratnih postrojbi domovinskog rata Karlovačke županije, OIB 52494992014,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Zbor udruga ratnih postrojbi domovinskog rata Karlovačke županije</item>
      <item>FINA regionalni centar Zagreb, podružnica Karlovac</item>
    </izvorni_sadrzaj>
    <derivirana_varijabla naziv="DomainObject.Predmet.SudioniciListNaziv_1">
      <item>Zbor udruga ratnih postrojbi domovinskog rata Karlovačke županije</item>
      <item>FINA regionalni centar Zagreb, podružnica Karlovac</item>
    </derivirana_varijabla>
  </DomainObject.Predmet.SudioniciListNaziv>
  <DomainObject.Predmet.SudioniciListAdressOIB>
    <izvorni_sadrzaj>
      <item>Zbor udruga ratnih postrojbi domovinskog rata Karlovačke županije, OIB 52494992014, Domobranska 20c,47000 Karlovac</item>
      <item>FINA regionalni centar Zagreb, podružnica Karlovac, OIB 85821130368, Vitezovićeva 1,47000 Karlovac</item>
    </izvorni_sadrzaj>
    <derivirana_varijabla naziv="DomainObject.Predmet.SudioniciListAdressOIB_1">
      <item>Zbor udruga ratnih postrojbi domovinskog rata Karlovačke županije, OIB 52494992014, Domobranska 20c,47000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52494992014</item>
      <item>, OIB 85821130368</item>
    </izvorni_sadrzaj>
    <derivirana_varijabla naziv="DomainObject.Predmet.SudioniciListNazivOIB_1">
      <item>, OIB 52494992014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3A7AC-9792-464D-A785-A974606CF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2184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2017-08-03T07:35:00Z</dcterms:created>
  <dc:creator>Korisnik</dc:creator>
  <cp:lastModifiedBy>Sanja Ban</cp:lastModifiedBy>
  <cp:lastPrinted>2017-08-03T08:30:00Z</cp:lastPrinted>
  <dcterms:modified xmlns:xsi="http://www.w3.org/2001/XMLSchema-instance" xsi:type="dcterms:W3CDTF">2017-08-03T08:30:00Z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St-1051/2017-4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