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52bd" w14:paraId="90e52bd" w:rsidRDefault="002C5A29" w:rsidP="00733BC3" w:rsidR="002603B8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5B4DE0">
      <w:pPr>
        <w:jc w:val="right"/>
        <w:rPr>
          <w:rFonts w:eastAsia="Calibri"/>
          <w:b/>
          <w:noProof/>
        </w:rPr>
      </w:pPr>
      <w:r>
        <w:t>1</w:t>
      </w:r>
      <w:r w:rsidR="00002857" w:rsidRPr="00756A04">
        <w:t xml:space="preserve"> </w:t>
      </w:r>
      <w:r w:rsidR="002C5A29" w:rsidRPr="00756A04">
        <w:t>St-</w:t>
      </w:r>
      <w:r w:rsidR="00234F55">
        <w:t>5858/2016</w:t>
      </w:r>
    </w:p>
    <w:p w:rsidRDefault="005B4DE0" w:rsidR="00746190" w:rsidRPr="00756A04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234F55" w:rsidRPr="008C68EF">
        <w:t>EUROKIM d.o.o.</w:t>
      </w:r>
      <w:r w:rsidR="00234F55">
        <w:t xml:space="preserve"> u stečaju</w:t>
      </w:r>
      <w:r w:rsidR="00234F55" w:rsidRPr="008C68EF">
        <w:t>, Zagreb, Palmotićeva 15, OIB: 58824415564</w:t>
      </w:r>
      <w:r w:rsidR="00C2303B">
        <w:t>,</w:t>
      </w:r>
      <w:r w:rsidR="00A73ABA">
        <w:t xml:space="preserve"> </w:t>
      </w:r>
      <w:r w:rsidR="00234F55">
        <w:t>5. travnja</w:t>
      </w:r>
      <w:r w:rsidR="004B7BFD">
        <w:t xml:space="preserve"> 2019.</w:t>
      </w:r>
    </w:p>
    <w:p w:rsidRDefault="00CD7207" w:rsidP="007A550F" w:rsidR="00CD7207">
      <w:pPr>
        <w:ind w:firstLine="720"/>
        <w:jc w:val="both"/>
      </w:pPr>
    </w:p>
    <w:p w:rsidRDefault="00A0682A" w:rsidP="002C5A29" w:rsidR="00356DC8">
      <w:pPr>
        <w:jc w:val="center"/>
        <w:rPr>
          <w:b/>
        </w:rPr>
      </w:pPr>
      <w:r w:rsidRPr="00756A04">
        <w:t xml:space="preserve">r i j e š i o </w:t>
      </w:r>
      <w:r w:rsidR="00554276" w:rsidRPr="00756A04">
        <w:t xml:space="preserve">    j e</w:t>
      </w:r>
    </w:p>
    <w:p w:rsidRDefault="00C2303B" w:rsidP="002C5A29" w:rsidR="00C2303B" w:rsidRPr="00756A04">
      <w:pPr>
        <w:jc w:val="center"/>
        <w:rPr>
          <w:b/>
        </w:rPr>
      </w:pPr>
    </w:p>
    <w:p w:rsidRDefault="00C2303B" w:rsidP="00C2303B" w:rsidR="00356DC8">
      <w:pPr>
        <w:pStyle w:val="Odlomakpopisa"/>
        <w:spacing w:lineRule="auto" w:line="276"/>
        <w:ind w:left="0"/>
        <w:jc w:val="both"/>
      </w:pPr>
      <w:r>
        <w:tab/>
      </w:r>
      <w:r w:rsidR="005B4DE0">
        <w:t xml:space="preserve">Utvrđuje se da </w:t>
      </w:r>
      <w:r w:rsidR="00234F55">
        <w:t>MANDIS d.o.o., Zagreb, Selska 90A, OIB: 61598631570</w:t>
      </w:r>
      <w:r w:rsidR="00D51319">
        <w:t xml:space="preserve">, </w:t>
      </w:r>
      <w:r w:rsidR="005B4DE0">
        <w:t xml:space="preserve">ulazi u pravni položaj </w:t>
      </w:r>
      <w:r w:rsidR="002603B8">
        <w:t>stečajnog</w:t>
      </w:r>
      <w:r w:rsidR="00234F55">
        <w:t xml:space="preserve"> i razlučnog</w:t>
      </w:r>
      <w:r w:rsidR="002603B8">
        <w:t xml:space="preserve"> vjero</w:t>
      </w:r>
      <w:r w:rsidR="00A73ABA">
        <w:t xml:space="preserve">vnika </w:t>
      </w:r>
      <w:r w:rsidR="00234F55">
        <w:t>H-ABDUCO d.o.o., Zagreb, Slavonska avenija 6a, OIB: 13667298928</w:t>
      </w:r>
      <w:r w:rsidR="00A1660C">
        <w:t>,</w:t>
      </w:r>
      <w:r>
        <w:t xml:space="preserve"> kako je to regulirano Ugovorom o ustupu tražbine od </w:t>
      </w:r>
      <w:r w:rsidR="00234F55">
        <w:t>27. ožujka 2019.</w:t>
      </w:r>
      <w:r w:rsidR="0085423C">
        <w:t xml:space="preserve"> </w:t>
      </w:r>
      <w:r w:rsidR="00A1660C">
        <w:t>ovjerenog</w:t>
      </w:r>
      <w:r w:rsidR="0085423C">
        <w:t xml:space="preserve"> kod</w:t>
      </w:r>
      <w:r>
        <w:t xml:space="preserve"> javnog bilježnika </w:t>
      </w:r>
      <w:r w:rsidR="00234F55">
        <w:t>Vesne Pučar,</w:t>
      </w:r>
      <w:r>
        <w:t xml:space="preserve"> Zagreb, pod poslovnim brojem OV</w:t>
      </w:r>
      <w:r w:rsidR="00A1660C">
        <w:t>-</w:t>
      </w:r>
      <w:r w:rsidR="00234F55">
        <w:t>5326/19 od 29. ožujka 2019</w:t>
      </w:r>
      <w:r w:rsidR="00A1660C">
        <w:t>.</w:t>
      </w:r>
    </w:p>
    <w:p w:rsidRDefault="00C2303B" w:rsidP="00C2303B" w:rsidR="00C2303B" w:rsidRPr="00756A04">
      <w:pPr>
        <w:pStyle w:val="Odlomakpopisa"/>
        <w:spacing w:lineRule="auto" w:line="276"/>
        <w:ind w:left="0"/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234F55" w:rsidR="002603B8">
      <w:pPr>
        <w:pStyle w:val="Odlomakpopisa"/>
        <w:spacing w:lineRule="auto" w:line="276"/>
        <w:ind w:left="0"/>
        <w:jc w:val="both"/>
      </w:pPr>
      <w:r>
        <w:tab/>
      </w:r>
      <w:r w:rsidR="00234F55">
        <w:t>MANDIS d.o.o., Zagreb, Selska 90A, OIB: 61598631570</w:t>
      </w:r>
      <w:r w:rsidR="00C2303B">
        <w:t>,</w:t>
      </w:r>
      <w:r w:rsidR="009E08AD">
        <w:t xml:space="preserve"> je obavijestio sud da je</w:t>
      </w:r>
      <w:r w:rsidR="002603B8">
        <w:t xml:space="preserve"> novi stečajni</w:t>
      </w:r>
      <w:r w:rsidR="0085423C">
        <w:t xml:space="preserve"> </w:t>
      </w:r>
      <w:r w:rsidR="00A1660C">
        <w:t xml:space="preserve">i razlučni </w:t>
      </w:r>
      <w:r w:rsidR="002603B8">
        <w:t>vjerovnik umjesto dosadašnjeg stečajnog</w:t>
      </w:r>
      <w:r w:rsidR="00A1660C">
        <w:t xml:space="preserve"> i razlučnog</w:t>
      </w:r>
      <w:r w:rsidR="002603B8">
        <w:t xml:space="preserve"> vjerovnika </w:t>
      </w:r>
      <w:r w:rsidR="00234F55">
        <w:t>H-ABDUCO d.o.o., Zagreb, Slavonska avenija 6a, OIB: 13667298928,</w:t>
      </w:r>
      <w:r w:rsidR="0085423C">
        <w:t xml:space="preserve"> </w:t>
      </w:r>
      <w:r w:rsidR="00C2303B">
        <w:t xml:space="preserve">kako je to regulirano </w:t>
      </w:r>
      <w:r w:rsidR="00234F55">
        <w:t>Ugovorom o ustupu tražbine od 27. ožujka 2019. ovjerenog kod javnog bilježnika Vesne Pučar, Zagreb, pod poslovnim brojem OV-5326/19 od 29. ožujka 2019.</w:t>
      </w:r>
    </w:p>
    <w:p w:rsidRDefault="00234F55" w:rsidP="00234F55" w:rsidR="00234F55">
      <w:pPr>
        <w:pStyle w:val="Odlomakpopisa"/>
        <w:spacing w:lineRule="auto" w:line="276"/>
        <w:ind w:left="0"/>
        <w:jc w:val="both"/>
      </w:pPr>
    </w:p>
    <w:p w:rsidRDefault="009E08AD" w:rsidP="009E08AD" w:rsidR="009E08AD">
      <w:pPr>
        <w:jc w:val="both"/>
      </w:pPr>
      <w:r>
        <w:tab/>
        <w:t>Temeljem čl. 146. st. 2. Stečajnog zakona (Narodne novine broj 71/15, 104/17, dalje:SZ)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356DC8" w:rsidP="009E08AD" w:rsidR="00356DC8">
      <w:pPr>
        <w:jc w:val="both"/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234F55">
        <w:t>5. travnja</w:t>
      </w:r>
      <w:r w:rsidR="0085423C">
        <w:t xml:space="preserve"> </w:t>
      </w:r>
      <w:r w:rsidR="002603B8">
        <w:t>2019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p w:rsidRDefault="002C5A29" w:rsidR="002C5A29" w:rsidRPr="00756A04">
      <w:r w:rsidRPr="00756A04">
        <w:t>Dna:</w:t>
      </w:r>
    </w:p>
    <w:p w:rsidRDefault="00356DC8" w:rsidP="007D7A92" w:rsidR="00293964">
      <w:pPr>
        <w:numPr>
          <w:ilvl w:val="0"/>
          <w:numId w:val="3"/>
        </w:numPr>
      </w:pPr>
      <w:r>
        <w:t>Stečajni upravitelj</w:t>
      </w:r>
      <w:r w:rsidR="002603B8">
        <w:t xml:space="preserve"> </w:t>
      </w:r>
    </w:p>
    <w:p w:rsidRDefault="009E08AD" w:rsidP="00C2303B" w:rsidR="00C2303B">
      <w:pPr>
        <w:numPr>
          <w:ilvl w:val="0"/>
          <w:numId w:val="3"/>
        </w:numPr>
      </w:pPr>
      <w:r>
        <w:t xml:space="preserve">Vjerovnik </w:t>
      </w:r>
      <w:r w:rsidR="00234F55">
        <w:t>MANDIS</w:t>
      </w:r>
      <w:r w:rsidR="00A1660C">
        <w:t xml:space="preserve"> d.o.o.</w:t>
      </w:r>
      <w:r w:rsidR="00234F55">
        <w:t xml:space="preserve"> po punomoćniku</w:t>
      </w:r>
    </w:p>
    <w:p w:rsidRDefault="00C2303B" w:rsidP="00C2303B" w:rsidR="002603B8">
      <w:pPr>
        <w:numPr>
          <w:ilvl w:val="0"/>
          <w:numId w:val="3"/>
        </w:numPr>
      </w:pPr>
      <w:r>
        <w:t xml:space="preserve">Vjerovnik </w:t>
      </w:r>
      <w:r w:rsidR="00234F55">
        <w:t>H-ABDUCO d.o.o.</w:t>
      </w:r>
    </w:p>
    <w:p w:rsidRDefault="00356DC8" w:rsidP="00332B3C" w:rsidR="00356DC8">
      <w:pPr>
        <w:numPr>
          <w:ilvl w:val="0"/>
          <w:numId w:val="3"/>
        </w:numPr>
      </w:pPr>
      <w:r>
        <w:t>e-oglasna ploča suda</w:t>
      </w:r>
    </w:p>
    <w:p w:rsidRDefault="00356DC8" w:rsidP="00332B3C" w:rsidR="00356DC8">
      <w:pPr>
        <w:numPr>
          <w:ilvl w:val="0"/>
          <w:numId w:val="3"/>
        </w:numPr>
      </w:pPr>
      <w:r>
        <w:t>spis</w:t>
      </w:r>
    </w:p>
    <w:p w:rsidRDefault="002C5A29" w:rsidR="002C5A29" w:rsidRPr="00756A04"/>
    <w:sectPr w:rsidSect="00A0682A" w:rsidR="002C5A29" w:rsidRPr="00756A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C2A" w:rsidR="006E1C2A">
      <w:r>
        <w:separator/>
      </w:r>
    </w:p>
  </w:endnote>
  <w:endnote w:id="0" w:type="continuationSeparator">
    <w:p w:rsidRDefault="006E1C2A" w:rsidR="006E1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C2A" w:rsidR="006E1C2A">
      <w:r>
        <w:separator/>
      </w:r>
    </w:p>
  </w:footnote>
  <w:footnote w:id="0" w:type="continuationSeparator">
    <w:p w:rsidRDefault="006E1C2A" w:rsidR="006E1C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18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461343" w:rsidP="0020454A" w:rsidR="00461343">
    <w:pPr>
      <w:pStyle w:val="Zaglavlje"/>
      <w:jc w:val="right"/>
    </w:pPr>
    <w:r>
      <w:t>1 St-</w:t>
    </w:r>
    <w:r w:rsidR="00234F55">
      <w:t>5858/2016</w:t>
    </w: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261DD"/>
    <w:rsid w:val="00234F55"/>
    <w:rsid w:val="0024637D"/>
    <w:rsid w:val="00256340"/>
    <w:rsid w:val="002603B8"/>
    <w:rsid w:val="00266F9D"/>
    <w:rsid w:val="00270724"/>
    <w:rsid w:val="00293964"/>
    <w:rsid w:val="002944F5"/>
    <w:rsid w:val="002A10C0"/>
    <w:rsid w:val="002C5A29"/>
    <w:rsid w:val="002D24DA"/>
    <w:rsid w:val="002D5696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B7BFD"/>
    <w:rsid w:val="004C1F76"/>
    <w:rsid w:val="004F47B9"/>
    <w:rsid w:val="00514424"/>
    <w:rsid w:val="00534194"/>
    <w:rsid w:val="00554276"/>
    <w:rsid w:val="00575829"/>
    <w:rsid w:val="00590E9E"/>
    <w:rsid w:val="005A0A57"/>
    <w:rsid w:val="005B4DE0"/>
    <w:rsid w:val="005C0BF6"/>
    <w:rsid w:val="005C12E6"/>
    <w:rsid w:val="005E67DB"/>
    <w:rsid w:val="00600DC2"/>
    <w:rsid w:val="00615C6B"/>
    <w:rsid w:val="006220F9"/>
    <w:rsid w:val="00642EEE"/>
    <w:rsid w:val="00666D09"/>
    <w:rsid w:val="00685688"/>
    <w:rsid w:val="006B4D5C"/>
    <w:rsid w:val="006E1C2A"/>
    <w:rsid w:val="00711EA0"/>
    <w:rsid w:val="007170B8"/>
    <w:rsid w:val="00717D4A"/>
    <w:rsid w:val="00733BC3"/>
    <w:rsid w:val="00746190"/>
    <w:rsid w:val="00756A04"/>
    <w:rsid w:val="00757873"/>
    <w:rsid w:val="007A1E0B"/>
    <w:rsid w:val="007A550F"/>
    <w:rsid w:val="007D1E4B"/>
    <w:rsid w:val="007D7A92"/>
    <w:rsid w:val="007E0D81"/>
    <w:rsid w:val="00851615"/>
    <w:rsid w:val="0085423C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E08AD"/>
    <w:rsid w:val="00A043A3"/>
    <w:rsid w:val="00A0682A"/>
    <w:rsid w:val="00A1184A"/>
    <w:rsid w:val="00A1660C"/>
    <w:rsid w:val="00A22E26"/>
    <w:rsid w:val="00A27FEE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303B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1319"/>
    <w:rsid w:val="00D54CE1"/>
    <w:rsid w:val="00D65F64"/>
    <w:rsid w:val="00DB5D91"/>
    <w:rsid w:val="00DE04E4"/>
    <w:rsid w:val="00DE6E22"/>
    <w:rsid w:val="00DF5DB1"/>
    <w:rsid w:val="00DF5F87"/>
    <w:rsid w:val="00E5219A"/>
    <w:rsid w:val="00E9156E"/>
    <w:rsid w:val="00EA5FC3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1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8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8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8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8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1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8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8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8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8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5858</izvorni_sadrzaj>
    <derivirana_varijabla naziv="DomainObject.Predmet.Broj_1">5858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St-5858/2016</izvorni_sadrzaj>
    <derivirana_varijabla naziv="DomainObject.Predmet.OznakaBroj_1">St-5858/2016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EUROKIM d.o.o. za trgovinu i izvoz-uvoz u stečaju zastupanog po punomoćniku Franjo Bubalo; Odvjetničko društvo Župić &amp; partneri d.o.o</izvorni_sadrzaj>
    <derivirana_varijabla naziv="DomainObject.Predmet.ProtustrankaFormated_1">  EUROKIM d.o.o. za trgovinu i izvoz-uvoz u stečaju zastupanog po punomoćniku Franjo Bubalo; Odvjetničko društvo Župić &amp; partneri d.o.o</derivirana_varijabla>
  </DomainObject.Predmet.ProtustrankaFormated>
  <DomainObject.Predmet.ProtustrankaFormatedOIB>
    <izvorni_sadrzaj>  EUROKIM d.o.o. za trgovinu i izvoz-uvoz u stečaju, OIB 58824415564 zastupanog po punomoćniku Franjo Bubalo; Odvjetničko društvo Župić &amp; partneri d.o.o</izvorni_sadrzaj>
    <derivirana_varijabla naziv="DomainObject.Predmet.ProtustrankaFormatedOIB_1">  EUROKIM d.o.o. za trgovinu i izvoz-uvoz u stečaju, OIB 58824415564 zastupanog po punomoćniku Franjo Bubalo; Odvjetničko društvo Župić &amp; partneri d.o.o</derivirana_varijabla>
  </DomainObject.Predmet.ProtustrankaFormatedOIB>
  <DomainObject.Predmet.ProtustrankaFormatedWithAdress>
    <izvorni_sadrzaj> EUROKIM d.o.o. za trgovinu i izvoz-uvoz u stečaju, Palmotićeva 15, 10000 Zagreb zastupanog po punomoćniku Franjo Bubalo; Odvjetničko društvo Župić &amp; partneri d.o.o</izvorni_sadrzaj>
    <derivirana_varijabla naziv="DomainObject.Predmet.ProtustrankaFormatedWithAdress_1"> EUROKIM d.o.o. za trgovinu i izvoz-uvoz u stečaju, Palmotićeva 15, 10000 Zagreb zastupanog po punomoćniku Franjo Bubalo; Odvjetničko društvo Župić &amp; partneri d.o.o</derivirana_varijabla>
  </DomainObject.Predmet.ProtustrankaFormatedWithAdress>
  <DomainObject.Predmet.ProtustrankaFormatedWithAdressOIB>
    <izvorni_sadrzaj> EUROKIM d.o.o. za trgovinu i izvoz-uvoz u stečaju, OIB 58824415564, Palmotićeva 15, 10000 Zagreb zastupanog po punomoćniku Franjo Bubalo; Odvjetničko društvo Župić &amp; partneri d.o.o</izvorni_sadrzaj>
    <derivirana_varijabla naziv="DomainObject.Predmet.ProtustrankaFormatedWithAdressOIB_1"> EUROKIM d.o.o. za trgovinu i izvoz-uvoz u stečaju, OIB 58824415564, Palmotićeva 15, 10000 Zagreb zastupanog po punomoćniku Franjo Bubalo; Odvjetničko društvo Župić &amp; partneri d.o.o</derivirana_varijabla>
  </DomainObject.Predmet.ProtustrankaFormatedWithAdressOIB>
  <DomainObject.Predmet.ProtustrankaWithAdress>
    <izvorni_sadrzaj>EUROKIM d.o.o. za trgovinu i izvoz-uvoz u stečaju Palmotićeva 15, 10000 Zagreb</izvorni_sadrzaj>
    <derivirana_varijabla naziv="DomainObject.Predmet.ProtustrankaWithAdress_1">EUROKIM d.o.o. za trgovinu i izvoz-uvoz u stečaju Palmotićeva 15, 10000 Zagreb</derivirana_varijabla>
  </DomainObject.Predmet.ProtustrankaWithAdress>
  <DomainObject.Predmet.ProtustrankaWithAdressOIB>
    <izvorni_sadrzaj>EUROKIM d.o.o. za trgovinu i izvoz-uvoz u stečaju, OIB 58824415564, Palmotićeva 15, 10000 Zagreb</izvorni_sadrzaj>
    <derivirana_varijabla naziv="DomainObject.Predmet.ProtustrankaWithAdressOIB_1">EUROKIM d.o.o. za trgovinu i izvoz-uvoz u stečaju, OIB 58824415564, Palmotićeva 15, 10000 Zagreb</derivirana_varijabla>
  </DomainObject.Predmet.ProtustrankaWithAdressOIB>
  <DomainObject.Predmet.ProtustrankaNazivFormated>
    <izvorni_sadrzaj>EUROKIM d.o.o. za trgovinu i izvoz-uvoz u stečaju</izvorni_sadrzaj>
    <derivirana_varijabla naziv="DomainObject.Predmet.ProtustrankaNazivFormated_1">EUROKIM d.o.o. za trgovinu i izvoz-uvoz u stečaju</derivirana_varijabla>
  </DomainObject.Predmet.ProtustrankaNazivFormated>
  <DomainObject.Predmet.ProtustrankaNazivFormatedOIB>
    <izvorni_sadrzaj>EUROKIM d.o.o. za trgovinu i izvoz-uvoz u stečaju, OIB 58824415564</izvorni_sadrzaj>
    <derivirana_varijabla naziv="DomainObject.Predmet.ProtustrankaNazivFormatedOIB_1">EUROKIM d.o.o. za trgovinu i izvoz-uvoz u stečaju, OIB 58824415564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d.o.o.; Porezna uprava, Područni ured Zagreb zastupanog po punomoćniku Županijsko državno odvjetništvo u Zagrebu; Županijsko državno odvjetništvo u Karlovcu</izvorni_sadrzaj>
    <derivirana_varijabla naziv="DomainObject.Predmet.StrankaFormated_1">  FINA Regionalni centar Zagreb; H-ABDUCO d.o.o.; Porezna uprava, Područni ured Zagreb zastupanog po punomoćniku Županijsko državno odvjetništvo u Zagrebu; Županijsko državno odvjetništvo u Karlovcu</derivirana_varijabla>
  </DomainObject.Predmet.StrankaFormated>
  <DomainObject.Predmet.StrankaFormatedOIB>
    <izvorni_sadrzaj>  FINA Regionalni centar Zagreb, OIB 85821130368; H-ABDUCO d.o.o., OIB 13667298928; Porezna uprava, Područni ured Zagreb, OIB 18683136487 zastupanog po punomoćniku Županijsko državno odvjetništvo u Zagrebu; Županijsko državno odvjetništvo u Karlovcu</izvorni_sadrzaj>
    <derivirana_varijabla naziv="DomainObject.Predmet.StrankaFormatedOIB_1">  FINA Regionalni centar Zagreb, OIB 85821130368; H-ABDUCO d.o.o., OIB 13667298928; Porezna uprava, Područni ured Zagreb, OIB 18683136487 zastupanog po punomoćniku Županijsko državno odvjetništvo u Zagrebu; Županijsko državno odvjetništvo u Karlovcu</derivirana_varijabla>
  </DomainObject.Predmet.StrankaFormatedOIB>
  <DomainObject.Predmet.StrankaFormatedWithAdress>
    <izvorni_sadrzaj> FINA Regionalni centar Zagreb, Trg svibanjskih žrtava 1995. Br. 1, 10000 Zagreb; H-ABDUCO d.o.o., Slavonska avenija 6A, 10000 Zagreb; Porezna uprava, Područni ured Zagreb, Av. Dubrovnik 32, 10000 Zagreb zastupanog po punomoćniku Županijsko državno odvjetništvo u Zagrebu; Županijsko državno odvjetništvo u Karlovcu</izvorni_sadrzaj>
    <derivirana_varijabla naziv="DomainObject.Predmet.StrankaFormatedWithAdress_1"> FINA Regionalni centar Zagreb, Trg svibanjskih žrtava 1995. Br. 1, 10000 Zagreb; H-ABDUCO d.o.o., Slavonska avenija 6A, 10000 Zagreb; Porezna uprava, Područni ured Zagreb, Av. Dubrovnik 32, 10000 Zagreb zastupanog po punomoćniku Županijsko državno odvjetništvo u Zagrebu; Županijsko državno odvjetništvo u Karlovcu</derivirana_varijabla>
  </DomainObject.Predmet.StrankaFormatedWithAdress>
  <DomainObject.Predmet.StrankaFormatedWithAdressOIB>
    <izvorni_sadrzaj> FINA Regionalni centar Zagreb, OIB 85821130368, Trg svibanjskih žrtava 1995. Br. 1, 10000 Zagreb; H-ABDUCO d.o.o., OIB 13667298928, Slavonska avenija 6A, 10000 Zagreb; Porezna uprava, Područni ured Zagreb, OIB 18683136487, Av. Dubrovnik 32, 10000 Zagreb zastupanog po punomoćniku Županijsko državno odvjetništvo u Zagrebu; Županijsko državno odvjetništvo u Karlovcu</izvorni_sadrzaj>
    <derivirana_varijabla naziv="DomainObject.Predmet.StrankaFormatedWithAdressOIB_1"> FINA Regionalni centar Zagreb, OIB 85821130368, Trg svibanjskih žrtava 1995. Br. 1, 10000 Zagreb; H-ABDUCO d.o.o., OIB 13667298928, Slavonska avenija 6A, 10000 Zagreb; Porezna uprava, Područni ured Zagreb, OIB 18683136487, Av. Dubrovnik 32, 10000 Zagreb zastupanog po punomoćniku Županijsko državno odvjetništvo u Zagrebu; Županijsko državno odvjetništvo u Karlovcu</derivirana_varijabla>
  </DomainObject.Predmet.StrankaFormatedWithAdressOIB>
  <DomainObject.Predmet.StrankaWithAdress>
    <izvorni_sadrzaj>FINA Regionalni centar Zagreb Trg svibanjskih žrtava 1995. Br. 1,10000 Zagreb,H-ABDUCO d.o.o. Slavonska avenija 6A,10000 Zagreb,Porezna uprava, Područni ured Zagreb Av. Dubrovnik 32,10000 Zagreb</izvorni_sadrzaj>
    <derivirana_varijabla naziv="DomainObject.Predmet.StrankaWithAdress_1">FINA Regionalni centar Zagreb Trg svibanjskih žrtava 1995. Br. 1,10000 Zagreb,H-ABDUCO d.o.o. Slavonska avenija 6A,10000 Zagreb,Porezna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Br. 1,10000 Zagreb,H-ABDUCO d.o.o., OIB 13667298928, Slavonska avenija 6A,10000 Zagreb,Porezna uprava, Područni ured Zagreb, OIB 18683136487, Av. Dubrovnik 32,10000 Zagreb</izvorni_sadrzaj>
    <derivirana_varijabla naziv="DomainObject.Predmet.StrankaWithAdressOIB_1">FINA Regionalni centar Zagreb, OIB 85821130368, Trg svibanjskih žrtava 1995. Br. 1,10000 Zagreb,H-ABDUCO d.o.o., OIB 13667298928, Slavonska avenija 6A,10000 Zagreb,Porezna uprava, Područni ured Zagreb, OIB 18683136487, Av. Dubrovnik 32,10000 Zagreb</derivirana_varijabla>
  </DomainObject.Predmet.StrankaWithAdressOIB>
  <DomainObject.Predmet.StrankaNazivFormated>
    <izvorni_sadrzaj>FINA Regionalni centar Zagreb,H-ABDUCO d.o.o.,Porezna uprava, Područni ured Zagreb</izvorni_sadrzaj>
    <derivirana_varijabla naziv="DomainObject.Predmet.StrankaNazivFormated_1">FINA Regionalni centar Zagreb,H-ABDUCO d.o.o.,Porezna uprava, Područni ured Zagreb</derivirana_varijabla>
  </DomainObject.Predmet.StrankaNazivFormated>
  <DomainObject.Predmet.StrankaNazivFormatedOIB>
    <izvorni_sadrzaj>FINA Regionalni centar Zagreb, OIB 85821130368,H-ABDUCO d.o.o., OIB 13667298928,Porezna uprava, Područni ured Zagreb, OIB 18683136487</izvorni_sadrzaj>
    <derivirana_varijabla naziv="DomainObject.Predmet.StrankaNazivFormatedOIB_1">FINA Regionalni centar Zagreb, OIB 85821130368,H-ABDUCO d.o.o., OIB 13667298928,Porezna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d.o.o.</item>
      <item>Porezna uprava, Područni ured Zagreb zastupanog po punomoćniku Županijsko državno odvjetništvo u Zagrebu; Županijsko državno odvjetništvo u Karlovcu</item>
    </izvorni_sadrzaj>
    <derivirana_varijabla naziv="DomainObject.Predmet.StrankaListFormated_1">
      <item>FINA Regionalni centar Zagreb</item>
      <item>H-ABDUCO d.o.o.</item>
      <item>Porezna uprava, Područni ured Zagreb zastupanog po punomoćniku Županijsko državno odvjetništvo u Zagrebu; Županijsko državno odvjetništvo u Karlovcu</item>
    </derivirana_varijabla>
  </DomainObject.Predmet.StrankaListFormated>
  <DomainObject.Predmet.StrankaListFormatedOIB>
    <izvorni_sadrzaj>
      <item>FINA Regionalni centar Zagreb, OIB 85821130368</item>
      <item>H-ABDUCO d.o.o., OIB 13667298928</item>
      <item>Porezna uprava, Područni ured Zagreb, OIB 18683136487 zastupanog po punomoćniku Županijsko državno odvjetništvo u Zagrebu; Županijsko državno odvjetništvo u Karlovcu</item>
    </izvorni_sadrzaj>
    <derivirana_varijabla naziv="DomainObject.Predmet.StrankaListFormatedOIB_1">
      <item>FINA Regionalni centar Zagreb, OIB 85821130368</item>
      <item>H-ABDUCO d.o.o., OIB 13667298928</item>
      <item>Porezna uprava, Područni ured Zagreb, OIB 18683136487 zastupanog po punomoćniku Županijsko državno odvjetništvo u Zagrebu; Županijsko državno odvjetništvo u Karlovcu</item>
    </derivirana_varijabla>
  </DomainObject.Predmet.StrankaListFormatedOIB>
  <DomainObject.Predmet.StrankaListFormatedWithAdress>
    <izvorni_sadrzaj>
      <item>FINA Regionalni centar Zagreb, Trg svibanjskih žrtava 1995. Br. 1, 10000 Zagreb</item>
      <item>H-ABDUCO d.o.o., Slavonska avenija 6A, 10000 Zagreb</item>
      <item>Porezna uprava, Područni ured Zagreb, Av. Dubrovnik 32, 10000 Zagreb zastupanog po punomoćniku Županijsko državno odvjetništvo u Zagrebu; Županijsko državno odvjetništvo u Karlovcu</item>
    </izvorni_sadrzaj>
    <derivirana_varijabla naziv="DomainObject.Predmet.StrankaListFormatedWithAdress_1">
      <item>FINA Regionalni centar Zagreb, Trg svibanjskih žrtava 1995. Br. 1, 10000 Zagreb</item>
      <item>H-ABDUCO d.o.o., Slavonska avenija 6A, 10000 Zagreb</item>
      <item>Porezna uprava, Područni ured Zagreb, Av. Dubrovnik 32, 10000 Zagreb zastupanog po punomoćniku Županijsko državno odvjetništvo u Zagrebu; Županijsko državno odvjetništvo u Karlovcu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H-ABDUCO d.o.o., OIB 13667298928, Slavonska avenija 6A, 10000 Zagreb</item>
      <item>Porezna uprava, Područni ured Zagreb, OIB 18683136487, Av. Dubrovnik 32, 10000 Zagreb zastupanog po punomoćniku Županijsko državno odvjetništvo u Zagrebu; Županijsko državno odvjetništvo u Karlovcu</item>
    </izvorni_sadrzaj>
    <derivirana_varijabla naziv="DomainObject.Predmet.StrankaListFormatedWithAdressOIB_1">
      <item>FINA Regionalni centar Zagreb, OIB 85821130368, Trg svibanjskih žrtava 1995. Br. 1, 10000 Zagreb</item>
      <item>H-ABDUCO d.o.o., OIB 13667298928, Slavonska avenija 6A, 10000 Zagreb</item>
      <item>Porezna uprava, Područni ured Zagreb, OIB 18683136487, Av. Dubrovnik 32, 10000 Zagreb zastupanog po punomoćniku Županijsko državno odvjetništvo u Zagrebu; Županijsko državno odvjetništvo u Karlovcu</item>
    </derivirana_varijabla>
  </DomainObject.Predmet.StrankaListFormatedWithAdressOIB>
  <DomainObject.Predmet.StrankaListNazivFormated>
    <izvorni_sadrzaj>
      <item>FINA Regionalni centar Zagreb</item>
      <item>H-ABDUCO d.o.o.</item>
      <item>Porezna uprava, Područni ured Zagreb</item>
    </izvorni_sadrzaj>
    <derivirana_varijabla naziv="DomainObject.Predmet.StrankaListNazivFormated_1">
      <item>FINA Regionalni centar Zagreb</item>
      <item>H-ABDUCO d.o.o.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  <item>Porezna uprava, Područni ured Zagreb, OIB 18683136487</item>
    </izvorni_sadrzaj>
    <derivirana_varijabla naziv="DomainObject.Predmet.StrankaListNazivFormatedOIB_1">
      <item>FINA Regionalni centar Zagreb, OIB 85821130368</item>
      <item>H-ABDUCO d.o.o., OIB 13667298928</item>
      <item>Porezna uprava, Područni ured Zagreb, OIB 18683136487</item>
    </derivirana_varijabla>
  </DomainObject.Predmet.StrankaListNazivFormatedOIB>
  <DomainObject.Predmet.ProtuStrankaListFormated>
    <izvorni_sadrzaj>
      <item>EUROKIM d.o.o. za trgovinu i izvoz-uvoz u stečaju zastupanog po punomoćniku Franjo Bubalo; Odvjetničko društvo Župić &amp; partneri d.o.o</item>
    </izvorni_sadrzaj>
    <derivirana_varijabla naziv="DomainObject.Predmet.ProtuStrankaListFormated_1">
      <item>EUROKIM d.o.o. za trgovinu i izvoz-uvoz u stečaju zastupanog po punomoćniku Franjo Bubalo; Odvjetničko društvo Župić &amp; partneri d.o.o</item>
    </derivirana_varijabla>
  </DomainObject.Predmet.ProtuStrankaListFormated>
  <DomainObject.Predmet.ProtuStrankaListFormatedOIB>
    <izvorni_sadrzaj>
      <item>EUROKIM d.o.o. za trgovinu i izvoz-uvoz u stečaju, OIB 58824415564 zastupanog po punomoćniku Franjo Bubalo; Odvjetničko društvo Župić &amp; partneri d.o.o</item>
    </izvorni_sadrzaj>
    <derivirana_varijabla naziv="DomainObject.Predmet.ProtuStrankaListFormatedOIB_1">
      <item>EUROKIM d.o.o. za trgovinu i izvoz-uvoz u stečaju, OIB 58824415564 zastupanog po punomoćniku Franjo Bubalo; Odvjetničko društvo Župić &amp; partneri d.o.o</item>
    </derivirana_varijabla>
  </DomainObject.Predmet.ProtuStrankaListFormatedOIB>
  <DomainObject.Predmet.ProtuStrankaListFormatedWithAdress>
    <izvorni_sadrzaj>
      <item>EUROKIM d.o.o. za trgovinu i izvoz-uvoz u stečaju, Palmotićeva 15, 10000 Zagreb zastupanog po punomoćniku Franjo Bubalo; Odvjetničko društvo Župić &amp; partneri d.o.o</item>
    </izvorni_sadrzaj>
    <derivirana_varijabla naziv="DomainObject.Predmet.ProtuStrankaListFormatedWithAdress_1">
      <item>EUROKIM d.o.o. za trgovinu i izvoz-uvoz u stečaju, Palmotićeva 15, 10000 Zagreb zastupanog po punomoćniku Franjo Bubalo; Odvjetničko društvo Župić &amp; partneri d.o.o</item>
    </derivirana_varijabla>
  </DomainObject.Predmet.ProtuStrankaListFormatedWithAdress>
  <DomainObject.Predmet.ProtuStrankaListFormatedWithAdressOIB>
    <izvorni_sadrzaj>
      <item>EUROKIM d.o.o. za trgovinu i izvoz-uvoz u stečaju, OIB 58824415564, Palmotićeva 15, 10000 Zagreb zastupanog po punomoćniku Franjo Bubalo; Odvjetničko društvo Župić &amp; partneri d.o.o</item>
    </izvorni_sadrzaj>
    <derivirana_varijabla naziv="DomainObject.Predmet.ProtuStrankaListFormatedWithAdressOIB_1">
      <item>EUROKIM d.o.o. za trgovinu i izvoz-uvoz u stečaju, OIB 58824415564, Palmotićeva 15, 10000 Zagreb zastupanog po punomoćniku Franjo Bubalo; Odvjetničko društvo Župić &amp; partneri d.o.o</item>
    </derivirana_varijabla>
  </DomainObject.Predmet.ProtuStrankaListFormatedWithAdressOIB>
  <DomainObject.Predmet.ProtuStrankaListNazivFormated>
    <izvorni_sadrzaj>
      <item>EUROKIM d.o.o. za trgovinu i izvoz-uvoz u stečaju</item>
    </izvorni_sadrzaj>
    <derivirana_varijabla naziv="DomainObject.Predmet.ProtuStrankaListNazivFormated_1">
      <item>EUROKIM d.o.o. za trgovinu i izvoz-uvoz u stečaju</item>
    </derivirana_varijabla>
  </DomainObject.Predmet.ProtuStrankaListNazivFormated>
  <DomainObject.Predmet.ProtuStrankaListNazivFormatedOIB>
    <izvorni_sadrzaj>
      <item>EUROKIM d.o.o. za trgovinu i izvoz-uvoz u stečaju, OIB 58824415564</item>
    </izvorni_sadrzaj>
    <derivirana_varijabla naziv="DomainObject.Predmet.ProtuStrankaListNazivFormatedOIB_1">
      <item>EUROKIM d.o.o. za trgovinu i izvoz-uvoz u stečaju, OIB 58824415564</item>
    </derivirana_varijabla>
  </DomainObject.Predmet.ProtuStrankaListNazivFormatedOIB>
  <DomainObject.Predmet.OstaliListFormated>
    <izvorni_sadrzaj>
      <item>Županijsko državno odvjetništvo u Zagrebu punomoćnik sudionika u postupku Porezna uprava, Područni ured Zagreb</item>
      <item>Franjo Bubalo punomoćnik sudionika u postupku EUROKIM d.o.o. za trgovinu i izvoz-uvoz u stečaju</item>
      <item>Odvjetničko društvo Župić &amp; partneri d.o.o punomoćnik sudionika u postupku EUROKIM d.o.o. za trgovinu i izvoz-uvoz u stečaju</item>
      <item>Županijsko državno odvjetništvo u Karlovcu punomoćnik sudionika u postupku Porezna uprava, Područni ured Zagreb</item>
      <item>MANDIS društvo s ograničenom odgovornošću za promidžbu</item>
      <item>JUJNOVIĆ LUČIĆ MARKOVIĆ Odvjetničko društvo javno trgovačko društvo</item>
    </izvorni_sadrzaj>
    <derivirana_varijabla naziv="DomainObject.Predmet.OstaliListFormated_1">
      <item>Županijsko državno odvjetništvo u Zagrebu punomoćnik sudionika u postupku Porezna uprava, Područni ured Zagreb</item>
      <item>Franjo Bubalo punomoćnik sudionika u postupku EUROKIM d.o.o. za trgovinu i izvoz-uvoz u stečaju</item>
      <item>Odvjetničko društvo Župić &amp; partneri d.o.o punomoćnik sudionika u postupku EUROKIM d.o.o. za trgovinu i izvoz-uvoz u stečaju</item>
      <item>Županijsko državno odvjetništvo u Karlovcu punomoćnik sudionika u postupku Porezna uprava, Područni ured Zagreb</item>
      <item>MANDIS društvo s ograničenom odgovornošću za promidžbu</item>
      <item>JUJNOVIĆ LUČIĆ MARKOVIĆ Odvjetničko društvo javno trgovačko društvo</item>
    </derivirana_varijabla>
  </DomainObject.Predmet.OstaliListFormated>
  <DomainObject.Predmet.OstaliListFormatedOIB>
    <izvorni_sadrzaj>
      <item>Županijsko državno odvjetništvo u Zagrebu punomoćnik sudionika u postupku Porezna uprava, Područni ured Zagreb</item>
      <item>Franjo Bubalo, OIB 38729228247 punomoćnik sudionika u postupku EUROKIM d.o.o. za trgovinu i izvoz-uvoz u stečaju</item>
      <item>Odvjetničko društvo Župić &amp; partneri d.o.o, OIB 42524586447 punomoćnik sudionika u postupku EUROKIM d.o.o. za trgovinu i izvoz-uvoz u stečaju</item>
      <item>Županijsko državno odvjetništvo u Karlovcu, OIB 96351974803 punomoćnik sudionika u postupku Porezna uprava, Područni ured Zagreb</item>
      <item>MANDIS društvo s ograničenom odgovornošću za promidžbu, OIB 61598631570</item>
      <item>JUJNOVIĆ LUČIĆ MARKOVIĆ Odvjetničko društvo javno trgovačko društvo, OIB 46736017727</item>
    </izvorni_sadrzaj>
    <derivirana_varijabla naziv="DomainObject.Predmet.OstaliListFormatedOIB_1">
      <item>Županijsko državno odvjetništvo u Zagrebu punomoćnik sudionika u postupku Porezna uprava, Područni ured Zagreb</item>
      <item>Franjo Bubalo, OIB 38729228247 punomoćnik sudionika u postupku EUROKIM d.o.o. za trgovinu i izvoz-uvoz u stečaju</item>
      <item>Odvjetničko društvo Župić &amp; partneri d.o.o, OIB 42524586447 punomoćnik sudionika u postupku EUROKIM d.o.o. za trgovinu i izvoz-uvoz u stečaju</item>
      <item>Županijsko državno odvjetništvo u Karlovcu, OIB 96351974803 punomoćnik sudionika u postupku Porezna uprava, Područni ured Zagreb</item>
      <item>MANDIS društvo s ograničenom odgovornošću za promidžbu, OIB 61598631570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Porezna uprava, Područni ured Zagreb</item>
      <item>Franjo Bubalo, Vajdin Vijenac 16, 10000 Zagreb punomoćnik sudionika u postupku EUROKIM d.o.o. za trgovinu i izvoz-uvoz u stečaju</item>
      <item>Odvjetničko društvo Župić &amp; partneri d.o.o, Ulica grada Vukovara 269f, 10000 Zagreb punomoćnik sudionika u postupku EUROKIM d.o.o. za trgovinu i izvoz-uvoz u stečaju</item>
      <item>Županijsko državno odvjetništvo u Karlovcu, Trg hrvatskihi branitelja 1, 47000 Karlovac punomoćnik sudionika u postupku Porezna uprava, Područni ured Zagreb</item>
      <item>MANDIS društvo s ograničenom odgovornošću za promidžbu, Selska 90a , 10000 Zagreb</item>
      <item>JUJNOVIĆ LUČIĆ MARKOVIĆ Odvjetničko društvo javno trgovačko društvo, Strojarska cesta 20, 10000 Zagreb</item>
    </izvorni_sadrzaj>
    <derivirana_varijabla naziv="DomainObject.Predmet.OstaliListFormatedWithAdress_1">
      <item>Županijsko državno odvjetništvo u Zagrebu, Savska cesta 41, 10000 Zagreb punomoćnik sudionika u postupku Porezna uprava, Područni ured Zagreb</item>
      <item>Franjo Bubalo, Vajdin Vijenac 16, 10000 Zagreb punomoćnik sudionika u postupku EUROKIM d.o.o. za trgovinu i izvoz-uvoz u stečaju</item>
      <item>Odvjetničko društvo Župić &amp; partneri d.o.o, Ulica grada Vukovara 269f, 10000 Zagreb punomoćnik sudionika u postupku EUROKIM d.o.o. za trgovinu i izvoz-uvoz u stečaju</item>
      <item>Županijsko državno odvjetništvo u Karlovcu, Trg hrvatskihi branitelja 1, 47000 Karlovac punomoćnik sudionika u postupku Porezna uprava, Područni ured Zagreb</item>
      <item>MANDIS društvo s ograničenom odgovornošću za promidžbu, Selska 90a 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Porezna uprava, Područni ured Zagreb</item>
      <item>Franjo Bubalo, OIB 38729228247, Vajdin Vijenac 16, 10000 Zagreb punomoćnik sudionika u postupku EUROKIM d.o.o. za trgovinu i izvoz-uvoz u stečaju</item>
      <item>Odvjetničko društvo Župić &amp; partneri d.o.o, OIB 42524586447, Ulica grada Vukovara 269f, 10000 Zagreb punomoćnik sudionika u postupku EUROKIM d.o.o. za trgovinu i izvoz-uvoz u stečaju</item>
      <item>Županijsko državno odvjetništvo u Karlovcu, OIB 96351974803, Trg hrvatskihi branitelja 1, 47000 Karlovac punomoćnik sudionika u postupku Porezna uprava, Područni ured Zagreb</item>
      <item>MANDIS društvo s ograničenom odgovornošću za promidžbu, OIB 61598631570, Selska 90a 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Županijsko državno odvjetništvo u Zagrebu, Savska cesta 41, 10000 Zagreb punomoćnik sudionika u postupku Porezna uprava, Područni ured Zagreb</item>
      <item>Franjo Bubalo, OIB 38729228247, Vajdin Vijenac 16, 10000 Zagreb punomoćnik sudionika u postupku EUROKIM d.o.o. za trgovinu i izvoz-uvoz u stečaju</item>
      <item>Odvjetničko društvo Župić &amp; partneri d.o.o, OIB 42524586447, Ulica grada Vukovara 269f, 10000 Zagreb punomoćnik sudionika u postupku EUROKIM d.o.o. za trgovinu i izvoz-uvoz u stečaju</item>
      <item>Županijsko državno odvjetništvo u Karlovcu, OIB 96351974803, Trg hrvatskihi branitelja 1, 47000 Karlovac punomoćnik sudionika u postupku Porezna uprava, Područni ured Zagreb</item>
      <item>MANDIS društvo s ograničenom odgovornošću za promidžbu, OIB 61598631570, Selska 90a 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Županijsko državno odvjetništvo u Zagrebu</item>
      <item>Franjo Bubalo</item>
      <item>Odvjetničko društvo Župić &amp; partneri d.o.o</item>
      <item>Županijsko državno odvjetništvo u Karlovcu</item>
      <item>MANDIS društvo s ograničenom odgovornošću za promidžbu</item>
      <item>JUJNOVIĆ LUČIĆ MARKOVIĆ Odvjetničko društvo javno trgovačko društvo</item>
    </izvorni_sadrzaj>
    <derivirana_varijabla naziv="DomainObject.Predmet.OstaliListNazivFormated_1">
      <item>Županijsko državno odvjetništvo u Zagrebu</item>
      <item>Franjo Bubalo</item>
      <item>Odvjetničko društvo Župić &amp; partneri d.o.o</item>
      <item>Županijsko državno odvjetništvo u Karlovcu</item>
      <item>MANDIS društvo s ograničenom odgovornošću za promidžbu</item>
      <item>JUJNOVIĆ LUČIĆ MARKOVIĆ Odvjetničko društvo javno trgovačko društvo</item>
    </derivirana_varijabla>
  </DomainObject.Predmet.OstaliListNazivFormated>
  <DomainObject.Predmet.OstaliListNazivFormatedOIB>
    <izvorni_sadrzaj>
      <item>Županijsko državno odvjetništvo u Zagrebu</item>
      <item>Franjo Bubalo, OIB 38729228247</item>
      <item>Odvjetničko društvo Župić &amp; partneri d.o.o, OIB 42524586447</item>
      <item>Županijsko državno odvjetništvo u Karlovcu, OIB 96351974803</item>
      <item>MANDIS društvo s ograničenom odgovornošću za promidžbu, OIB 61598631570</item>
      <item>JUJNOVIĆ LUČIĆ MARKOVIĆ Odvjetničko društvo javno trgovačko društvo, OIB 46736017727</item>
    </izvorni_sadrzaj>
    <derivirana_varijabla naziv="DomainObject.Predmet.OstaliListNazivFormatedOIB_1">
      <item>Županijsko državno odvjetništvo u Zagrebu</item>
      <item>Franjo Bubalo, OIB 38729228247</item>
      <item>Odvjetničko društvo Župić &amp; partneri d.o.o, OIB 42524586447</item>
      <item>Županijsko državno odvjetništvo u Karlovcu, OIB 96351974803</item>
      <item>MANDIS društvo s ograničenom odgovornošću za promidžbu, OIB 61598631570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EUROKIM d.o.o. za trgovinu i izvoz-uvoz u stečaju</izvorni_sadrzaj>
    <derivirana_varijabla naziv="DomainObject.Predmet.ProtustrankaIDrugi_1">EUROKIM d.o.o. za trgovinu i izvoz-uvoz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EUROKIM d.o.o. za trgovinu i izvoz-uvoz u stečaju, OIB 58824415564, Palmotićeva 15, 10000 Zagreb</izvorni_sadrzaj>
    <derivirana_varijabla naziv="DomainObject.Predmet.ProtustrankaIDrugiAdressOIB_1">EUROKIM d.o.o. za trgovinu i izvoz-uvoz u stečaju, OIB 58824415564,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EUROKIM d.o.o. za trgovinu i izvoz-uvoz u stečaju</item>
      <item>FINA Regionalni centar Zagreb</item>
      <item>H-ABDUCO d.o.o.</item>
      <item>Porezna uprava, Područni ured Zagreb</item>
      <item>Županijsko državno odvjetništvo u Zagrebu</item>
      <item>Franjo Bubalo</item>
      <item>Odvjetničko društvo Župić &amp; partneri d.o.o</item>
      <item>Županijsko državno odvjetništvo u Karlovcu</item>
      <item>MANDIS društvo s ograničenom odgovornošću za promidžbu</item>
      <item>JUJNOVIĆ LUČIĆ MARKOVIĆ Odvjetničko društvo javno trgovačko društvo</item>
    </izvorni_sadrzaj>
    <derivirana_varijabla naziv="DomainObject.Predmet.SudioniciListNaziv_1">
      <item>EUROKIM d.o.o. za trgovinu i izvoz-uvoz u stečaju</item>
      <item>FINA Regionalni centar Zagreb</item>
      <item>H-ABDUCO d.o.o.</item>
      <item>Porezna uprava, Područni ured Zagreb</item>
      <item>Županijsko državno odvjetništvo u Zagrebu</item>
      <item>Franjo Bubalo</item>
      <item>Odvjetničko društvo Župić &amp; partneri d.o.o</item>
      <item>Županijsko državno odvjetništvo u Karlovcu</item>
      <item>MANDIS društvo s ograničenom odgovornošću za promidžbu</item>
      <item>JUJNOVIĆ LUČIĆ MARKOVIĆ Odvjetničko društvo javno trgovačko društvo</item>
    </derivirana_varijabla>
  </DomainObject.Predmet.SudioniciListNaziv>
  <DomainObject.Predmet.SudioniciListAdressOIB>
    <izvorni_sadrzaj>
      <item>EUROKIM d.o.o. za trgovinu i izvoz-uvoz u stečaju, OIB 58824415564, Palmotićeva 15,10000 Zagreb</item>
      <item>FINA Regionalni centar Zagreb, OIB 85821130368, Trg svibanjskih žrtava 1995. Br. 1,10000 Zagreb</item>
      <item>H-ABDUCO d.o.o., OIB 13667298928, Slavonska avenija 6A,10000 Zagreb</item>
      <item>Porezna uprava, Područni ured Zagreb, OIB 18683136487, Av. Dubrovnik 32,10000 Zagreb</item>
      <item>Županijsko državno odvjetništvo u Zagrebu, Savska cesta 41,10000 Zagreb</item>
      <item>Franjo Bubalo, OIB 38729228247, Vajdin Vijenac 16,10000 Zagreb</item>
      <item>Odvjetničko društvo Župić &amp; partneri d.o.o, OIB 42524586447, Ulica grada Vukovara 269f,10000 Zagreb</item>
      <item>Županijsko državno odvjetništvo u Karlovcu, OIB 96351974803, Trg hrvatskihi branitelja 1,47000 Karlovac</item>
      <item>MANDIS društvo s ograničenom odgovornošću za promidžbu, OIB 61598631570, Selska 90a 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EUROKIM d.o.o. za trgovinu i izvoz-uvoz u stečaju, OIB 58824415564, Palmotićeva 15,10000 Zagreb</item>
      <item>FINA Regionalni centar Zagreb, OIB 85821130368, Trg svibanjskih žrtava 1995. Br. 1,10000 Zagreb</item>
      <item>H-ABDUCO d.o.o., OIB 13667298928, Slavonska avenija 6A,10000 Zagreb</item>
      <item>Porezna uprava, Područni ured Zagreb, OIB 18683136487, Av. Dubrovnik 32,10000 Zagreb</item>
      <item>Županijsko državno odvjetništvo u Zagrebu, Savska cesta 41,10000 Zagreb</item>
      <item>Franjo Bubalo, OIB 38729228247, Vajdin Vijenac 16,10000 Zagreb</item>
      <item>Odvjetničko društvo Župić &amp; partneri d.o.o, OIB 42524586447, Ulica grada Vukovara 269f,10000 Zagreb</item>
      <item>Županijsko državno odvjetništvo u Karlovcu, OIB 96351974803, Trg hrvatskihi branitelja 1,47000 Karlovac</item>
      <item>MANDIS društvo s ograničenom odgovornošću za promidžbu, OIB 61598631570, Selska 90a 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58824415564</item>
      <item>, OIB 85821130368</item>
      <item>, OIB 13667298928</item>
      <item>, OIB 18683136487</item>
      <item>, OIB null</item>
      <item>, OIB 38729228247</item>
      <item>, OIB 42524586447</item>
      <item>, OIB 96351974803</item>
      <item>, OIB 61598631570</item>
      <item>, OIB 46736017727</item>
    </izvorni_sadrzaj>
    <derivirana_varijabla naziv="DomainObject.Predmet.SudioniciListNazivOIB_1">
      <item>, OIB 58824415564</item>
      <item>, OIB 85821130368</item>
      <item>, OIB 13667298928</item>
      <item>, OIB 18683136487</item>
      <item>, OIB null</item>
      <item>, OIB 38729228247</item>
      <item>, OIB 42524586447</item>
      <item>, OIB 96351974803</item>
      <item>, OIB 61598631570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St-5858/2016-50</izvorni_sadrzaj>
    <derivirana_varijabla naziv="DomainObject.PredzadnjaOdlukaIzPredmeta.Oznaka_1">St-5858/2016-50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49749-BE85-4F29-9F10-ADBC74752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306</properties:Words>
  <properties:Characters>1623</properties:Characters>
  <properties:Lines>61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2019-04-05T07:33:00Z</dcterms:created>
  <dc:creator>Korisnik</dc:creator>
  <cp:lastModifiedBy>Draženka Prpić</cp:lastModifiedBy>
  <cp:lastPrinted>2019-04-05T07:34:00Z</cp:lastPrinted>
  <dcterms:modified xmlns:xsi="http://www.w3.org/2001/XMLSchema-instance" xsi:type="dcterms:W3CDTF">2019-04-05T07:34:00Z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STEČAJU-St-5858-16.docx)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