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702f" w14:paraId="2c9702f" w:rsidRDefault="00AE649C" w:rsidP="00FA5B5E" w:rsidR="00AE649C" w:rsidRPr="00B76F3C">
      <w:pPr>
        <w:pStyle w:val="Naslov3"/>
        <w15:collapsed w:val="false"/>
      </w:pPr>
    </w:p>
    <w:p w:rsidRDefault="008C447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r w:rsidRPr="008C447F">
        <w:rPr>
          <w:rFonts w:cs="Times New Roman" w:eastAsia="Times New Roman"/>
          <w:noProof/>
          <w:szCs w:val="20"/>
          <w:lang w:eastAsia="hr-HR"/>
        </w:rPr>
        <w:t xml:space="preserve">                                                            </w:t>
      </w: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r w:rsidRPr="008C447F">
        <w:rPr>
          <w:rFonts w:cs="Times New Roman" w:eastAsia="Times New Roman"/>
          <w:noProof/>
          <w:szCs w:val="20"/>
          <w:lang w:eastAsia="hr-HR"/>
        </w:rPr>
        <w:t xml:space="preserve">                                                                                                           5 St-72/2016-28</w:t>
      </w: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center"/>
        <w:rPr>
          <w:rFonts w:cs="Times New Roman" w:eastAsia="Times New Roman"/>
          <w:noProof/>
          <w:szCs w:val="20"/>
          <w:lang w:eastAsia="hr-HR"/>
        </w:rPr>
      </w:pPr>
      <w:r w:rsidRPr="008C447F">
        <w:rPr>
          <w:rFonts w:cs="Times New Roman" w:eastAsia="Times New Roman"/>
          <w:noProof/>
          <w:szCs w:val="20"/>
          <w:lang w:eastAsia="hr-HR"/>
        </w:rPr>
        <w:t>R E P U B L I K A  H R V A T S K A</w:t>
      </w:r>
    </w:p>
    <w:p w:rsidRDefault="008C447F" w:rsidP="008C447F" w:rsidR="008C447F" w:rsidRPr="008C447F">
      <w:pPr>
        <w:overflowPunct w:val="false"/>
        <w:autoSpaceDE w:val="false"/>
        <w:autoSpaceDN w:val="false"/>
        <w:adjustRightInd w:val="false"/>
        <w:spacing w:after="0"/>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center"/>
        <w:rPr>
          <w:rFonts w:cs="Times New Roman" w:eastAsia="Times New Roman"/>
          <w:szCs w:val="20"/>
          <w:lang w:eastAsia="hr-HR" w:val="en-GB"/>
        </w:rPr>
      </w:pPr>
      <w:r w:rsidRPr="008C447F">
        <w:rPr>
          <w:rFonts w:cs="Times New Roman" w:eastAsia="Times New Roman"/>
          <w:szCs w:val="20"/>
          <w:lang w:eastAsia="hr-HR" w:val="en-GB"/>
        </w:rPr>
        <w:t>R J E Š E N J E</w:t>
      </w:r>
    </w:p>
    <w:p w:rsidRDefault="008C447F" w:rsidP="008C447F" w:rsidR="008C447F" w:rsidRPr="008C447F">
      <w:pPr>
        <w:overflowPunct w:val="false"/>
        <w:autoSpaceDE w:val="false"/>
        <w:autoSpaceDN w:val="false"/>
        <w:adjustRightInd w:val="false"/>
        <w:spacing w:after="0"/>
        <w:rPr>
          <w:rFonts w:cs="Times New Roman" w:eastAsia="Times New Roman"/>
          <w:szCs w:val="20"/>
          <w:lang w:eastAsia="hr-HR" w:val="en-GB"/>
        </w:rPr>
      </w:pP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r w:rsidRPr="008C447F">
        <w:rPr>
          <w:rFonts w:cs="Times New Roman" w:eastAsia="Times New Roman"/>
          <w:szCs w:val="20"/>
          <w:lang w:eastAsia="hr-HR" w:val="en-GB"/>
        </w:rPr>
        <w:t xml:space="preserve">TRGOVAČKI SUD U BJELOVARU, </w:t>
      </w:r>
      <w:proofErr w:type="spellStart"/>
      <w:r w:rsidRPr="008C447F">
        <w:rPr>
          <w:rFonts w:cs="Times New Roman" w:eastAsia="Times New Roman"/>
          <w:szCs w:val="20"/>
          <w:lang w:eastAsia="hr-HR" w:val="en-GB"/>
        </w:rPr>
        <w:t>po</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stečajnom</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sucu</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Mariji</w:t>
      </w:r>
      <w:proofErr w:type="spellEnd"/>
      <w:r w:rsidRPr="008C447F">
        <w:rPr>
          <w:rFonts w:cs="Times New Roman" w:eastAsia="Times New Roman"/>
          <w:szCs w:val="20"/>
          <w:lang w:eastAsia="hr-HR" w:val="en-GB"/>
        </w:rPr>
        <w:t xml:space="preserve"> Petrina Kubica, u </w:t>
      </w:r>
      <w:proofErr w:type="spellStart"/>
      <w:r w:rsidRPr="008C447F">
        <w:rPr>
          <w:rFonts w:cs="Times New Roman" w:eastAsia="Times New Roman"/>
          <w:szCs w:val="20"/>
          <w:lang w:eastAsia="hr-HR" w:val="en-GB"/>
        </w:rPr>
        <w:t>stečajnom</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postupku</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nad</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dužnikom</w:t>
      </w:r>
      <w:proofErr w:type="spellEnd"/>
      <w:r w:rsidRPr="008C447F">
        <w:rPr>
          <w:rFonts w:cs="Times New Roman" w:eastAsia="Times New Roman"/>
          <w:szCs w:val="20"/>
          <w:lang w:eastAsia="hr-HR" w:val="en-GB"/>
        </w:rPr>
        <w:t xml:space="preserve"> FINAG </w:t>
      </w:r>
      <w:proofErr w:type="spellStart"/>
      <w:r w:rsidRPr="008C447F">
        <w:rPr>
          <w:rFonts w:cs="Times New Roman" w:eastAsia="Times New Roman"/>
          <w:szCs w:val="20"/>
          <w:lang w:eastAsia="hr-HR" w:val="en-GB"/>
        </w:rPr>
        <w:t>d.d</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Industrija</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građevnog</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materijala</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Garešnica</w:t>
      </w:r>
      <w:proofErr w:type="spellEnd"/>
      <w:r w:rsidRPr="008C447F">
        <w:rPr>
          <w:rFonts w:cs="Times New Roman" w:eastAsia="Times New Roman"/>
          <w:szCs w:val="20"/>
          <w:lang w:eastAsia="hr-HR" w:val="en-GB"/>
        </w:rPr>
        <w:t xml:space="preserve">, Petra </w:t>
      </w:r>
      <w:proofErr w:type="spellStart"/>
      <w:r w:rsidRPr="008C447F">
        <w:rPr>
          <w:rFonts w:cs="Times New Roman" w:eastAsia="Times New Roman"/>
          <w:szCs w:val="20"/>
          <w:lang w:eastAsia="hr-HR" w:val="en-GB"/>
        </w:rPr>
        <w:t>Svačića</w:t>
      </w:r>
      <w:proofErr w:type="spellEnd"/>
      <w:r w:rsidRPr="008C447F">
        <w:rPr>
          <w:rFonts w:cs="Times New Roman" w:eastAsia="Times New Roman"/>
          <w:szCs w:val="20"/>
          <w:lang w:eastAsia="hr-HR" w:val="en-GB"/>
        </w:rPr>
        <w:t xml:space="preserve"> bb, OIB: 97667432680,</w:t>
      </w:r>
      <w:r w:rsidRPr="008C447F">
        <w:rPr>
          <w:rFonts w:cs="Times New Roman" w:eastAsia="Times New Roman"/>
          <w:lang w:eastAsia="hr-HR"/>
        </w:rPr>
        <w:t xml:space="preserve"> </w:t>
      </w:r>
      <w:proofErr w:type="spellStart"/>
      <w:r w:rsidRPr="008C447F">
        <w:rPr>
          <w:rFonts w:cs="Times New Roman" w:eastAsia="Times New Roman"/>
          <w:szCs w:val="20"/>
          <w:lang w:eastAsia="hr-HR" w:val="en-GB"/>
        </w:rPr>
        <w:t>nakon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ispitnog</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ročišta</w:t>
      </w:r>
      <w:proofErr w:type="spellEnd"/>
      <w:r w:rsidRPr="008C447F">
        <w:rPr>
          <w:rFonts w:cs="Times New Roman" w:eastAsia="Times New Roman"/>
          <w:szCs w:val="20"/>
          <w:lang w:eastAsia="hr-HR" w:val="en-GB"/>
        </w:rPr>
        <w:t xml:space="preserve"> </w:t>
      </w:r>
      <w:proofErr w:type="spellStart"/>
      <w:proofErr w:type="gramStart"/>
      <w:r w:rsidRPr="008C447F">
        <w:rPr>
          <w:rFonts w:cs="Times New Roman" w:eastAsia="Times New Roman"/>
          <w:szCs w:val="20"/>
          <w:lang w:eastAsia="hr-HR" w:val="en-GB"/>
        </w:rPr>
        <w:t>održanog</w:t>
      </w:r>
      <w:proofErr w:type="spellEnd"/>
      <w:r w:rsidRPr="008C447F">
        <w:rPr>
          <w:rFonts w:cs="Times New Roman" w:eastAsia="Times New Roman"/>
          <w:szCs w:val="20"/>
          <w:lang w:eastAsia="hr-HR" w:val="en-GB"/>
        </w:rPr>
        <w:t xml:space="preserve">  31</w:t>
      </w:r>
      <w:proofErr w:type="gramEnd"/>
      <w:r w:rsidRPr="008C447F">
        <w:rPr>
          <w:rFonts w:cs="Times New Roman" w:eastAsia="Times New Roman"/>
          <w:szCs w:val="20"/>
          <w:lang w:eastAsia="hr-HR" w:val="en-GB"/>
        </w:rPr>
        <w:t xml:space="preserve">. </w:t>
      </w:r>
      <w:proofErr w:type="spellStart"/>
      <w:proofErr w:type="gramStart"/>
      <w:r w:rsidRPr="008C447F">
        <w:rPr>
          <w:rFonts w:cs="Times New Roman" w:eastAsia="Times New Roman"/>
          <w:szCs w:val="20"/>
          <w:lang w:eastAsia="hr-HR" w:val="en-GB"/>
        </w:rPr>
        <w:t>svibnja</w:t>
      </w:r>
      <w:proofErr w:type="spellEnd"/>
      <w:proofErr w:type="gramEnd"/>
      <w:r w:rsidRPr="008C447F">
        <w:rPr>
          <w:rFonts w:cs="Times New Roman" w:eastAsia="Times New Roman"/>
          <w:szCs w:val="20"/>
          <w:lang w:eastAsia="hr-HR" w:val="en-GB"/>
        </w:rPr>
        <w:t xml:space="preserve"> 2016., 9. </w:t>
      </w:r>
      <w:proofErr w:type="spellStart"/>
      <w:proofErr w:type="gramStart"/>
      <w:r w:rsidRPr="008C447F">
        <w:rPr>
          <w:rFonts w:cs="Times New Roman" w:eastAsia="Times New Roman"/>
          <w:szCs w:val="20"/>
          <w:lang w:eastAsia="hr-HR" w:val="en-GB"/>
        </w:rPr>
        <w:t>lipnja</w:t>
      </w:r>
      <w:proofErr w:type="spellEnd"/>
      <w:proofErr w:type="gramEnd"/>
      <w:r w:rsidRPr="008C447F">
        <w:rPr>
          <w:rFonts w:cs="Times New Roman" w:eastAsia="Times New Roman"/>
          <w:szCs w:val="20"/>
          <w:lang w:eastAsia="hr-HR" w:val="en-GB"/>
        </w:rPr>
        <w:t xml:space="preserve"> 2016. </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p>
    <w:p w:rsidRDefault="008C447F" w:rsidP="008C447F" w:rsidR="008C447F" w:rsidRPr="008C447F">
      <w:pPr>
        <w:overflowPunct w:val="false"/>
        <w:autoSpaceDE w:val="false"/>
        <w:autoSpaceDN w:val="false"/>
        <w:adjustRightInd w:val="false"/>
        <w:spacing w:after="0"/>
        <w:jc w:val="center"/>
        <w:rPr>
          <w:rFonts w:cs="Times New Roman" w:eastAsia="Times New Roman"/>
          <w:szCs w:val="20"/>
          <w:lang w:eastAsia="hr-HR" w:val="en-GB"/>
        </w:rPr>
      </w:pPr>
      <w:proofErr w:type="gramStart"/>
      <w:r w:rsidRPr="008C447F">
        <w:rPr>
          <w:rFonts w:cs="Times New Roman" w:eastAsia="Times New Roman"/>
          <w:szCs w:val="20"/>
          <w:lang w:eastAsia="hr-HR" w:val="en-GB"/>
        </w:rPr>
        <w:t>r</w:t>
      </w:r>
      <w:proofErr w:type="gram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i</w:t>
      </w:r>
      <w:proofErr w:type="spellEnd"/>
      <w:r w:rsidRPr="008C447F">
        <w:rPr>
          <w:rFonts w:cs="Times New Roman" w:eastAsia="Times New Roman"/>
          <w:szCs w:val="20"/>
          <w:lang w:eastAsia="hr-HR" w:val="en-GB"/>
        </w:rPr>
        <w:t xml:space="preserve"> j e š </w:t>
      </w:r>
      <w:proofErr w:type="spellStart"/>
      <w:r w:rsidRPr="008C447F">
        <w:rPr>
          <w:rFonts w:cs="Times New Roman" w:eastAsia="Times New Roman"/>
          <w:szCs w:val="20"/>
          <w:lang w:eastAsia="hr-HR" w:val="en-GB"/>
        </w:rPr>
        <w:t>i</w:t>
      </w:r>
      <w:proofErr w:type="spellEnd"/>
      <w:r w:rsidRPr="008C447F">
        <w:rPr>
          <w:rFonts w:cs="Times New Roman" w:eastAsia="Times New Roman"/>
          <w:szCs w:val="20"/>
          <w:lang w:eastAsia="hr-HR" w:val="en-GB"/>
        </w:rPr>
        <w:t xml:space="preserve"> o  j e</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r w:rsidRPr="008C447F">
        <w:rPr>
          <w:rFonts w:cs="Times New Roman" w:eastAsia="Times New Roman"/>
          <w:szCs w:val="20"/>
          <w:lang w:eastAsia="hr-HR" w:val="en-GB"/>
        </w:rPr>
        <w:t xml:space="preserve">I. </w:t>
      </w:r>
      <w:proofErr w:type="spellStart"/>
      <w:r w:rsidRPr="008C447F">
        <w:rPr>
          <w:rFonts w:cs="Times New Roman" w:eastAsia="Times New Roman"/>
          <w:szCs w:val="20"/>
          <w:lang w:eastAsia="hr-HR" w:val="en-GB"/>
        </w:rPr>
        <w:t>Utvrđene</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su</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sljedeće</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tražbine</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viših</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isplatnih</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redova</w:t>
      </w:r>
      <w:proofErr w:type="spellEnd"/>
      <w:r w:rsidRPr="008C447F">
        <w:rPr>
          <w:rFonts w:cs="Times New Roman" w:eastAsia="Times New Roman"/>
          <w:szCs w:val="20"/>
          <w:lang w:eastAsia="hr-HR" w:val="en-GB"/>
        </w:rPr>
        <w:t>:</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r w:rsidRPr="008C447F">
        <w:rPr>
          <w:rFonts w:cs="Times New Roman" w:eastAsia="Times New Roman"/>
          <w:szCs w:val="20"/>
          <w:lang w:eastAsia="hr-HR" w:val="en-GB"/>
        </w:rPr>
        <w:tab/>
        <w:t xml:space="preserve">I </w:t>
      </w:r>
      <w:proofErr w:type="spellStart"/>
      <w:r w:rsidRPr="008C447F">
        <w:rPr>
          <w:rFonts w:cs="Times New Roman" w:eastAsia="Times New Roman"/>
          <w:szCs w:val="20"/>
          <w:lang w:eastAsia="hr-HR" w:val="en-GB"/>
        </w:rPr>
        <w:t>viši</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isplatni</w:t>
      </w:r>
      <w:proofErr w:type="spellEnd"/>
      <w:r w:rsidRPr="008C447F">
        <w:rPr>
          <w:rFonts w:cs="Times New Roman" w:eastAsia="Times New Roman"/>
          <w:szCs w:val="20"/>
          <w:lang w:eastAsia="hr-HR" w:val="en-GB"/>
        </w:rPr>
        <w:t xml:space="preserve"> red</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p>
    <w:tbl>
      <w:tblPr>
        <w:tblW w:type="dxa" w:w="8076"/>
        <w:tblInd w:type="dxa" w:w="250"/>
        <w:tblLayout w:type="fixed"/>
        <w:tblLook w:val="04A0" w:noVBand="1" w:noHBand="0" w:lastColumn="0" w:firstColumn="1" w:lastRow="0" w:firstRow="1"/>
      </w:tblPr>
      <w:tblGrid>
        <w:gridCol w:w="2692"/>
        <w:gridCol w:w="1559"/>
        <w:gridCol w:w="2267"/>
        <w:gridCol w:w="1558"/>
      </w:tblGrid>
      <w:tr w:rsidTr="008C447F" w:rsidR="008C447F" w:rsidRPr="008C447F">
        <w:trPr>
          <w:trHeight w:val="1260"/>
        </w:trPr>
        <w:tc>
          <w:tcPr>
            <w:tcW w:type="dxa" w:w="2693"/>
            <w:tcBorders>
              <w:top w:space="0" w:sz="4" w:color="auto" w:val="single"/>
              <w:left w:space="0" w:sz="4" w:color="auto" w:val="single"/>
              <w:bottom w:space="0" w:sz="4" w:color="auto" w:val="single"/>
              <w:right w:space="0" w:sz="6"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0"/>
                <w:szCs w:val="20"/>
                <w:lang w:eastAsia="hr-HR" w:val="en-GB"/>
              </w:rPr>
            </w:pPr>
            <w:proofErr w:type="spellStart"/>
            <w:r w:rsidRPr="008C447F">
              <w:rPr>
                <w:rFonts w:cs="Times New Roman" w:eastAsia="Times New Roman"/>
                <w:sz w:val="20"/>
                <w:szCs w:val="20"/>
                <w:lang w:eastAsia="hr-HR" w:val="en-GB"/>
              </w:rPr>
              <w:t>Prezime</w:t>
            </w:r>
            <w:proofErr w:type="spellEnd"/>
            <w:r w:rsidRPr="008C447F">
              <w:rPr>
                <w:rFonts w:cs="Times New Roman" w:eastAsia="Times New Roman"/>
                <w:sz w:val="20"/>
                <w:szCs w:val="20"/>
                <w:lang w:eastAsia="hr-HR" w:val="en-GB"/>
              </w:rPr>
              <w:t xml:space="preserve"> </w:t>
            </w:r>
            <w:proofErr w:type="spellStart"/>
            <w:r w:rsidRPr="008C447F">
              <w:rPr>
                <w:rFonts w:cs="Times New Roman" w:eastAsia="Times New Roman"/>
                <w:sz w:val="20"/>
                <w:szCs w:val="20"/>
                <w:lang w:eastAsia="hr-HR" w:val="en-GB"/>
              </w:rPr>
              <w:t>i</w:t>
            </w:r>
            <w:proofErr w:type="spellEnd"/>
            <w:r w:rsidRPr="008C447F">
              <w:rPr>
                <w:rFonts w:cs="Times New Roman" w:eastAsia="Times New Roman"/>
                <w:sz w:val="20"/>
                <w:szCs w:val="20"/>
                <w:lang w:eastAsia="hr-HR" w:val="en-GB"/>
              </w:rPr>
              <w:t xml:space="preserve"> </w:t>
            </w:r>
            <w:proofErr w:type="spellStart"/>
            <w:r w:rsidRPr="008C447F">
              <w:rPr>
                <w:rFonts w:cs="Times New Roman" w:eastAsia="Times New Roman"/>
                <w:sz w:val="20"/>
                <w:szCs w:val="20"/>
                <w:lang w:eastAsia="hr-HR" w:val="en-GB"/>
              </w:rPr>
              <w:t>ime</w:t>
            </w:r>
            <w:proofErr w:type="spellEnd"/>
            <w:r w:rsidRPr="008C447F">
              <w:rPr>
                <w:rFonts w:cs="Times New Roman" w:eastAsia="Times New Roman"/>
                <w:sz w:val="20"/>
                <w:szCs w:val="20"/>
                <w:lang w:eastAsia="hr-HR" w:val="en-GB"/>
              </w:rPr>
              <w:t xml:space="preserve"> / </w:t>
            </w:r>
            <w:proofErr w:type="spellStart"/>
            <w:r w:rsidRPr="008C447F">
              <w:rPr>
                <w:rFonts w:cs="Times New Roman" w:eastAsia="Times New Roman"/>
                <w:sz w:val="20"/>
                <w:szCs w:val="20"/>
                <w:lang w:eastAsia="hr-HR" w:val="en-GB"/>
              </w:rPr>
              <w:t>tvrtka</w:t>
            </w:r>
            <w:proofErr w:type="spellEnd"/>
            <w:r w:rsidRPr="008C447F">
              <w:rPr>
                <w:rFonts w:cs="Times New Roman" w:eastAsia="Times New Roman"/>
                <w:sz w:val="20"/>
                <w:szCs w:val="20"/>
                <w:lang w:eastAsia="hr-HR" w:val="en-GB"/>
              </w:rPr>
              <w:t xml:space="preserve"> </w:t>
            </w:r>
            <w:proofErr w:type="spellStart"/>
            <w:r w:rsidRPr="008C447F">
              <w:rPr>
                <w:rFonts w:cs="Times New Roman" w:eastAsia="Times New Roman"/>
                <w:sz w:val="20"/>
                <w:szCs w:val="20"/>
                <w:lang w:eastAsia="hr-HR" w:val="en-GB"/>
              </w:rPr>
              <w:t>ili</w:t>
            </w:r>
            <w:proofErr w:type="spellEnd"/>
            <w:r w:rsidRPr="008C447F">
              <w:rPr>
                <w:rFonts w:cs="Times New Roman" w:eastAsia="Times New Roman"/>
                <w:sz w:val="20"/>
                <w:szCs w:val="20"/>
                <w:lang w:eastAsia="hr-HR" w:val="en-GB"/>
              </w:rPr>
              <w:t xml:space="preserve"> </w:t>
            </w:r>
            <w:proofErr w:type="spellStart"/>
            <w:r w:rsidRPr="008C447F">
              <w:rPr>
                <w:rFonts w:cs="Times New Roman" w:eastAsia="Times New Roman"/>
                <w:sz w:val="20"/>
                <w:szCs w:val="20"/>
                <w:lang w:eastAsia="hr-HR" w:val="en-GB"/>
              </w:rPr>
              <w:t>naziv</w:t>
            </w:r>
            <w:proofErr w:type="spellEnd"/>
            <w:r w:rsidRPr="008C447F">
              <w:rPr>
                <w:rFonts w:cs="Times New Roman" w:eastAsia="Times New Roman"/>
                <w:sz w:val="20"/>
                <w:szCs w:val="20"/>
                <w:lang w:eastAsia="hr-HR" w:val="en-GB"/>
              </w:rPr>
              <w:t xml:space="preserve"> </w:t>
            </w:r>
            <w:proofErr w:type="spellStart"/>
            <w:r w:rsidRPr="008C447F">
              <w:rPr>
                <w:rFonts w:cs="Times New Roman" w:eastAsia="Times New Roman"/>
                <w:sz w:val="20"/>
                <w:szCs w:val="20"/>
                <w:lang w:eastAsia="hr-HR" w:val="en-GB"/>
              </w:rPr>
              <w:t>vjerovnika</w:t>
            </w:r>
            <w:proofErr w:type="spellEnd"/>
          </w:p>
        </w:tc>
        <w:tc>
          <w:tcPr>
            <w:tcW w:type="dxa" w:w="1560"/>
            <w:tcBorders>
              <w:top w:space="0" w:sz="4" w:color="auto" w:val="single"/>
              <w:left w:space="0" w:sz="6" w:color="auto" w:val="single"/>
              <w:bottom w:space="0" w:sz="4" w:color="auto" w:val="single"/>
              <w:right w:space="0" w:sz="6"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0"/>
                <w:szCs w:val="20"/>
                <w:lang w:eastAsia="hr-HR" w:val="en-GB"/>
              </w:rPr>
            </w:pPr>
            <w:r w:rsidRPr="008C447F">
              <w:rPr>
                <w:rFonts w:cs="Times New Roman" w:eastAsia="Times New Roman"/>
                <w:sz w:val="20"/>
                <w:szCs w:val="20"/>
                <w:lang w:eastAsia="hr-HR" w:val="en-GB"/>
              </w:rPr>
              <w:t xml:space="preserve">OIB </w:t>
            </w:r>
            <w:proofErr w:type="spellStart"/>
            <w:r w:rsidRPr="008C447F">
              <w:rPr>
                <w:rFonts w:cs="Times New Roman" w:eastAsia="Times New Roman"/>
                <w:sz w:val="20"/>
                <w:szCs w:val="20"/>
                <w:lang w:eastAsia="hr-HR" w:val="en-GB"/>
              </w:rPr>
              <w:t>vjerovnika</w:t>
            </w:r>
            <w:proofErr w:type="spellEnd"/>
          </w:p>
        </w:tc>
        <w:tc>
          <w:tcPr>
            <w:tcW w:type="dxa" w:w="2268"/>
            <w:tcBorders>
              <w:top w:space="0" w:sz="4" w:color="auto" w:val="single"/>
              <w:left w:space="0" w:sz="6" w:color="auto" w:val="single"/>
              <w:bottom w:space="0" w:sz="4" w:color="auto" w:val="single"/>
              <w:right w:space="0" w:sz="6"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0"/>
                <w:szCs w:val="20"/>
                <w:lang w:eastAsia="hr-HR" w:val="en-GB"/>
              </w:rPr>
            </w:pPr>
            <w:proofErr w:type="spellStart"/>
            <w:r w:rsidRPr="008C447F">
              <w:rPr>
                <w:rFonts w:cs="Times New Roman" w:eastAsia="Times New Roman"/>
                <w:sz w:val="20"/>
                <w:szCs w:val="20"/>
                <w:lang w:eastAsia="hr-HR" w:val="en-GB"/>
              </w:rPr>
              <w:t>Adresa</w:t>
            </w:r>
            <w:proofErr w:type="spellEnd"/>
            <w:r w:rsidRPr="008C447F">
              <w:rPr>
                <w:rFonts w:cs="Times New Roman" w:eastAsia="Times New Roman"/>
                <w:sz w:val="20"/>
                <w:szCs w:val="20"/>
                <w:lang w:eastAsia="hr-HR" w:val="en-GB"/>
              </w:rPr>
              <w:t xml:space="preserve"> / </w:t>
            </w:r>
            <w:proofErr w:type="spellStart"/>
            <w:r w:rsidRPr="008C447F">
              <w:rPr>
                <w:rFonts w:cs="Times New Roman" w:eastAsia="Times New Roman"/>
                <w:sz w:val="20"/>
                <w:szCs w:val="20"/>
                <w:lang w:eastAsia="hr-HR" w:val="en-GB"/>
              </w:rPr>
              <w:t>Sjedište</w:t>
            </w:r>
            <w:proofErr w:type="spellEnd"/>
            <w:r w:rsidRPr="008C447F">
              <w:rPr>
                <w:rFonts w:cs="Times New Roman" w:eastAsia="Times New Roman"/>
                <w:sz w:val="20"/>
                <w:szCs w:val="20"/>
                <w:lang w:eastAsia="hr-HR" w:val="en-GB"/>
              </w:rPr>
              <w:t xml:space="preserve"> </w:t>
            </w:r>
            <w:proofErr w:type="spellStart"/>
            <w:r w:rsidRPr="008C447F">
              <w:rPr>
                <w:rFonts w:cs="Times New Roman" w:eastAsia="Times New Roman"/>
                <w:sz w:val="20"/>
                <w:szCs w:val="20"/>
                <w:lang w:eastAsia="hr-HR" w:val="en-GB"/>
              </w:rPr>
              <w:t>vjerovnika</w:t>
            </w:r>
            <w:proofErr w:type="spellEnd"/>
          </w:p>
        </w:tc>
        <w:tc>
          <w:tcPr>
            <w:tcW w:type="dxa" w:w="1559"/>
            <w:tcBorders>
              <w:top w:space="0" w:sz="4" w:color="auto" w:val="single"/>
              <w:left w:space="0" w:sz="6" w:color="auto" w:val="single"/>
              <w:bottom w:space="0" w:sz="4" w:color="auto" w:val="single"/>
              <w:right w:space="0" w:sz="4"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0"/>
                <w:szCs w:val="20"/>
                <w:lang w:eastAsia="hr-HR" w:val="en-GB"/>
              </w:rPr>
            </w:pPr>
            <w:proofErr w:type="spellStart"/>
            <w:r w:rsidRPr="008C447F">
              <w:rPr>
                <w:rFonts w:cs="Times New Roman" w:eastAsia="Times New Roman"/>
                <w:sz w:val="20"/>
                <w:szCs w:val="20"/>
                <w:lang w:eastAsia="hr-HR" w:val="en-GB"/>
              </w:rPr>
              <w:t>Iznos</w:t>
            </w:r>
            <w:proofErr w:type="spellEnd"/>
            <w:r w:rsidRPr="008C447F">
              <w:rPr>
                <w:rFonts w:cs="Times New Roman" w:eastAsia="Times New Roman"/>
                <w:sz w:val="20"/>
                <w:szCs w:val="20"/>
                <w:lang w:eastAsia="hr-HR" w:val="en-GB"/>
              </w:rPr>
              <w:t xml:space="preserve"> u </w:t>
            </w:r>
            <w:proofErr w:type="spellStart"/>
            <w:r w:rsidRPr="008C447F">
              <w:rPr>
                <w:rFonts w:cs="Times New Roman" w:eastAsia="Times New Roman"/>
                <w:sz w:val="20"/>
                <w:szCs w:val="20"/>
                <w:lang w:eastAsia="hr-HR" w:val="en-GB"/>
              </w:rPr>
              <w:t>kn</w:t>
            </w:r>
            <w:proofErr w:type="spellEnd"/>
          </w:p>
        </w:tc>
      </w:tr>
      <w:tr w:rsidTr="008C447F" w:rsidR="008C447F" w:rsidRPr="008C447F">
        <w:trPr>
          <w:trHeight w:val="295"/>
        </w:trPr>
        <w:tc>
          <w:tcPr>
            <w:tcW w:type="dxa" w:w="2693"/>
            <w:tcBorders>
              <w:top w:val="nil"/>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ANA PAPIĆ</w:t>
            </w:r>
          </w:p>
        </w:tc>
        <w:tc>
          <w:tcPr>
            <w:tcW w:type="dxa" w:w="1560"/>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44768207042</w:t>
            </w:r>
          </w:p>
        </w:tc>
        <w:tc>
          <w:tcPr>
            <w:tcW w:type="dxa" w:w="2268"/>
            <w:tcBorders>
              <w:top w:val="nil"/>
              <w:left w:val="nil"/>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DIŠNIK, DIŠNIK 60</w:t>
            </w:r>
          </w:p>
        </w:tc>
        <w:tc>
          <w:tcPr>
            <w:tcW w:type="dxa" w:w="1559"/>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3.562,71    </w:t>
            </w:r>
          </w:p>
        </w:tc>
      </w:tr>
      <w:tr w:rsidTr="008C447F" w:rsidR="008C447F" w:rsidRPr="008C447F">
        <w:trPr>
          <w:trHeight w:val="472"/>
        </w:trPr>
        <w:tc>
          <w:tcPr>
            <w:tcW w:type="dxa" w:w="2693"/>
            <w:tcBorders>
              <w:top w:val="nil"/>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ANDREA FILIPČIĆ</w:t>
            </w:r>
          </w:p>
        </w:tc>
        <w:tc>
          <w:tcPr>
            <w:tcW w:type="dxa" w:w="1560"/>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24706425785</w:t>
            </w:r>
          </w:p>
        </w:tc>
        <w:tc>
          <w:tcPr>
            <w:tcW w:type="dxa" w:w="2268"/>
            <w:tcBorders>
              <w:top w:val="nil"/>
              <w:left w:val="nil"/>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ZAGREB, VONČININA 16</w:t>
            </w:r>
          </w:p>
        </w:tc>
        <w:tc>
          <w:tcPr>
            <w:tcW w:type="dxa" w:w="1559"/>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3.756,72    </w:t>
            </w:r>
          </w:p>
        </w:tc>
      </w:tr>
      <w:tr w:rsidTr="008C447F" w:rsidR="008C447F" w:rsidRPr="008C447F">
        <w:trPr>
          <w:trHeight w:val="509"/>
        </w:trPr>
        <w:tc>
          <w:tcPr>
            <w:tcW w:type="dxa" w:w="2693"/>
            <w:tcBorders>
              <w:top w:val="nil"/>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ANDRIJA PIRŠIĆ</w:t>
            </w:r>
          </w:p>
        </w:tc>
        <w:tc>
          <w:tcPr>
            <w:tcW w:type="dxa" w:w="1560"/>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68912084365</w:t>
            </w:r>
          </w:p>
        </w:tc>
        <w:tc>
          <w:tcPr>
            <w:tcW w:type="dxa" w:w="2268"/>
            <w:tcBorders>
              <w:top w:val="nil"/>
              <w:left w:val="nil"/>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51</w:t>
            </w:r>
          </w:p>
        </w:tc>
        <w:tc>
          <w:tcPr>
            <w:tcW w:type="dxa" w:w="1559"/>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30.597,88 </w:t>
            </w:r>
          </w:p>
        </w:tc>
      </w:tr>
      <w:tr w:rsidTr="008C447F" w:rsidR="008C447F" w:rsidRPr="008C447F">
        <w:trPr>
          <w:trHeight w:val="556"/>
        </w:trPr>
        <w:tc>
          <w:tcPr>
            <w:tcW w:type="dxa" w:w="2693"/>
            <w:tcBorders>
              <w:top w:val="nil"/>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ANKICA KATALENIĆ</w:t>
            </w:r>
          </w:p>
        </w:tc>
        <w:tc>
          <w:tcPr>
            <w:tcW w:type="dxa" w:w="1560"/>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07822479697</w:t>
            </w:r>
          </w:p>
        </w:tc>
        <w:tc>
          <w:tcPr>
            <w:tcW w:type="dxa" w:w="2268"/>
            <w:tcBorders>
              <w:top w:val="nil"/>
              <w:left w:val="nil"/>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BB</w:t>
            </w:r>
          </w:p>
        </w:tc>
        <w:tc>
          <w:tcPr>
            <w:tcW w:type="dxa" w:w="1559"/>
            <w:tcBorders>
              <w:top w:val="nil"/>
              <w:left w:val="nil"/>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48.568,87    </w:t>
            </w:r>
          </w:p>
        </w:tc>
      </w:tr>
      <w:tr w:rsidTr="008C447F" w:rsidR="008C447F" w:rsidRPr="008C447F">
        <w:trPr>
          <w:trHeight w:val="55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ANJA NAGLIĆ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33435396234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70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12.105,45    </w:t>
            </w:r>
          </w:p>
        </w:tc>
      </w:tr>
      <w:tr w:rsidTr="008C447F" w:rsidR="008C447F" w:rsidRPr="008C447F">
        <w:trPr>
          <w:trHeight w:val="56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BLAŽO FARKAŠ</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70440187530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108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31.552,88    </w:t>
            </w:r>
          </w:p>
        </w:tc>
      </w:tr>
      <w:tr w:rsidTr="008C447F" w:rsidR="008C447F" w:rsidRPr="008C447F">
        <w:trPr>
          <w:trHeight w:val="73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lastRenderedPageBreak/>
              <w:t>BOŽIDAR LEMAIĆ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80426209815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CIGLENICA, CIGLENICA 30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55.210,01    </w:t>
            </w:r>
          </w:p>
        </w:tc>
      </w:tr>
      <w:tr w:rsidTr="008C447F" w:rsidR="008C447F" w:rsidRPr="008C447F">
        <w:trPr>
          <w:trHeight w:val="84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BOŽIDAR MILEKIĆ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12960516946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TRNOVITIČKI POPOVAC, TRNOVITIČKI POPOVAC 45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10.600,00    </w:t>
            </w:r>
          </w:p>
        </w:tc>
      </w:tr>
      <w:tr w:rsidTr="008C447F" w:rsidR="008C447F" w:rsidRPr="008C447F">
        <w:trPr>
          <w:trHeight w:val="98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BOŽIDAR ŠUDAR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28560589689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GAREŠNIČKI BRESTOVAC, BRESTOVAČKA 56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9.882,11    </w:t>
            </w:r>
          </w:p>
        </w:tc>
      </w:tr>
      <w:tr w:rsidTr="008C447F" w:rsidR="008C447F" w:rsidRPr="008C447F">
        <w:trPr>
          <w:trHeight w:val="714"/>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BOŽIDAR UGARKOVIĆ</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44037240006</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VELIKI PAŠIJAN, VEL.PAŠIJAN</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25.405,34    </w:t>
            </w:r>
          </w:p>
        </w:tc>
      </w:tr>
      <w:tr w:rsidTr="008C447F" w:rsidR="008C447F" w:rsidRPr="008C447F">
        <w:trPr>
          <w:trHeight w:val="851"/>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BRANISLAV TRAMOŠLJANIN</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06723325292</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BLAGORODOVAC, BLAGORODOVAC 43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39.799,98    </w:t>
            </w:r>
          </w:p>
        </w:tc>
      </w:tr>
      <w:tr w:rsidTr="008C447F" w:rsidR="008C447F" w:rsidRPr="008C447F">
        <w:trPr>
          <w:trHeight w:val="69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DALIBOR ŠETIT</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67058994681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OŠTRI ZID, OŠTRI ZID 53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22.086,91    </w:t>
            </w:r>
          </w:p>
        </w:tc>
      </w:tr>
      <w:tr w:rsidTr="008C447F" w:rsidR="008C447F" w:rsidRPr="008C447F">
        <w:trPr>
          <w:trHeight w:val="56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DANIJEL BURIĆ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86066005080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KNEZA DOMAGOJA 13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3.436,95    </w:t>
            </w:r>
          </w:p>
        </w:tc>
      </w:tr>
      <w:tr w:rsidTr="008C447F" w:rsidR="008C447F" w:rsidRPr="008C447F">
        <w:trPr>
          <w:trHeight w:val="67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DANIJEL PAPIĆ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73133833364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DIŠNIK, DIŠNIK 60A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11.895,65    </w:t>
            </w:r>
          </w:p>
        </w:tc>
      </w:tr>
      <w:tr w:rsidTr="008C447F" w:rsidR="008C447F" w:rsidRPr="008C447F">
        <w:trPr>
          <w:trHeight w:val="57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DARKO GAŠLJEVIĆ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38142460878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 xml:space="preserve">KANIŠKA IVA, KANIŠKA IVA </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18.007,50    </w:t>
            </w:r>
          </w:p>
        </w:tc>
      </w:tr>
      <w:tr w:rsidTr="008C447F" w:rsidR="008C447F" w:rsidRPr="008C447F">
        <w:trPr>
          <w:trHeight w:val="53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DARKO ŠIMEK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39080302375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SOKOLOVAC, BRAĆE RADIĆA 47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52.453,31    </w:t>
            </w:r>
          </w:p>
        </w:tc>
      </w:tr>
      <w:tr w:rsidTr="008C447F" w:rsidR="008C447F" w:rsidRPr="008C447F">
        <w:trPr>
          <w:trHeight w:val="56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DAVOR IVANČEVIĆ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40564483350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171</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42.252,55    </w:t>
            </w:r>
          </w:p>
        </w:tc>
      </w:tr>
      <w:tr w:rsidTr="008C447F" w:rsidR="008C447F" w:rsidRPr="008C447F">
        <w:trPr>
          <w:trHeight w:val="54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DRAGICA VACEK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13468091558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ZDENČAC, ZDENČAC</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11.076,14    </w:t>
            </w:r>
          </w:p>
        </w:tc>
      </w:tr>
      <w:tr w:rsidTr="008C447F" w:rsidR="008C447F" w:rsidRPr="008C447F">
        <w:trPr>
          <w:trHeight w:val="57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DRAGOMIR ĐUKIĆ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11879339880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KANIŠKA IVA, KANIŠKA IVA 90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17.092,00    </w:t>
            </w:r>
          </w:p>
        </w:tc>
      </w:tr>
      <w:tr w:rsidTr="008C447F" w:rsidR="008C447F" w:rsidRPr="008C447F">
        <w:trPr>
          <w:trHeight w:val="55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DRAGUTIN ŠETIT</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80585086744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OŠTRI ZID, OŠTRI ZID 53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8.891,71    </w:t>
            </w:r>
          </w:p>
        </w:tc>
      </w:tr>
      <w:tr w:rsidTr="008C447F" w:rsidR="008C447F" w:rsidRPr="008C447F">
        <w:trPr>
          <w:trHeight w:val="53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DRAŽENKA NAGLIĆ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12380521854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70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49.877,20    </w:t>
            </w:r>
          </w:p>
        </w:tc>
      </w:tr>
      <w:tr w:rsidTr="008C447F" w:rsidR="008C447F" w:rsidRPr="008C447F">
        <w:trPr>
          <w:trHeight w:val="66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DUŠANKA VUČINIĆ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46029944611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GRANIČARSKA 62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51.964,68    </w:t>
            </w:r>
          </w:p>
        </w:tc>
      </w:tr>
      <w:tr w:rsidTr="008C447F" w:rsidR="008C447F" w:rsidRPr="008C447F">
        <w:trPr>
          <w:trHeight w:val="56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DUŠICA BRKIĆ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96197681384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TOMAŠICA, TOMAŠICA 158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47.740,22    </w:t>
            </w:r>
          </w:p>
        </w:tc>
      </w:tr>
      <w:tr w:rsidTr="008C447F" w:rsidR="008C447F" w:rsidRPr="008C447F">
        <w:trPr>
          <w:trHeight w:val="70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ĐORĐE IVANČEVIĆ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93509723737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TRNOVITIČKI POPOVAC, TRNOVITIČKI POPOVAC 11</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47.767,79    </w:t>
            </w:r>
          </w:p>
        </w:tc>
      </w:tr>
      <w:tr w:rsidTr="008C447F" w:rsidR="008C447F" w:rsidRPr="008C447F">
        <w:trPr>
          <w:trHeight w:val="70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ĐURĐICA BENGEZ</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31638851702</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KRALJA TOMISLAVA 12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4.864,15    </w:t>
            </w:r>
          </w:p>
        </w:tc>
      </w:tr>
      <w:tr w:rsidTr="008C447F" w:rsidR="008C447F" w:rsidRPr="008C447F">
        <w:trPr>
          <w:trHeight w:val="68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lastRenderedPageBreak/>
              <w:t>ĐURĐICA MIHALIĆ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42356400761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KANIŠKA IVA, KANIŠKA IVA 49</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51.574,05    </w:t>
            </w:r>
          </w:p>
        </w:tc>
      </w:tr>
      <w:tr w:rsidTr="008C447F" w:rsidR="008C447F" w:rsidRPr="008C447F">
        <w:trPr>
          <w:trHeight w:val="55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ĐURĐICA ŠETIT</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01500864146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144</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74.055,02    </w:t>
            </w:r>
          </w:p>
        </w:tc>
      </w:tr>
      <w:tr w:rsidTr="008C447F" w:rsidR="008C447F" w:rsidRPr="008C447F">
        <w:trPr>
          <w:trHeight w:val="55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ĐURO POSAVAC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38483566465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112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18.283,00    </w:t>
            </w:r>
          </w:p>
        </w:tc>
      </w:tr>
      <w:tr w:rsidTr="008C447F" w:rsidR="008C447F" w:rsidRPr="008C447F">
        <w:trPr>
          <w:trHeight w:val="42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GEZA GJANO</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93808323214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IMSOVAC, IMSOVAC</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3.447,35    </w:t>
            </w:r>
          </w:p>
        </w:tc>
      </w:tr>
      <w:tr w:rsidTr="008C447F" w:rsidR="008C447F" w:rsidRPr="008C447F">
        <w:trPr>
          <w:trHeight w:val="64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GORAN HUNDIĆ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29951883752</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JANIČKI BRIJEG 1</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52.711,85    </w:t>
            </w:r>
          </w:p>
        </w:tc>
      </w:tr>
      <w:tr w:rsidTr="008C447F" w:rsidR="008C447F" w:rsidRPr="008C447F">
        <w:trPr>
          <w:trHeight w:val="696"/>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GORAN KOVAČIĆ</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51658276273</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KRALJA TOMISLAVA 7</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39.448,70    </w:t>
            </w:r>
          </w:p>
        </w:tc>
      </w:tr>
      <w:tr w:rsidTr="008C447F" w:rsidR="008C447F" w:rsidRPr="008C447F">
        <w:trPr>
          <w:trHeight w:val="699"/>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GORAN LALIĆ</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58092891800</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ROGOŽA, ROGOŽA 112</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25.833,42    </w:t>
            </w:r>
          </w:p>
        </w:tc>
      </w:tr>
      <w:tr w:rsidTr="008C447F" w:rsidR="008C447F" w:rsidRPr="008C447F">
        <w:trPr>
          <w:trHeight w:val="55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GORAN MRKONJA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22729881908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TRG HRVATSKIH BRANITELJA 10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5.832,59    </w:t>
            </w:r>
          </w:p>
        </w:tc>
      </w:tr>
      <w:tr w:rsidTr="008C447F" w:rsidR="008C447F" w:rsidRPr="008C447F">
        <w:trPr>
          <w:trHeight w:val="53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IVAN KEZELE</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42419020396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165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89.658,30    </w:t>
            </w:r>
          </w:p>
        </w:tc>
      </w:tr>
      <w:tr w:rsidTr="008C447F" w:rsidR="008C447F" w:rsidRPr="008C447F">
        <w:trPr>
          <w:trHeight w:val="50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IVAN MIHALIĆ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63845630133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KANIŠKA IVA, KANIŠKA IVA 49</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3.727,07    </w:t>
            </w:r>
          </w:p>
        </w:tc>
      </w:tr>
      <w:tr w:rsidTr="008C447F" w:rsidR="008C447F" w:rsidRPr="008C447F">
        <w:trPr>
          <w:trHeight w:val="57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IVANKA POPOVIĆ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29724121270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DIŠNIK, DIŠNIK 25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48.537,48    </w:t>
            </w:r>
          </w:p>
        </w:tc>
      </w:tr>
      <w:tr w:rsidTr="008C447F" w:rsidR="008C447F" w:rsidRPr="008C447F">
        <w:trPr>
          <w:trHeight w:val="55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IVICA POPOVIĆ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24591606549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CIGLENICA, CIGLENICA 68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53.625,95    </w:t>
            </w:r>
          </w:p>
        </w:tc>
      </w:tr>
      <w:tr w:rsidTr="008C447F" w:rsidR="008C447F" w:rsidRPr="008C447F">
        <w:trPr>
          <w:trHeight w:val="70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IVICA ŠOTIĆEK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68138727688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HERCEGOVAC, MOSLAVAČKA 66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5.082,10    </w:t>
            </w:r>
          </w:p>
        </w:tc>
      </w:tr>
      <w:tr w:rsidTr="008C447F" w:rsidR="008C447F" w:rsidRPr="008C447F">
        <w:trPr>
          <w:trHeight w:val="69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IVICA VEBER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33202895210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MALI PAŠIJAN, MALI PAŠIJAN 37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25.415,26    </w:t>
            </w:r>
          </w:p>
        </w:tc>
      </w:tr>
      <w:tr w:rsidTr="008C447F" w:rsidR="008C447F" w:rsidRPr="008C447F">
        <w:trPr>
          <w:trHeight w:val="69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JAROSLAV VIŠEK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38057372803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MOSLAVAČKA 96A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54.802,22    </w:t>
            </w:r>
          </w:p>
        </w:tc>
      </w:tr>
      <w:tr w:rsidTr="008C447F" w:rsidR="008C447F" w:rsidRPr="008C447F">
        <w:trPr>
          <w:trHeight w:val="67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JOCO RIJETKOVIĆ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70676553765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MOSLAVAČKA 62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56.681,93    </w:t>
            </w:r>
          </w:p>
        </w:tc>
      </w:tr>
      <w:tr w:rsidTr="008C447F" w:rsidR="008C447F" w:rsidRPr="008C447F">
        <w:trPr>
          <w:trHeight w:val="69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DIVJAK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97326519846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91</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14.736,39    </w:t>
            </w:r>
          </w:p>
        </w:tc>
      </w:tr>
      <w:tr w:rsidTr="008C447F" w:rsidR="008C447F" w:rsidRPr="008C447F">
        <w:trPr>
          <w:trHeight w:val="80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GAVRAN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40191761833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TRNOVITIČKI POPOVAC , TRNOVITIČKI POPOVAC BB</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24.881,74    </w:t>
            </w:r>
          </w:p>
        </w:tc>
      </w:tr>
      <w:tr w:rsidTr="008C447F" w:rsidR="008C447F" w:rsidRPr="008C447F">
        <w:trPr>
          <w:trHeight w:val="68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KAPAN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24203853496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RADNIČKA 28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50.596,71    </w:t>
            </w:r>
          </w:p>
        </w:tc>
      </w:tr>
      <w:tr w:rsidTr="008C447F" w:rsidR="008C447F" w:rsidRPr="008C447F">
        <w:trPr>
          <w:trHeight w:val="56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KOZARIĆ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32256984695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49.307,96    </w:t>
            </w:r>
          </w:p>
        </w:tc>
      </w:tr>
      <w:tr w:rsidTr="008C447F" w:rsidR="008C447F" w:rsidRPr="008C447F">
        <w:trPr>
          <w:trHeight w:val="84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lastRenderedPageBreak/>
              <w:t>JOSIP KROFAK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21473897049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PETRA SVAČIĆA 95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24.939,66    </w:t>
            </w:r>
          </w:p>
        </w:tc>
      </w:tr>
      <w:tr w:rsidTr="008C447F" w:rsidR="008C447F" w:rsidRPr="008C447F">
        <w:trPr>
          <w:trHeight w:val="83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MIHALJINAC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47734886233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MOSLAVAČKA 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46.095,30    </w:t>
            </w:r>
          </w:p>
        </w:tc>
      </w:tr>
      <w:tr w:rsidTr="008C447F" w:rsidR="008C447F" w:rsidRPr="008C447F">
        <w:trPr>
          <w:trHeight w:val="69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PETANOVIĆ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82909654504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47.009,30    </w:t>
            </w:r>
          </w:p>
        </w:tc>
      </w:tr>
      <w:tr w:rsidTr="008C447F" w:rsidR="008C447F" w:rsidRPr="008C447F">
        <w:trPr>
          <w:trHeight w:val="56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SABOLIĆ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03748522445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BANA JELAČIĆA 26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56.132,15    </w:t>
            </w:r>
          </w:p>
        </w:tc>
      </w:tr>
      <w:tr w:rsidTr="008C447F" w:rsidR="008C447F" w:rsidRPr="008C447F">
        <w:trPr>
          <w:trHeight w:val="814"/>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JOSIP STANKOVIĆ</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79745398046</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TRG HRVATSKIH BRANITELJA 10</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54.005,50    </w:t>
            </w:r>
          </w:p>
        </w:tc>
      </w:tr>
      <w:tr w:rsidTr="008C447F" w:rsidR="008C447F" w:rsidRPr="008C447F">
        <w:trPr>
          <w:trHeight w:val="84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JOVANKA APFENTALER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72269543771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HERCEGOVAC, MOSLAVAČKA ULICA 17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50.219,53    </w:t>
            </w:r>
          </w:p>
        </w:tc>
      </w:tr>
      <w:tr w:rsidTr="008C447F" w:rsidR="008C447F" w:rsidRPr="008C447F">
        <w:trPr>
          <w:trHeight w:val="69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JURO ČENGIĆ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55977229944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ZDENČAC, BANOVAČA 82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18.429,91    </w:t>
            </w:r>
          </w:p>
        </w:tc>
      </w:tr>
      <w:tr w:rsidTr="008C447F" w:rsidR="008C447F" w:rsidRPr="008C447F">
        <w:trPr>
          <w:trHeight w:val="56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KATHERINE-MARY ŽALAC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91268102195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PETRA SVAČIĆA 27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16.475,10    </w:t>
            </w:r>
          </w:p>
        </w:tc>
      </w:tr>
      <w:tr w:rsidTr="008C447F" w:rsidR="008C447F" w:rsidRPr="008C447F">
        <w:trPr>
          <w:trHeight w:val="71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KREŠO FARKAŠ</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24906753815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VARAŽDINSKA 45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30.256,30    </w:t>
            </w:r>
          </w:p>
        </w:tc>
      </w:tr>
      <w:tr w:rsidTr="008C447F" w:rsidR="008C447F" w:rsidRPr="008C447F">
        <w:trPr>
          <w:trHeight w:val="56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KRISTIJAN NAJMAN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19694779701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149</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2.627,32    </w:t>
            </w:r>
          </w:p>
        </w:tc>
      </w:tr>
      <w:tr w:rsidTr="008C447F" w:rsidR="008C447F" w:rsidRPr="008C447F">
        <w:trPr>
          <w:trHeight w:val="67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KRUNOSLAV JAKŠIĆ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85838323123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30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19.748,04    </w:t>
            </w:r>
          </w:p>
        </w:tc>
      </w:tr>
      <w:tr w:rsidTr="008C447F" w:rsidR="008C447F" w:rsidRPr="008C447F">
        <w:trPr>
          <w:trHeight w:val="78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MAKSO JURATOVAC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34885903923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GORNJI ULJANIK, GORNJI ULJANIK 76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48.366,20    </w:t>
            </w:r>
          </w:p>
        </w:tc>
      </w:tr>
      <w:tr w:rsidTr="008C447F" w:rsidR="008C447F" w:rsidRPr="008C447F">
        <w:trPr>
          <w:trHeight w:val="70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MARICA BANIĆ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34587289931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GUPCA MATIJE 218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55.152,18    </w:t>
            </w:r>
          </w:p>
        </w:tc>
      </w:tr>
      <w:tr w:rsidTr="008C447F" w:rsidR="008C447F" w:rsidRPr="008C447F">
        <w:trPr>
          <w:trHeight w:val="81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MARIJA BRANKOVIĆ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64029661855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PETRA SVAČIĆA 67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13.708,81    </w:t>
            </w:r>
          </w:p>
        </w:tc>
      </w:tr>
      <w:tr w:rsidTr="008C447F" w:rsidR="008C447F" w:rsidRPr="008C447F">
        <w:trPr>
          <w:trHeight w:val="41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MARIJA CVITAŠ</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86366057144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HRASTOVAC, HRASTOVAC 73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48.554,18    </w:t>
            </w:r>
          </w:p>
        </w:tc>
      </w:tr>
      <w:tr w:rsidTr="008C447F" w:rsidR="008C447F" w:rsidRPr="008C447F">
        <w:trPr>
          <w:trHeight w:val="34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MARIJA ČANAK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67563037471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VLADIMIRA NAZORA 19A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40.298,81    </w:t>
            </w:r>
          </w:p>
        </w:tc>
      </w:tr>
      <w:tr w:rsidTr="008C447F" w:rsidR="008C447F" w:rsidRPr="008C447F">
        <w:trPr>
          <w:trHeight w:val="74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MARIN DRAŽENOVIĆ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98801337349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BJELOVAR, UL. LOVRE MATAČIĆA 75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107.597,42    </w:t>
            </w:r>
          </w:p>
        </w:tc>
      </w:tr>
      <w:tr w:rsidTr="008C447F" w:rsidR="008C447F" w:rsidRPr="008C447F">
        <w:trPr>
          <w:trHeight w:val="56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MARIN UĐBINAC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14730805342</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6A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53.586,60    </w:t>
            </w:r>
          </w:p>
        </w:tc>
      </w:tr>
      <w:tr w:rsidTr="008C447F" w:rsidR="008C447F" w:rsidRPr="008C447F">
        <w:trPr>
          <w:trHeight w:val="55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MARINA BERTOVIĆ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11469530277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SVAČIĆA PETRA 83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55.116,33    </w:t>
            </w:r>
          </w:p>
        </w:tc>
      </w:tr>
      <w:tr w:rsidTr="008C447F" w:rsidR="008C447F" w:rsidRPr="008C447F">
        <w:trPr>
          <w:trHeight w:val="66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lastRenderedPageBreak/>
              <w:t>MARINKO JAKOVAC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52360244991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MATE LOVRAKA 12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46.197,85    </w:t>
            </w:r>
          </w:p>
        </w:tc>
      </w:tr>
      <w:tr w:rsidTr="008C447F" w:rsidR="008C447F" w:rsidRPr="008C447F">
        <w:trPr>
          <w:trHeight w:val="50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MARIO CUPEK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97563953555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124</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17.104,11    </w:t>
            </w:r>
          </w:p>
        </w:tc>
      </w:tr>
      <w:tr w:rsidTr="008C447F" w:rsidR="008C447F" w:rsidRPr="008C447F">
        <w:trPr>
          <w:trHeight w:val="69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MARIO PILINGER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64588259221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SOKOLOVAC, BRAĆE RADIĆA 28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31.168,33    </w:t>
            </w:r>
          </w:p>
        </w:tc>
      </w:tr>
      <w:tr w:rsidTr="008C447F" w:rsidR="008C447F" w:rsidRPr="008C447F">
        <w:trPr>
          <w:trHeight w:val="40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MARKO BOŽIĆ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61548951049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140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19.251,50    </w:t>
            </w:r>
          </w:p>
        </w:tc>
      </w:tr>
      <w:tr w:rsidTr="008C447F" w:rsidR="008C447F" w:rsidRPr="008C447F">
        <w:trPr>
          <w:trHeight w:val="48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MATO MATIJAK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65018670750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Đ.RIJETKOVIĆ 33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5.484,09    </w:t>
            </w:r>
          </w:p>
        </w:tc>
      </w:tr>
      <w:tr w:rsidTr="008C447F" w:rsidR="008C447F" w:rsidRPr="008C447F">
        <w:trPr>
          <w:trHeight w:val="40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BADANJAK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00315806561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46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64.289,95    </w:t>
            </w:r>
          </w:p>
        </w:tc>
      </w:tr>
      <w:tr w:rsidTr="008C447F" w:rsidR="008C447F" w:rsidRPr="008C447F">
        <w:trPr>
          <w:trHeight w:val="487"/>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JUKIĆ</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05195851836</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KRALJA TOMISLAVA 10</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21.834,30    </w:t>
            </w:r>
          </w:p>
        </w:tc>
      </w:tr>
      <w:tr w:rsidTr="008C447F" w:rsidR="008C447F" w:rsidRPr="008C447F">
        <w:trPr>
          <w:trHeight w:val="41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KONJEVIĆ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66930057537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TRNOVITIČKI POPOVAC, TRNOVITIČKI POPOVAC 130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56.580,24    </w:t>
            </w:r>
          </w:p>
        </w:tc>
      </w:tr>
      <w:tr w:rsidTr="008C447F" w:rsidR="008C447F" w:rsidRPr="008C447F">
        <w:trPr>
          <w:trHeight w:val="51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MRKALJ</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62225786660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KOLODVORSKA BB</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39.607,74    </w:t>
            </w:r>
          </w:p>
        </w:tc>
      </w:tr>
      <w:tr w:rsidTr="008C447F" w:rsidR="008C447F" w:rsidRPr="008C447F">
        <w:trPr>
          <w:trHeight w:val="47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RAJČEVIĆ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70039969060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30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52.708,24    </w:t>
            </w:r>
          </w:p>
        </w:tc>
      </w:tr>
      <w:tr w:rsidTr="008C447F" w:rsidR="008C447F" w:rsidRPr="008C447F">
        <w:trPr>
          <w:trHeight w:val="55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UĐBINAC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79795304218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VELIKA TRNOVITICA, VEL.TRNOVITICA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2.883,50    </w:t>
            </w:r>
          </w:p>
        </w:tc>
      </w:tr>
      <w:tr w:rsidTr="008C447F" w:rsidR="008C447F" w:rsidRPr="008C447F">
        <w:trPr>
          <w:trHeight w:val="64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MILAN ZJALIĆ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84751135489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ULICA BANA JOSIPA JELAČIĆA 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85.414,55    </w:t>
            </w:r>
          </w:p>
        </w:tc>
      </w:tr>
      <w:tr w:rsidTr="008C447F" w:rsidR="008C447F" w:rsidRPr="008C447F">
        <w:trPr>
          <w:trHeight w:val="66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MILE PUKALO</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65462354545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MALI PAŠIJAN, MALI PAŠIJAN 70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48.285,83    </w:t>
            </w:r>
          </w:p>
        </w:tc>
      </w:tr>
      <w:tr w:rsidTr="008C447F" w:rsidR="008C447F" w:rsidRPr="008C447F">
        <w:trPr>
          <w:trHeight w:val="62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MILE ŠTEFANAC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38765105531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23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26.189,54    </w:t>
            </w:r>
          </w:p>
        </w:tc>
      </w:tr>
      <w:tr w:rsidTr="008C447F" w:rsidR="008C447F" w:rsidRPr="008C447F">
        <w:trPr>
          <w:trHeight w:val="54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MILKICA ĐURAŠIN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20738357856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HRASTOVAC, ULICA BANA JELAČIĆA 44</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38.946,99    </w:t>
            </w:r>
          </w:p>
        </w:tc>
      </w:tr>
      <w:tr w:rsidTr="008C447F" w:rsidR="008C447F" w:rsidRPr="008C447F">
        <w:trPr>
          <w:trHeight w:val="66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MIRELA NAGLIĆ-MIHALIĆ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44370252865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TRG HRVATSKIH BRANITELJA 10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300.670,16    </w:t>
            </w:r>
          </w:p>
        </w:tc>
      </w:tr>
      <w:tr w:rsidTr="008C447F" w:rsidR="008C447F" w:rsidRPr="008C447F">
        <w:trPr>
          <w:trHeight w:val="34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MIRO HORVAT</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57390844670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 xml:space="preserve">DIŠNIK, DIŠNIK </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2.561,45    </w:t>
            </w:r>
          </w:p>
        </w:tc>
      </w:tr>
      <w:tr w:rsidTr="008C447F" w:rsidR="008C447F" w:rsidRPr="008C447F">
        <w:trPr>
          <w:trHeight w:val="58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MIROSLAV GAGULA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92957810445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KOLODVORSKA 35B</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40.573,47    </w:t>
            </w:r>
          </w:p>
        </w:tc>
      </w:tr>
      <w:tr w:rsidTr="008C447F" w:rsidR="008C447F" w:rsidRPr="008C447F">
        <w:trPr>
          <w:trHeight w:val="65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MIROSLAV MARTINJAČ</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45931195336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MOSLOVAČKA 56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5.208,37    </w:t>
            </w:r>
          </w:p>
        </w:tc>
      </w:tr>
      <w:tr w:rsidTr="008C447F" w:rsidR="008C447F" w:rsidRPr="008C447F">
        <w:trPr>
          <w:trHeight w:val="56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MLADEN ĆUK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05650168831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ZAGREB, ALAGOVIĆEVA 16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3.755,23    </w:t>
            </w:r>
          </w:p>
        </w:tc>
      </w:tr>
      <w:tr w:rsidTr="008C447F" w:rsidR="008C447F" w:rsidRPr="008C447F">
        <w:trPr>
          <w:trHeight w:val="69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lastRenderedPageBreak/>
              <w:t>MLADEN MOHNAR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16925052610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GRANIČARSKA 68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6.724,84    </w:t>
            </w:r>
          </w:p>
        </w:tc>
      </w:tr>
      <w:tr w:rsidTr="008C447F" w:rsidR="008C447F" w:rsidRPr="008C447F">
        <w:trPr>
          <w:trHeight w:val="42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NADA IVANOVIĆ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01871876836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VELIKI PAŠIJAN, VELIKI PAŠIJAN 53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48.820,77    </w:t>
            </w:r>
          </w:p>
        </w:tc>
      </w:tr>
      <w:tr w:rsidTr="008C447F" w:rsidR="008C447F" w:rsidRPr="008C447F">
        <w:trPr>
          <w:trHeight w:val="53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NADA PADEŽAN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34666397451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V.NAZORA 27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2.517,77    </w:t>
            </w:r>
          </w:p>
        </w:tc>
      </w:tr>
      <w:tr w:rsidTr="008C447F" w:rsidR="008C447F" w:rsidRPr="008C447F">
        <w:trPr>
          <w:trHeight w:val="55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NADA SABO</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34519178643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TRNOVITIČKI POPOVAC, TRNOVITIČKI POPOVAC BB</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96.309,34    </w:t>
            </w:r>
          </w:p>
        </w:tc>
      </w:tr>
      <w:tr w:rsidTr="008C447F" w:rsidR="008C447F" w:rsidRPr="008C447F">
        <w:trPr>
          <w:trHeight w:val="56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NENAD GRGIĆ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78145321851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217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27.903,60    </w:t>
            </w:r>
          </w:p>
        </w:tc>
      </w:tr>
      <w:tr w:rsidTr="008C447F" w:rsidR="008C447F" w:rsidRPr="008C447F">
        <w:trPr>
          <w:trHeight w:val="25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NIKOLA RAJČEVIĆ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65196605209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VARAŽDIN, JELKOVEČKA 125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2.985,65    </w:t>
            </w:r>
          </w:p>
        </w:tc>
      </w:tr>
      <w:tr w:rsidTr="008C447F" w:rsidR="008C447F" w:rsidRPr="008C447F">
        <w:trPr>
          <w:trHeight w:val="416"/>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OLIVER ŠOLAJA</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12217129580</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MOSLAVAČKA 60</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48.702,29    </w:t>
            </w:r>
          </w:p>
        </w:tc>
      </w:tr>
      <w:tr w:rsidTr="008C447F" w:rsidR="008C447F" w:rsidRPr="008C447F">
        <w:trPr>
          <w:trHeight w:val="27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RADOMIR PETRIČEVIĆ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10220307766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S.KOLARA 27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50.489,57    </w:t>
            </w:r>
          </w:p>
        </w:tc>
      </w:tr>
      <w:tr w:rsidTr="008C447F" w:rsidR="008C447F" w:rsidRPr="008C447F">
        <w:trPr>
          <w:trHeight w:val="5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RADOVAN KARANOVIĆ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42929442474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OŠTRI ZID, OŠTRI ZID 116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42.837,50    </w:t>
            </w:r>
          </w:p>
        </w:tc>
      </w:tr>
      <w:tr w:rsidTr="008C447F" w:rsidR="008C447F" w:rsidRPr="008C447F">
        <w:trPr>
          <w:trHeight w:val="461"/>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RAJKO ĐENADIJA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56269882679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BLAGORODOVAC, RADE KONČARA 15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32.098,86    </w:t>
            </w:r>
          </w:p>
        </w:tc>
      </w:tr>
      <w:tr w:rsidTr="008C447F" w:rsidR="008C447F" w:rsidRPr="008C447F">
        <w:trPr>
          <w:trHeight w:val="43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ROBERT HASANAC</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43660965312</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BB</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2.639,83    </w:t>
            </w:r>
          </w:p>
        </w:tc>
      </w:tr>
      <w:tr w:rsidTr="008C447F" w:rsidR="008C447F" w:rsidRPr="008C447F">
        <w:trPr>
          <w:trHeight w:val="39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ROBERT RUK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34029381967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PALEŠNIK, PALEŠNIK 116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912,82    </w:t>
            </w:r>
          </w:p>
        </w:tc>
      </w:tr>
      <w:tr w:rsidTr="008C447F" w:rsidR="008C447F" w:rsidRPr="008C447F">
        <w:trPr>
          <w:trHeight w:val="33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ROBERT ŽIBERT</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75759386227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178A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49.068,16    </w:t>
            </w:r>
          </w:p>
        </w:tc>
      </w:tr>
      <w:tr w:rsidTr="008C447F" w:rsidR="008C447F" w:rsidRPr="008C447F">
        <w:trPr>
          <w:trHeight w:val="25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SAMIR JELUŠIĆ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59518288985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GORNJA GAREŠNICA, GORNJA GAREŠNICA 23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26.153,95    </w:t>
            </w:r>
          </w:p>
        </w:tc>
      </w:tr>
      <w:tr w:rsidTr="008C447F" w:rsidR="008C447F" w:rsidRPr="008C447F">
        <w:trPr>
          <w:trHeight w:val="26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SAŠA ČANAK</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33060587994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VLADMIRA NAZORA 19A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58.411,69    </w:t>
            </w:r>
          </w:p>
        </w:tc>
      </w:tr>
      <w:tr w:rsidTr="008C447F" w:rsidR="008C447F" w:rsidRPr="008C447F">
        <w:trPr>
          <w:trHeight w:val="94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SAŠA MIHALIĆ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04253858828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TRG HRVATSKIH BRANITELJA 10</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523.710,64    </w:t>
            </w:r>
          </w:p>
        </w:tc>
      </w:tr>
      <w:tr w:rsidTr="008C447F" w:rsidR="008C447F" w:rsidRPr="008C447F">
        <w:trPr>
          <w:trHeight w:val="56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SINIŠA JAKŠIĆ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89112041506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STUPOVAČA, STUPOVAČA 44</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4.904,71    </w:t>
            </w:r>
          </w:p>
        </w:tc>
      </w:tr>
      <w:tr w:rsidTr="008C447F" w:rsidR="008C447F" w:rsidRPr="008C447F">
        <w:trPr>
          <w:trHeight w:val="42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SLAĐANA VRANEŠEVIĆ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94125221554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RADNIČKA 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48.268,89    </w:t>
            </w:r>
          </w:p>
        </w:tc>
      </w:tr>
      <w:tr w:rsidTr="008C447F" w:rsidR="008C447F" w:rsidRPr="008C447F">
        <w:trPr>
          <w:trHeight w:val="50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SMILJANA MIŠKULIN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76370539320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PETRA SVAČIĆA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38.321,12    </w:t>
            </w:r>
          </w:p>
        </w:tc>
      </w:tr>
      <w:tr w:rsidTr="008C447F" w:rsidR="008C447F" w:rsidRPr="008C447F">
        <w:trPr>
          <w:trHeight w:val="54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SNJEŽANA GAZICA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04131715441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HERCEGOVAC, MOSLAVAČKA 42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48.740,48    </w:t>
            </w:r>
          </w:p>
        </w:tc>
      </w:tr>
      <w:tr w:rsidTr="008C447F" w:rsidR="008C447F" w:rsidRPr="008C447F">
        <w:trPr>
          <w:trHeight w:val="56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STJEPAN KREĆI</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03607162297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VELIKA TRNOVITICA, GORNJA TRNOVITICA 33</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47.636,21    </w:t>
            </w:r>
          </w:p>
        </w:tc>
      </w:tr>
      <w:tr w:rsidTr="008C447F" w:rsidR="008C447F" w:rsidRPr="008C447F">
        <w:trPr>
          <w:trHeight w:val="72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lastRenderedPageBreak/>
              <w:t>STOLE BRANKOVIĆ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56384398818</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PETRA SVAČIĆA 67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13.632,36    </w:t>
            </w:r>
          </w:p>
        </w:tc>
      </w:tr>
      <w:tr w:rsidTr="008C447F" w:rsidR="008C447F" w:rsidRPr="008C447F">
        <w:trPr>
          <w:trHeight w:val="54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ŠPOLJARIĆ ŽELJKO</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55714415777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KRALJA TVRTKA 4</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1.730,47    </w:t>
            </w:r>
          </w:p>
        </w:tc>
      </w:tr>
      <w:tr w:rsidTr="008C447F" w:rsidR="008C447F" w:rsidRPr="008C447F">
        <w:trPr>
          <w:trHeight w:val="69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TIHOMIR VARGA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88510199633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NOVA PLOŠČICA, NOVA PLOŠČICA 98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2.778,81    </w:t>
            </w:r>
          </w:p>
        </w:tc>
      </w:tr>
      <w:tr w:rsidTr="008C447F" w:rsidR="008C447F" w:rsidRPr="008C447F">
        <w:trPr>
          <w:trHeight w:val="39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VINKO JAKEŠEVIĆ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91105456126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 xml:space="preserve">HRASTOVAC, HRASTOVAC </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22.052,22    </w:t>
            </w:r>
          </w:p>
        </w:tc>
      </w:tr>
      <w:tr w:rsidTr="008C447F" w:rsidR="008C447F" w:rsidRPr="008C447F">
        <w:trPr>
          <w:trHeight w:val="31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VLADIMIR NAGLIĆ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13254571821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 GAREŠNICA, VARAŽDINSKA 9</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4.000,00    </w:t>
            </w:r>
          </w:p>
        </w:tc>
      </w:tr>
      <w:tr w:rsidTr="008C447F" w:rsidR="008C447F" w:rsidRPr="008C447F">
        <w:trPr>
          <w:trHeight w:val="622"/>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VLADIMIR RIHTER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83419863451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M.GUPCA 135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13.620,09    </w:t>
            </w:r>
          </w:p>
        </w:tc>
      </w:tr>
      <w:tr w:rsidTr="008C447F" w:rsidR="008C447F" w:rsidRPr="008C447F">
        <w:trPr>
          <w:trHeight w:val="55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VLADO GLOGOVSKI</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20547434813</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BANA JELAČIĆA</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34.539,47    </w:t>
            </w:r>
          </w:p>
        </w:tc>
      </w:tr>
      <w:tr w:rsidTr="008C447F" w:rsidR="008C447F" w:rsidRPr="008C447F">
        <w:trPr>
          <w:trHeight w:val="693"/>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VLADO LEVAR</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47549942632</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CIGLENICA, CIGLENICA 98</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54.450,17    </w:t>
            </w:r>
          </w:p>
        </w:tc>
      </w:tr>
      <w:tr w:rsidTr="008C447F" w:rsidR="008C447F" w:rsidRPr="008C447F">
        <w:trPr>
          <w:trHeight w:val="972"/>
        </w:trPr>
        <w:tc>
          <w:tcPr>
            <w:tcW w:type="dxa" w:w="2693"/>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ZDENKO STRAHONJ</w:t>
            </w:r>
          </w:p>
        </w:tc>
        <w:tc>
          <w:tcPr>
            <w:tcW w:type="dxa" w:w="1560"/>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52304131721</w:t>
            </w:r>
          </w:p>
        </w:tc>
        <w:tc>
          <w:tcPr>
            <w:tcW w:type="dxa" w:w="2268"/>
            <w:tcBorders>
              <w:top w:space="0" w:sz="4" w:color="auto" w:val="single"/>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VELIKA BRŠLJANICA, VELIKA BRŠLJANICA 39</w:t>
            </w:r>
          </w:p>
        </w:tc>
        <w:tc>
          <w:tcPr>
            <w:tcW w:type="dxa" w:w="1559"/>
            <w:tcBorders>
              <w:top w:space="0" w:sz="4" w:color="auto" w:val="single"/>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43.227,50    </w:t>
            </w:r>
          </w:p>
        </w:tc>
      </w:tr>
      <w:tr w:rsidTr="008C447F" w:rsidR="008C447F" w:rsidRPr="008C447F">
        <w:trPr>
          <w:trHeight w:val="663"/>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ZDRAVKO PLOHL</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91933740357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11</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29.740,48    </w:t>
            </w:r>
          </w:p>
        </w:tc>
      </w:tr>
      <w:tr w:rsidTr="008C447F" w:rsidR="008C447F" w:rsidRPr="008C447F">
        <w:trPr>
          <w:trHeight w:val="68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ZLATKO GERENČIR</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35737599481</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ULJANIK 59</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56.534,30    </w:t>
            </w:r>
          </w:p>
        </w:tc>
      </w:tr>
      <w:tr w:rsidTr="008C447F" w:rsidR="008C447F" w:rsidRPr="008C447F">
        <w:trPr>
          <w:trHeight w:val="646"/>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ZLATKO SABO</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01740627556</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26</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30.949,06    </w:t>
            </w:r>
          </w:p>
        </w:tc>
      </w:tr>
      <w:tr w:rsidTr="008C447F" w:rsidR="008C447F" w:rsidRPr="008C447F">
        <w:trPr>
          <w:trHeight w:val="69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ZORAN BLANUŠA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71247610434</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ROGOŽA, ROGOŽA 32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23.887,44    </w:t>
            </w:r>
          </w:p>
        </w:tc>
      </w:tr>
      <w:tr w:rsidTr="008C447F" w:rsidR="008C447F" w:rsidRPr="008C447F">
        <w:trPr>
          <w:trHeight w:val="63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ZORAN FILIPOVIĆ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09688478260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ROGOŽA, ROGOŽA 27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2.814,36    </w:t>
            </w:r>
          </w:p>
        </w:tc>
      </w:tr>
      <w:tr w:rsidTr="008C447F" w:rsidR="008C447F" w:rsidRPr="008C447F">
        <w:trPr>
          <w:trHeight w:val="720"/>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ZVONKO ĐURIČIĆ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26856204642</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MATIJE GUPCA 82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42.205,53    </w:t>
            </w:r>
          </w:p>
        </w:tc>
      </w:tr>
      <w:tr w:rsidTr="008C447F" w:rsidR="008C447F" w:rsidRPr="008C447F">
        <w:trPr>
          <w:trHeight w:val="597"/>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ZVONKO GAZICA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91404958037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HERCEGOVAC, MOSLOVAČKA 42</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26.616,50    </w:t>
            </w:r>
          </w:p>
        </w:tc>
      </w:tr>
      <w:tr w:rsidTr="008C447F" w:rsidR="008C447F" w:rsidRPr="008C447F">
        <w:trPr>
          <w:trHeight w:val="699"/>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ŽELJKA ŠTIVAN</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03238101329</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PETRA SVAČIĆA 28</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4.205,00    </w:t>
            </w:r>
          </w:p>
        </w:tc>
      </w:tr>
      <w:tr w:rsidTr="008C447F" w:rsidR="008C447F" w:rsidRPr="008C447F">
        <w:trPr>
          <w:trHeight w:val="45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ŽELJKO FRKOVIĆ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57327188475</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ŠIMLJANIK, ŠIMLJANIK 44</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26.743,10    </w:t>
            </w:r>
          </w:p>
        </w:tc>
      </w:tr>
      <w:tr w:rsidTr="008C447F" w:rsidR="008C447F" w:rsidRPr="008C447F">
        <w:trPr>
          <w:trHeight w:val="578"/>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ŽELJKO MIKOVČIĆ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08574477957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GAREŠNICA, ULJANIČKI BRIJEG 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41.395,06    </w:t>
            </w:r>
          </w:p>
        </w:tc>
      </w:tr>
      <w:tr w:rsidTr="008C447F" w:rsidR="008C447F" w:rsidRPr="008C447F">
        <w:trPr>
          <w:trHeight w:val="724"/>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ŽELJKO VLAJNIĆ</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sz w:val="22"/>
                <w:szCs w:val="22"/>
                <w:lang w:eastAsia="hr-HR" w:val="en-GB"/>
              </w:rPr>
            </w:pPr>
            <w:r w:rsidRPr="008C447F">
              <w:rPr>
                <w:rFonts w:cs="Times New Roman" w:eastAsia="Times New Roman"/>
                <w:sz w:val="22"/>
                <w:szCs w:val="22"/>
                <w:lang w:eastAsia="hr-HR" w:val="en-GB"/>
              </w:rPr>
              <w:t>23610219950</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sz w:val="22"/>
                <w:szCs w:val="22"/>
                <w:lang w:eastAsia="hr-HR" w:val="en-GB"/>
              </w:rPr>
            </w:pPr>
            <w:r w:rsidRPr="008C447F">
              <w:rPr>
                <w:rFonts w:cs="Times New Roman" w:eastAsia="Times New Roman"/>
                <w:sz w:val="22"/>
                <w:szCs w:val="22"/>
                <w:lang w:eastAsia="hr-HR" w:val="en-GB"/>
              </w:rPr>
              <w:t>KAPELICA, KAPELICA 177</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41.851,41    </w:t>
            </w:r>
          </w:p>
        </w:tc>
      </w:tr>
      <w:tr w:rsidTr="008C447F" w:rsidR="008C447F" w:rsidRPr="008C447F">
        <w:trPr>
          <w:trHeight w:val="845"/>
        </w:trPr>
        <w:tc>
          <w:tcPr>
            <w:tcW w:type="dxa" w:w="2693"/>
            <w:tcBorders>
              <w:top w:val="nil"/>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lastRenderedPageBreak/>
              <w:t>MINISTARSTVO FINANCIJA POREZNA UPRAVA</w:t>
            </w:r>
          </w:p>
        </w:tc>
        <w:tc>
          <w:tcPr>
            <w:tcW w:type="dxa" w:w="1560"/>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18683136487</w:t>
            </w:r>
          </w:p>
        </w:tc>
        <w:tc>
          <w:tcPr>
            <w:tcW w:type="dxa" w:w="2268"/>
            <w:tcBorders>
              <w:top w:val="nil"/>
              <w:left w:val="nil"/>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ZAGREB, BOŠKOVIĆEVA 5</w:t>
            </w:r>
          </w:p>
        </w:tc>
        <w:tc>
          <w:tcPr>
            <w:tcW w:type="dxa" w:w="1559"/>
            <w:tcBorders>
              <w:top w:val="nil"/>
              <w:left w:val="nil"/>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sz w:val="22"/>
                <w:szCs w:val="22"/>
                <w:lang w:eastAsia="hr-HR" w:val="en-GB"/>
              </w:rPr>
            </w:pPr>
            <w:r w:rsidRPr="008C447F">
              <w:rPr>
                <w:rFonts w:cs="Times New Roman" w:eastAsia="Times New Roman"/>
                <w:sz w:val="22"/>
                <w:szCs w:val="22"/>
                <w:lang w:eastAsia="hr-HR" w:val="en-GB"/>
              </w:rPr>
              <w:t xml:space="preserve">             3.949.308,99    </w:t>
            </w:r>
          </w:p>
        </w:tc>
      </w:tr>
    </w:tbl>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val="en-GB"/>
        </w:rPr>
      </w:pPr>
    </w:p>
    <w:p w:rsidRDefault="008C447F" w:rsidP="008C447F" w:rsidR="008C447F" w:rsidRPr="008C447F">
      <w:pPr>
        <w:keepNext/>
        <w:autoSpaceDN w:val="false"/>
        <w:spacing w:after="0"/>
        <w:jc w:val="both"/>
        <w:outlineLvl w:val="0"/>
        <w:rPr>
          <w:rFonts w:cs="Times New Roman" w:eastAsia="Times New Roman"/>
          <w:noProof/>
        </w:rPr>
      </w:pPr>
      <w:r w:rsidRPr="008C447F">
        <w:rPr>
          <w:rFonts w:cs="Times New Roman" w:eastAsia="Times New Roman"/>
          <w:noProof/>
        </w:rPr>
        <w:t xml:space="preserve">   II viši isplatni red      </w:t>
      </w:r>
    </w:p>
    <w:p w:rsidRDefault="008C447F" w:rsidP="008C447F" w:rsidR="008C447F" w:rsidRPr="008C447F">
      <w:pPr>
        <w:keepNext/>
        <w:autoSpaceDN w:val="false"/>
        <w:spacing w:after="0"/>
        <w:jc w:val="both"/>
        <w:outlineLvl w:val="0"/>
        <w:rPr>
          <w:rFonts w:cs="Times New Roman" w:eastAsia="Times New Roman"/>
          <w:noProof/>
        </w:rPr>
      </w:pPr>
      <w:r w:rsidRPr="008C447F">
        <w:rPr>
          <w:rFonts w:cs="Times New Roman" w:eastAsia="Times New Roman"/>
          <w:noProof/>
        </w:rPr>
        <w:t xml:space="preserve">   </w:t>
      </w:r>
    </w:p>
    <w:tbl>
      <w:tblPr>
        <w:tblW w:type="pct" w:w="4950"/>
        <w:tblInd w:type="dxa" w:w="-1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299"/>
        <w:gridCol w:w="1687"/>
        <w:gridCol w:w="3373"/>
        <w:gridCol w:w="1837"/>
      </w:tblGrid>
      <w:tr w:rsidTr="008C447F" w:rsidR="008C447F" w:rsidRPr="008C447F">
        <w:trPr>
          <w:trHeight w:val="1260"/>
        </w:trPr>
        <w:tc>
          <w:tcPr>
            <w:tcW w:type="pct" w:w="1250"/>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Prezime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ime</w:t>
            </w:r>
            <w:proofErr w:type="spellEnd"/>
            <w:r w:rsidRPr="008C447F">
              <w:rPr>
                <w:rFonts w:cs="Times New Roman" w:eastAsia="Times New Roman"/>
                <w:color w:val="000000"/>
                <w:sz w:val="22"/>
                <w:szCs w:val="22"/>
                <w:lang w:eastAsia="hr-HR" w:val="en-GB"/>
              </w:rPr>
              <w:t xml:space="preserve"> / </w:t>
            </w:r>
            <w:proofErr w:type="spellStart"/>
            <w:r w:rsidRPr="008C447F">
              <w:rPr>
                <w:rFonts w:cs="Times New Roman" w:eastAsia="Times New Roman"/>
                <w:color w:val="000000"/>
                <w:sz w:val="22"/>
                <w:szCs w:val="22"/>
                <w:lang w:eastAsia="hr-HR" w:val="en-GB"/>
              </w:rPr>
              <w:t>tvrtka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ili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naziv</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vjerovnika</w:t>
            </w:r>
            <w:proofErr w:type="spellEnd"/>
          </w:p>
        </w:tc>
        <w:tc>
          <w:tcPr>
            <w:tcW w:type="pct" w:w="917"/>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OIB </w:t>
            </w:r>
            <w:proofErr w:type="spellStart"/>
            <w:r w:rsidRPr="008C447F">
              <w:rPr>
                <w:rFonts w:cs="Times New Roman" w:eastAsia="Times New Roman"/>
                <w:color w:val="000000"/>
                <w:sz w:val="22"/>
                <w:szCs w:val="22"/>
                <w:lang w:eastAsia="hr-HR" w:val="en-GB"/>
              </w:rPr>
              <w:t>vjerovnika</w:t>
            </w:r>
            <w:proofErr w:type="spellEnd"/>
          </w:p>
        </w:tc>
        <w:tc>
          <w:tcPr>
            <w:tcW w:type="pct" w:w="1834"/>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Adresa</w:t>
            </w:r>
            <w:proofErr w:type="spellEnd"/>
            <w:r w:rsidRPr="008C447F">
              <w:rPr>
                <w:rFonts w:cs="Times New Roman" w:eastAsia="Times New Roman"/>
                <w:color w:val="000000"/>
                <w:sz w:val="22"/>
                <w:szCs w:val="22"/>
                <w:lang w:eastAsia="hr-HR" w:val="en-GB"/>
              </w:rPr>
              <w:t xml:space="preserve"> / </w:t>
            </w:r>
            <w:proofErr w:type="spellStart"/>
            <w:r w:rsidRPr="008C447F">
              <w:rPr>
                <w:rFonts w:cs="Times New Roman" w:eastAsia="Times New Roman"/>
                <w:color w:val="000000"/>
                <w:sz w:val="22"/>
                <w:szCs w:val="22"/>
                <w:lang w:eastAsia="hr-HR" w:val="en-GB"/>
              </w:rPr>
              <w:t>Sjedište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vjerovnika</w:t>
            </w:r>
            <w:proofErr w:type="spellEnd"/>
          </w:p>
        </w:tc>
        <w:tc>
          <w:tcPr>
            <w:tcW w:type="pct" w:w="999"/>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Iznos</w:t>
            </w:r>
            <w:proofErr w:type="spellEnd"/>
            <w:r w:rsidRPr="008C447F">
              <w:rPr>
                <w:rFonts w:cs="Times New Roman" w:eastAsia="Times New Roman"/>
                <w:color w:val="000000"/>
                <w:sz w:val="22"/>
                <w:szCs w:val="22"/>
                <w:lang w:eastAsia="hr-HR" w:val="en-GB"/>
              </w:rPr>
              <w:t xml:space="preserve"> u </w:t>
            </w:r>
            <w:proofErr w:type="spellStart"/>
            <w:r w:rsidRPr="008C447F">
              <w:rPr>
                <w:rFonts w:cs="Times New Roman" w:eastAsia="Times New Roman"/>
                <w:color w:val="000000"/>
                <w:sz w:val="22"/>
                <w:szCs w:val="22"/>
                <w:lang w:eastAsia="hr-HR" w:val="en-GB"/>
              </w:rPr>
              <w:t>kn</w:t>
            </w:r>
            <w:proofErr w:type="spellEnd"/>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VELEBIT OSIGURANJE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42098054984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Savska</w:t>
            </w:r>
            <w:proofErr w:type="spellEnd"/>
            <w:r w:rsidRPr="008C447F">
              <w:rPr>
                <w:rFonts w:cs="Times New Roman" w:eastAsia="Times New Roman"/>
                <w:color w:val="000000"/>
                <w:sz w:val="22"/>
                <w:szCs w:val="22"/>
                <w:lang w:eastAsia="hr-HR" w:val="en-GB"/>
              </w:rPr>
              <w:t xml:space="preserve"> 144a</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57.874,59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SAMOBORKA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53149109818</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Samobor</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Zagrebačka</w:t>
            </w:r>
            <w:proofErr w:type="spellEnd"/>
            <w:r w:rsidRPr="008C447F">
              <w:rPr>
                <w:rFonts w:cs="Times New Roman" w:eastAsia="Times New Roman"/>
                <w:color w:val="000000"/>
                <w:sz w:val="22"/>
                <w:szCs w:val="22"/>
                <w:lang w:eastAsia="hr-HR" w:val="en-GB"/>
              </w:rPr>
              <w:t xml:space="preserve"> 32/a</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13.833,15    </w:t>
            </w:r>
          </w:p>
        </w:tc>
      </w:tr>
      <w:tr w:rsidTr="008C447F" w:rsidR="008C447F" w:rsidRPr="008C447F">
        <w:trPr>
          <w:trHeight w:val="72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PERVAN MILKA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94123040051</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Bjelovar</w:t>
            </w:r>
            <w:proofErr w:type="spellEnd"/>
            <w:r w:rsidRPr="008C447F">
              <w:rPr>
                <w:rFonts w:cs="Times New Roman" w:eastAsia="Times New Roman"/>
                <w:color w:val="000000"/>
                <w:sz w:val="22"/>
                <w:szCs w:val="22"/>
                <w:lang w:eastAsia="hr-HR" w:val="en-GB"/>
              </w:rPr>
              <w:t xml:space="preserve">, Petra </w:t>
            </w:r>
            <w:proofErr w:type="spellStart"/>
            <w:r w:rsidRPr="008C447F">
              <w:rPr>
                <w:rFonts w:cs="Times New Roman" w:eastAsia="Times New Roman"/>
                <w:color w:val="000000"/>
                <w:sz w:val="22"/>
                <w:szCs w:val="22"/>
                <w:lang w:eastAsia="hr-HR" w:val="en-GB"/>
              </w:rPr>
              <w:t>Biškupa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Vene</w:t>
            </w:r>
            <w:proofErr w:type="spellEnd"/>
            <w:r w:rsidRPr="008C447F">
              <w:rPr>
                <w:rFonts w:cs="Times New Roman" w:eastAsia="Times New Roman"/>
                <w:color w:val="000000"/>
                <w:sz w:val="22"/>
                <w:szCs w:val="22"/>
                <w:lang w:eastAsia="hr-HR" w:val="en-GB"/>
              </w:rPr>
              <w:t xml:space="preserve"> 25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13.070,28    </w:t>
            </w:r>
          </w:p>
        </w:tc>
      </w:tr>
      <w:tr w:rsidTr="008C447F" w:rsidR="008C447F" w:rsidRPr="008C447F">
        <w:trPr>
          <w:trHeight w:val="71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VETERINARSKA STANICA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75353641510</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Bana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Jelačića</w:t>
            </w:r>
            <w:proofErr w:type="spellEnd"/>
            <w:r w:rsidRPr="008C447F">
              <w:rPr>
                <w:rFonts w:cs="Times New Roman" w:eastAsia="Times New Roman"/>
                <w:color w:val="000000"/>
                <w:sz w:val="22"/>
                <w:szCs w:val="22"/>
                <w:lang w:eastAsia="hr-HR" w:val="en-GB"/>
              </w:rPr>
              <w:t xml:space="preserve"> 30</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26.599,27    </w:t>
            </w:r>
          </w:p>
        </w:tc>
      </w:tr>
      <w:tr w:rsidTr="008C447F" w:rsidR="008C447F" w:rsidRPr="008C447F">
        <w:trPr>
          <w:trHeight w:val="1591"/>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REPUBLIKA HRVATSKA - MINISTARSTVO FINANCIJA -</w:t>
            </w:r>
            <w:proofErr w:type="spellStart"/>
            <w:r w:rsidRPr="008C447F">
              <w:rPr>
                <w:rFonts w:cs="Times New Roman" w:eastAsia="Times New Roman"/>
                <w:color w:val="000000"/>
                <w:sz w:val="22"/>
                <w:szCs w:val="22"/>
                <w:lang w:eastAsia="hr-HR" w:val="en-GB"/>
              </w:rPr>
              <w:t>zastupano</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po</w:t>
            </w:r>
            <w:proofErr w:type="spellEnd"/>
            <w:r w:rsidRPr="008C447F">
              <w:rPr>
                <w:rFonts w:cs="Times New Roman" w:eastAsia="Times New Roman"/>
                <w:color w:val="000000"/>
                <w:sz w:val="22"/>
                <w:szCs w:val="22"/>
                <w:lang w:eastAsia="hr-HR" w:val="en-GB"/>
              </w:rPr>
              <w:t xml:space="preserve"> ŽDO u </w:t>
            </w:r>
            <w:proofErr w:type="spellStart"/>
            <w:r w:rsidRPr="008C447F">
              <w:rPr>
                <w:rFonts w:cs="Times New Roman" w:eastAsia="Times New Roman"/>
                <w:color w:val="000000"/>
                <w:sz w:val="22"/>
                <w:szCs w:val="22"/>
                <w:lang w:eastAsia="hr-HR" w:val="en-GB"/>
              </w:rPr>
              <w:t>Bjelovaru</w:t>
            </w:r>
            <w:proofErr w:type="spellEnd"/>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18683136487</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Katančićeva</w:t>
            </w:r>
            <w:proofErr w:type="spellEnd"/>
            <w:r w:rsidRPr="008C447F">
              <w:rPr>
                <w:rFonts w:cs="Times New Roman" w:eastAsia="Times New Roman"/>
                <w:color w:val="000000"/>
                <w:sz w:val="22"/>
                <w:szCs w:val="22"/>
                <w:lang w:eastAsia="hr-HR" w:val="en-GB"/>
              </w:rPr>
              <w:t xml:space="preserve"> 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158.839,11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HP-HRVATSKA POŠTA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87311810356</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Jurišićeva</w:t>
            </w:r>
            <w:proofErr w:type="spellEnd"/>
            <w:r w:rsidRPr="008C447F">
              <w:rPr>
                <w:rFonts w:cs="Times New Roman" w:eastAsia="Times New Roman"/>
                <w:color w:val="000000"/>
                <w:sz w:val="22"/>
                <w:szCs w:val="22"/>
                <w:lang w:eastAsia="hr-HR" w:val="en-GB"/>
              </w:rPr>
              <w:t xml:space="preserve"> 13</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6.400,43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J.u.A</w:t>
            </w:r>
            <w:proofErr w:type="spellEnd"/>
            <w:r w:rsidRPr="008C447F">
              <w:rPr>
                <w:rFonts w:cs="Times New Roman" w:eastAsia="Times New Roman"/>
                <w:color w:val="000000"/>
                <w:sz w:val="22"/>
                <w:szCs w:val="22"/>
                <w:lang w:eastAsia="hr-HR" w:val="en-GB"/>
              </w:rPr>
              <w:t xml:space="preserve">. FRISCHEIS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18918947938</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Velika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Gorica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Lj</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Posavskog</w:t>
            </w:r>
            <w:proofErr w:type="spellEnd"/>
            <w:r w:rsidRPr="008C447F">
              <w:rPr>
                <w:rFonts w:cs="Times New Roman" w:eastAsia="Times New Roman"/>
                <w:color w:val="000000"/>
                <w:sz w:val="22"/>
                <w:szCs w:val="22"/>
                <w:lang w:eastAsia="hr-HR" w:val="en-GB"/>
              </w:rPr>
              <w:t xml:space="preserve"> 49</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32.344,55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JADRANSKO OSIGURANJE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94472454976</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Listopadska</w:t>
            </w:r>
            <w:proofErr w:type="spellEnd"/>
            <w:r w:rsidRPr="008C447F">
              <w:rPr>
                <w:rFonts w:cs="Times New Roman" w:eastAsia="Times New Roman"/>
                <w:color w:val="000000"/>
                <w:sz w:val="22"/>
                <w:szCs w:val="22"/>
                <w:lang w:eastAsia="hr-HR" w:val="en-GB"/>
              </w:rPr>
              <w:t xml:space="preserve"> 2</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78.559,79    </w:t>
            </w:r>
          </w:p>
        </w:tc>
      </w:tr>
      <w:tr w:rsidTr="008C447F" w:rsidR="008C447F" w:rsidRPr="008C447F">
        <w:trPr>
          <w:trHeight w:val="487"/>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POPOVIĆ RANKO</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21886926513</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Graničarska</w:t>
            </w:r>
            <w:proofErr w:type="spellEnd"/>
            <w:r w:rsidRPr="008C447F">
              <w:rPr>
                <w:rFonts w:cs="Times New Roman" w:eastAsia="Times New Roman"/>
                <w:color w:val="000000"/>
                <w:sz w:val="22"/>
                <w:szCs w:val="22"/>
                <w:lang w:eastAsia="hr-HR" w:val="en-GB"/>
              </w:rPr>
              <w:t xml:space="preserve"> 67</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133.534,04    </w:t>
            </w:r>
          </w:p>
        </w:tc>
      </w:tr>
      <w:tr w:rsidTr="008C447F" w:rsidR="008C447F" w:rsidRPr="008C447F">
        <w:trPr>
          <w:trHeight w:val="94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HRVATSKE VODE </w:t>
            </w:r>
            <w:proofErr w:type="spellStart"/>
            <w:r w:rsidRPr="008C447F">
              <w:rPr>
                <w:rFonts w:cs="Times New Roman" w:eastAsia="Times New Roman"/>
                <w:color w:val="000000"/>
                <w:sz w:val="22"/>
                <w:szCs w:val="22"/>
                <w:lang w:eastAsia="hr-HR" w:val="en-GB"/>
              </w:rPr>
              <w:t>Vodnogospodarski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odjel</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slivove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sjevernog</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Jadrana</w:t>
            </w:r>
            <w:proofErr w:type="spellEnd"/>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28921383001</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Ulica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grada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Vukovara</w:t>
            </w:r>
            <w:proofErr w:type="spellEnd"/>
            <w:r w:rsidRPr="008C447F">
              <w:rPr>
                <w:rFonts w:cs="Times New Roman" w:eastAsia="Times New Roman"/>
                <w:color w:val="000000"/>
                <w:sz w:val="22"/>
                <w:szCs w:val="22"/>
                <w:lang w:eastAsia="hr-HR" w:val="en-GB"/>
              </w:rPr>
              <w:t xml:space="preserve"> 220</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1.176,34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RAIFFEISENBANK AUSTRIA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53056966535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Petrinjska</w:t>
            </w:r>
            <w:proofErr w:type="spellEnd"/>
            <w:r w:rsidRPr="008C447F">
              <w:rPr>
                <w:rFonts w:cs="Times New Roman" w:eastAsia="Times New Roman"/>
                <w:color w:val="000000"/>
                <w:sz w:val="22"/>
                <w:szCs w:val="22"/>
                <w:lang w:eastAsia="hr-HR" w:val="en-GB"/>
              </w:rPr>
              <w:t xml:space="preserve"> 59</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343.963,95    </w:t>
            </w:r>
          </w:p>
        </w:tc>
      </w:tr>
      <w:tr w:rsidTr="008C447F" w:rsidR="008C447F" w:rsidRPr="008C447F">
        <w:trPr>
          <w:trHeight w:val="9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WIENER OSIGURANJE VIENNA INSURANCE GROUP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52848403362</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Slovenska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ulica</w:t>
            </w:r>
            <w:proofErr w:type="spellEnd"/>
            <w:r w:rsidRPr="008C447F">
              <w:rPr>
                <w:rFonts w:cs="Times New Roman" w:eastAsia="Times New Roman"/>
                <w:color w:val="000000"/>
                <w:sz w:val="22"/>
                <w:szCs w:val="22"/>
                <w:lang w:eastAsia="hr-HR" w:val="en-GB"/>
              </w:rPr>
              <w:t xml:space="preserve"> 24</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411,77    </w:t>
            </w:r>
          </w:p>
        </w:tc>
      </w:tr>
      <w:tr w:rsidTr="008C447F" w:rsidR="008C447F" w:rsidRPr="008C447F">
        <w:trPr>
          <w:trHeight w:val="647"/>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AGROPROTEINKA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80695452345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Sesvete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Strojarska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cesta</w:t>
            </w:r>
            <w:proofErr w:type="spellEnd"/>
            <w:r w:rsidRPr="008C447F">
              <w:rPr>
                <w:rFonts w:cs="Times New Roman" w:eastAsia="Times New Roman"/>
                <w:color w:val="000000"/>
                <w:sz w:val="22"/>
                <w:szCs w:val="22"/>
                <w:lang w:eastAsia="hr-HR" w:val="en-GB"/>
              </w:rPr>
              <w:t xml:space="preserve"> 11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10.470,97    </w:t>
            </w:r>
          </w:p>
        </w:tc>
      </w:tr>
      <w:tr w:rsidTr="008C447F" w:rsidR="008C447F" w:rsidRPr="008C447F">
        <w:trPr>
          <w:trHeight w:val="557"/>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lastRenderedPageBreak/>
              <w:t xml:space="preserve">KOMUNALAC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27917254847</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Mate </w:t>
            </w:r>
            <w:proofErr w:type="spellStart"/>
            <w:r w:rsidRPr="008C447F">
              <w:rPr>
                <w:rFonts w:cs="Times New Roman" w:eastAsia="Times New Roman"/>
                <w:color w:val="000000"/>
                <w:sz w:val="22"/>
                <w:szCs w:val="22"/>
                <w:lang w:eastAsia="hr-HR" w:val="en-GB"/>
              </w:rPr>
              <w:t>Lovraka</w:t>
            </w:r>
            <w:proofErr w:type="spellEnd"/>
            <w:r w:rsidRPr="008C447F">
              <w:rPr>
                <w:rFonts w:cs="Times New Roman" w:eastAsia="Times New Roman"/>
                <w:color w:val="000000"/>
                <w:sz w:val="22"/>
                <w:szCs w:val="22"/>
                <w:lang w:eastAsia="hr-HR" w:val="en-GB"/>
              </w:rPr>
              <w:t xml:space="preserve"> bb</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38.384,84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VODA GAREŠNICA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28215207993</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Mate </w:t>
            </w:r>
            <w:proofErr w:type="spellStart"/>
            <w:r w:rsidRPr="008C447F">
              <w:rPr>
                <w:rFonts w:cs="Times New Roman" w:eastAsia="Times New Roman"/>
                <w:color w:val="000000"/>
                <w:sz w:val="22"/>
                <w:szCs w:val="22"/>
                <w:lang w:eastAsia="hr-HR" w:val="en-GB"/>
              </w:rPr>
              <w:t>Lovraka</w:t>
            </w:r>
            <w:proofErr w:type="spellEnd"/>
            <w:r w:rsidRPr="008C447F">
              <w:rPr>
                <w:rFonts w:cs="Times New Roman" w:eastAsia="Times New Roman"/>
                <w:color w:val="000000"/>
                <w:sz w:val="22"/>
                <w:szCs w:val="22"/>
                <w:lang w:eastAsia="hr-HR" w:val="en-GB"/>
              </w:rPr>
              <w:t xml:space="preserve"> 30</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36.989,31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BARIŠIĆ DAMIR ODVJETNIK</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87210270845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Koprivnica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Basaričekova</w:t>
            </w:r>
            <w:proofErr w:type="spellEnd"/>
            <w:r w:rsidRPr="008C447F">
              <w:rPr>
                <w:rFonts w:cs="Times New Roman" w:eastAsia="Times New Roman"/>
                <w:color w:val="000000"/>
                <w:sz w:val="22"/>
                <w:szCs w:val="22"/>
                <w:lang w:eastAsia="hr-HR" w:val="en-GB"/>
              </w:rPr>
              <w:t xml:space="preserve"> 27</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34.057,92    </w:t>
            </w:r>
          </w:p>
        </w:tc>
      </w:tr>
      <w:tr w:rsidTr="008C447F" w:rsidR="008C447F" w:rsidRPr="008C447F">
        <w:trPr>
          <w:trHeight w:val="1260"/>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HRVATSKI ZAVOD ZA ZAPOŠLJAVANJE PODRUČNI URED BJELOVAR</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91547293790</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Bjelovar</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Andrije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Kačića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Miošića</w:t>
            </w:r>
            <w:proofErr w:type="spellEnd"/>
            <w:r w:rsidRPr="008C447F">
              <w:rPr>
                <w:rFonts w:cs="Times New Roman" w:eastAsia="Times New Roman"/>
                <w:color w:val="000000"/>
                <w:sz w:val="22"/>
                <w:szCs w:val="22"/>
                <w:lang w:eastAsia="hr-HR" w:val="en-GB"/>
              </w:rPr>
              <w:t xml:space="preserve"> 7</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46.542,39    </w:t>
            </w:r>
          </w:p>
        </w:tc>
      </w:tr>
      <w:tr w:rsidTr="008C447F" w:rsidR="008C447F" w:rsidRPr="008C447F">
        <w:trPr>
          <w:trHeight w:val="433"/>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HARD-JURA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60204973674</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Bjelovar</w:t>
            </w:r>
            <w:proofErr w:type="spellEnd"/>
            <w:r w:rsidRPr="008C447F">
              <w:rPr>
                <w:rFonts w:cs="Times New Roman" w:eastAsia="Times New Roman"/>
                <w:color w:val="000000"/>
                <w:sz w:val="22"/>
                <w:szCs w:val="22"/>
                <w:lang w:eastAsia="hr-HR" w:val="en-GB"/>
              </w:rPr>
              <w:t xml:space="preserve">, J. </w:t>
            </w:r>
            <w:proofErr w:type="spellStart"/>
            <w:r w:rsidRPr="008C447F">
              <w:rPr>
                <w:rFonts w:cs="Times New Roman" w:eastAsia="Times New Roman"/>
                <w:color w:val="000000"/>
                <w:sz w:val="22"/>
                <w:szCs w:val="22"/>
                <w:lang w:eastAsia="hr-HR" w:val="en-GB"/>
              </w:rPr>
              <w:t>Jelačića</w:t>
            </w:r>
            <w:proofErr w:type="spellEnd"/>
            <w:r w:rsidRPr="008C447F">
              <w:rPr>
                <w:rFonts w:cs="Times New Roman" w:eastAsia="Times New Roman"/>
                <w:color w:val="000000"/>
                <w:sz w:val="22"/>
                <w:szCs w:val="22"/>
                <w:lang w:eastAsia="hr-HR" w:val="en-GB"/>
              </w:rPr>
              <w:t xml:space="preserve"> 11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29.941,48    </w:t>
            </w:r>
          </w:p>
        </w:tc>
      </w:tr>
      <w:tr w:rsidTr="008C447F" w:rsidR="008C447F" w:rsidRPr="008C447F">
        <w:trPr>
          <w:trHeight w:val="397"/>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INA - INDUSTRIJA NAFTE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27759560625</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Avenija</w:t>
            </w:r>
            <w:proofErr w:type="spellEnd"/>
            <w:r w:rsidRPr="008C447F">
              <w:rPr>
                <w:rFonts w:cs="Times New Roman" w:eastAsia="Times New Roman"/>
                <w:color w:val="000000"/>
                <w:sz w:val="22"/>
                <w:szCs w:val="22"/>
                <w:lang w:eastAsia="hr-HR" w:val="en-GB"/>
              </w:rPr>
              <w:t xml:space="preserve"> V. </w:t>
            </w:r>
            <w:proofErr w:type="spellStart"/>
            <w:r w:rsidRPr="008C447F">
              <w:rPr>
                <w:rFonts w:cs="Times New Roman" w:eastAsia="Times New Roman"/>
                <w:color w:val="000000"/>
                <w:sz w:val="22"/>
                <w:szCs w:val="22"/>
                <w:lang w:eastAsia="hr-HR" w:val="en-GB"/>
              </w:rPr>
              <w:t>Holjevca</w:t>
            </w:r>
            <w:proofErr w:type="spellEnd"/>
            <w:r w:rsidRPr="008C447F">
              <w:rPr>
                <w:rFonts w:cs="Times New Roman" w:eastAsia="Times New Roman"/>
                <w:color w:val="000000"/>
                <w:sz w:val="22"/>
                <w:szCs w:val="22"/>
                <w:lang w:eastAsia="hr-HR" w:val="en-GB"/>
              </w:rPr>
              <w:t xml:space="preserve"> 10</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616.755,49    </w:t>
            </w:r>
          </w:p>
        </w:tc>
      </w:tr>
      <w:tr w:rsidTr="008C447F" w:rsidR="008C447F" w:rsidRPr="008C447F">
        <w:trPr>
          <w:trHeight w:val="347"/>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REPUBLIKA HRVATSKA </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52634238587</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Katančićeva</w:t>
            </w:r>
            <w:proofErr w:type="spellEnd"/>
            <w:r w:rsidRPr="008C447F">
              <w:rPr>
                <w:rFonts w:cs="Times New Roman" w:eastAsia="Times New Roman"/>
                <w:color w:val="000000"/>
                <w:sz w:val="22"/>
                <w:szCs w:val="22"/>
                <w:lang w:eastAsia="hr-HR" w:val="en-GB"/>
              </w:rPr>
              <w:t xml:space="preserve"> 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30.587,41    </w:t>
            </w:r>
          </w:p>
        </w:tc>
      </w:tr>
      <w:tr w:rsidTr="008C447F" w:rsidR="008C447F" w:rsidRPr="008C447F">
        <w:trPr>
          <w:trHeight w:val="439"/>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HRVATSKE ŠUME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69693144506</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Lj</w:t>
            </w:r>
            <w:proofErr w:type="spellEnd"/>
            <w:r w:rsidRPr="008C447F">
              <w:rPr>
                <w:rFonts w:cs="Times New Roman" w:eastAsia="Times New Roman"/>
                <w:color w:val="000000"/>
                <w:sz w:val="22"/>
                <w:szCs w:val="22"/>
                <w:lang w:eastAsia="hr-HR" w:val="en-GB"/>
              </w:rPr>
              <w:t xml:space="preserve">. F. </w:t>
            </w:r>
            <w:proofErr w:type="spellStart"/>
            <w:r w:rsidRPr="008C447F">
              <w:rPr>
                <w:rFonts w:cs="Times New Roman" w:eastAsia="Times New Roman"/>
                <w:color w:val="000000"/>
                <w:sz w:val="22"/>
                <w:szCs w:val="22"/>
                <w:lang w:eastAsia="hr-HR" w:val="en-GB"/>
              </w:rPr>
              <w:t>Vukotinovića</w:t>
            </w:r>
            <w:proofErr w:type="spellEnd"/>
            <w:r w:rsidRPr="008C447F">
              <w:rPr>
                <w:rFonts w:cs="Times New Roman" w:eastAsia="Times New Roman"/>
                <w:color w:val="000000"/>
                <w:sz w:val="22"/>
                <w:szCs w:val="22"/>
                <w:lang w:eastAsia="hr-HR" w:val="en-GB"/>
              </w:rPr>
              <w:t xml:space="preserve"> 2</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1.196.109,38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HEP - Operator </w:t>
            </w:r>
            <w:proofErr w:type="spellStart"/>
            <w:r w:rsidRPr="008C447F">
              <w:rPr>
                <w:rFonts w:cs="Times New Roman" w:eastAsia="Times New Roman"/>
                <w:color w:val="000000"/>
                <w:sz w:val="22"/>
                <w:szCs w:val="22"/>
                <w:lang w:eastAsia="hr-HR" w:val="en-GB"/>
              </w:rPr>
              <w:t>distribucijskog</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sustava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46830600751</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Križ</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Trg</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sv</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Križa</w:t>
            </w:r>
            <w:proofErr w:type="spellEnd"/>
            <w:r w:rsidRPr="008C447F">
              <w:rPr>
                <w:rFonts w:cs="Times New Roman" w:eastAsia="Times New Roman"/>
                <w:color w:val="000000"/>
                <w:sz w:val="22"/>
                <w:szCs w:val="22"/>
                <w:lang w:eastAsia="hr-HR" w:val="en-GB"/>
              </w:rPr>
              <w:t xml:space="preserve"> 7</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116.374,32    </w:t>
            </w:r>
          </w:p>
        </w:tc>
      </w:tr>
      <w:tr w:rsidTr="008C447F" w:rsidR="008C447F" w:rsidRPr="008C447F">
        <w:trPr>
          <w:trHeight w:val="527"/>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GROMATIC KR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82769972632</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Zlatar</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Bistrica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Vladimira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Nazora</w:t>
            </w:r>
            <w:proofErr w:type="spellEnd"/>
            <w:r w:rsidRPr="008C447F">
              <w:rPr>
                <w:rFonts w:cs="Times New Roman" w:eastAsia="Times New Roman"/>
                <w:color w:val="000000"/>
                <w:sz w:val="22"/>
                <w:szCs w:val="22"/>
                <w:lang w:eastAsia="hr-HR" w:val="en-GB"/>
              </w:rPr>
              <w:t xml:space="preserve"> 65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32.848,93    </w:t>
            </w:r>
          </w:p>
        </w:tc>
      </w:tr>
      <w:tr w:rsidTr="008C447F" w:rsidR="008C447F" w:rsidRPr="008C447F">
        <w:trPr>
          <w:trHeight w:val="407"/>
        </w:trPr>
        <w:tc>
          <w:tcPr>
            <w:tcW w:type="pct" w:w="1250"/>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INTEREUROPA, </w:t>
            </w:r>
            <w:proofErr w:type="spellStart"/>
            <w:r w:rsidRPr="008C447F">
              <w:rPr>
                <w:rFonts w:cs="Times New Roman" w:eastAsia="Times New Roman"/>
                <w:color w:val="000000"/>
                <w:sz w:val="22"/>
                <w:szCs w:val="22"/>
                <w:lang w:eastAsia="hr-HR" w:val="en-GB"/>
              </w:rPr>
              <w:t>logističke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usluge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85514716931</w:t>
            </w:r>
          </w:p>
        </w:tc>
        <w:tc>
          <w:tcPr>
            <w:tcW w:type="pct" w:w="1834"/>
            <w:tcBorders>
              <w:top w:space="0" w:sz="4" w:color="auto" w:val="single"/>
              <w:left w:space="0" w:sz="4" w:color="auto" w:val="single"/>
              <w:bottom w:space="0" w:sz="4" w:color="auto" w:val="single"/>
              <w:right w:space="0" w:sz="4" w:color="auto" w:val="single"/>
            </w:tcBorders>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Josipa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Lončara</w:t>
            </w:r>
            <w:proofErr w:type="spellEnd"/>
            <w:r w:rsidRPr="008C447F">
              <w:rPr>
                <w:rFonts w:cs="Times New Roman" w:eastAsia="Times New Roman"/>
                <w:color w:val="000000"/>
                <w:sz w:val="22"/>
                <w:szCs w:val="22"/>
                <w:lang w:eastAsia="hr-HR" w:val="en-GB"/>
              </w:rPr>
              <w:t xml:space="preserve"> 3</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18.033,14    </w:t>
            </w:r>
          </w:p>
        </w:tc>
      </w:tr>
      <w:tr w:rsidTr="008C447F" w:rsidR="008C447F" w:rsidRPr="008C447F">
        <w:trPr>
          <w:trHeight w:val="48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PEVEC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73660371074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Bjelovar</w:t>
            </w:r>
            <w:proofErr w:type="spellEnd"/>
            <w:r w:rsidRPr="008C447F">
              <w:rPr>
                <w:rFonts w:cs="Times New Roman" w:eastAsia="Times New Roman"/>
                <w:color w:val="000000"/>
                <w:sz w:val="22"/>
                <w:szCs w:val="22"/>
                <w:lang w:eastAsia="hr-HR" w:val="en-GB"/>
              </w:rPr>
              <w:t xml:space="preserve">, Ante </w:t>
            </w:r>
            <w:proofErr w:type="spellStart"/>
            <w:r w:rsidRPr="008C447F">
              <w:rPr>
                <w:rFonts w:cs="Times New Roman" w:eastAsia="Times New Roman"/>
                <w:color w:val="000000"/>
                <w:sz w:val="22"/>
                <w:szCs w:val="22"/>
                <w:lang w:eastAsia="hr-HR" w:val="en-GB"/>
              </w:rPr>
              <w:t>Trumbića</w:t>
            </w:r>
            <w:proofErr w:type="spellEnd"/>
            <w:r w:rsidRPr="008C447F">
              <w:rPr>
                <w:rFonts w:cs="Times New Roman" w:eastAsia="Times New Roman"/>
                <w:color w:val="000000"/>
                <w:sz w:val="22"/>
                <w:szCs w:val="22"/>
                <w:lang w:eastAsia="hr-HR" w:val="en-GB"/>
              </w:rPr>
              <w:t xml:space="preserve"> 1b</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5.500,49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ELEKTROMETAL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45669853088</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Bjelovar</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Ferde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Rusana</w:t>
            </w:r>
            <w:proofErr w:type="spellEnd"/>
            <w:r w:rsidRPr="008C447F">
              <w:rPr>
                <w:rFonts w:cs="Times New Roman" w:eastAsia="Times New Roman"/>
                <w:color w:val="000000"/>
                <w:sz w:val="22"/>
                <w:szCs w:val="22"/>
                <w:lang w:eastAsia="hr-HR" w:val="en-GB"/>
              </w:rPr>
              <w:t xml:space="preserve"> 21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1.730,97    </w:t>
            </w:r>
          </w:p>
        </w:tc>
      </w:tr>
      <w:tr w:rsidTr="008C447F" w:rsidR="008C447F" w:rsidRPr="008C447F">
        <w:trPr>
          <w:trHeight w:val="771"/>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HRVATSKI TELEKOM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 xml:space="preserve">. </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81793146560</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Roberta </w:t>
            </w:r>
            <w:proofErr w:type="spellStart"/>
            <w:r w:rsidRPr="008C447F">
              <w:rPr>
                <w:rFonts w:cs="Times New Roman" w:eastAsia="Times New Roman"/>
                <w:color w:val="000000"/>
                <w:sz w:val="22"/>
                <w:szCs w:val="22"/>
                <w:lang w:eastAsia="hr-HR" w:val="en-GB"/>
              </w:rPr>
              <w:t>Frangeša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Mihano-vića</w:t>
            </w:r>
            <w:proofErr w:type="spellEnd"/>
            <w:r w:rsidRPr="008C447F">
              <w:rPr>
                <w:rFonts w:cs="Times New Roman" w:eastAsia="Times New Roman"/>
                <w:color w:val="000000"/>
                <w:sz w:val="22"/>
                <w:szCs w:val="22"/>
                <w:lang w:eastAsia="hr-HR" w:val="en-GB"/>
              </w:rPr>
              <w:t xml:space="preserve"> 9</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88.556,45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HRVATSKO DRUŠTVO SKLADATELJA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56668956985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Berislavićeva</w:t>
            </w:r>
            <w:proofErr w:type="spellEnd"/>
            <w:r w:rsidRPr="008C447F">
              <w:rPr>
                <w:rFonts w:cs="Times New Roman" w:eastAsia="Times New Roman"/>
                <w:color w:val="000000"/>
                <w:sz w:val="22"/>
                <w:szCs w:val="22"/>
                <w:lang w:eastAsia="hr-HR" w:val="en-GB"/>
              </w:rPr>
              <w:t xml:space="preserve"> 9</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1.288,40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AUTO-FUNTANA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38206767829</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Sesvete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Otona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Ivekovića</w:t>
            </w:r>
            <w:proofErr w:type="spellEnd"/>
            <w:r w:rsidRPr="008C447F">
              <w:rPr>
                <w:rFonts w:cs="Times New Roman" w:eastAsia="Times New Roman"/>
                <w:color w:val="000000"/>
                <w:sz w:val="22"/>
                <w:szCs w:val="22"/>
                <w:lang w:eastAsia="hr-HR" w:val="en-GB"/>
              </w:rPr>
              <w:t xml:space="preserve"> 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313.575,45    </w:t>
            </w:r>
          </w:p>
        </w:tc>
      </w:tr>
      <w:tr w:rsidTr="008C447F" w:rsidR="008C447F" w:rsidRPr="008C447F">
        <w:trPr>
          <w:trHeight w:val="616"/>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BUBAN JOSIP</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91350387514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Šimljana</w:t>
            </w:r>
            <w:proofErr w:type="spellEnd"/>
            <w:r w:rsidRPr="008C447F">
              <w:rPr>
                <w:rFonts w:cs="Times New Roman" w:eastAsia="Times New Roman"/>
                <w:color w:val="000000"/>
                <w:sz w:val="22"/>
                <w:szCs w:val="22"/>
                <w:lang w:eastAsia="hr-HR" w:val="en-GB"/>
              </w:rPr>
              <w:t xml:space="preserve"> 45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3.060,02    </w:t>
            </w:r>
          </w:p>
        </w:tc>
      </w:tr>
      <w:tr w:rsidTr="008C447F" w:rsidR="008C447F" w:rsidRPr="008C447F">
        <w:trPr>
          <w:trHeight w:val="56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HAĐASIJA IVAN</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28942756008</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Šimljana</w:t>
            </w:r>
            <w:proofErr w:type="spellEnd"/>
            <w:r w:rsidRPr="008C447F">
              <w:rPr>
                <w:rFonts w:cs="Times New Roman" w:eastAsia="Times New Roman"/>
                <w:color w:val="000000"/>
                <w:sz w:val="22"/>
                <w:szCs w:val="22"/>
                <w:lang w:eastAsia="hr-HR" w:val="en-GB"/>
              </w:rPr>
              <w:t xml:space="preserve"> 31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4.865,50    </w:t>
            </w:r>
          </w:p>
        </w:tc>
      </w:tr>
      <w:tr w:rsidTr="008C447F" w:rsidR="008C447F" w:rsidRPr="008C447F">
        <w:trPr>
          <w:trHeight w:val="54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KRPAN MIROSLAV</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80956641312</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Šimljanica</w:t>
            </w:r>
            <w:proofErr w:type="spellEnd"/>
            <w:r w:rsidRPr="008C447F">
              <w:rPr>
                <w:rFonts w:cs="Times New Roman" w:eastAsia="Times New Roman"/>
                <w:color w:val="000000"/>
                <w:sz w:val="22"/>
                <w:szCs w:val="22"/>
                <w:lang w:eastAsia="hr-HR" w:val="en-GB"/>
              </w:rPr>
              <w:t xml:space="preserve"> 86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9.737,78    </w:t>
            </w:r>
          </w:p>
        </w:tc>
      </w:tr>
      <w:tr w:rsidTr="008C447F" w:rsidR="008C447F" w:rsidRPr="008C447F">
        <w:trPr>
          <w:trHeight w:val="57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KRPAN SLAVICA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97667432680</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Šimljana</w:t>
            </w:r>
            <w:proofErr w:type="spellEnd"/>
            <w:r w:rsidRPr="008C447F">
              <w:rPr>
                <w:rFonts w:cs="Times New Roman" w:eastAsia="Times New Roman"/>
                <w:color w:val="000000"/>
                <w:sz w:val="22"/>
                <w:szCs w:val="22"/>
                <w:lang w:eastAsia="hr-HR" w:val="en-GB"/>
              </w:rPr>
              <w:t xml:space="preserve"> 86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31.861,89    </w:t>
            </w:r>
          </w:p>
        </w:tc>
      </w:tr>
      <w:tr w:rsidTr="008C447F" w:rsidR="008C447F" w:rsidRPr="008C447F">
        <w:trPr>
          <w:trHeight w:val="94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HRVATSKE VODE </w:t>
            </w:r>
            <w:proofErr w:type="spellStart"/>
            <w:r w:rsidRPr="008C447F">
              <w:rPr>
                <w:rFonts w:cs="Times New Roman" w:eastAsia="Times New Roman"/>
                <w:color w:val="000000"/>
                <w:sz w:val="22"/>
                <w:szCs w:val="22"/>
                <w:lang w:eastAsia="hr-HR" w:val="en-GB"/>
              </w:rPr>
              <w:t>Vodnogospodarski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odjel</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srednju</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donju</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lastRenderedPageBreak/>
              <w:t>Savu</w:t>
            </w:r>
            <w:proofErr w:type="spellEnd"/>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lastRenderedPageBreak/>
              <w:t>28921383001</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Ulica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grada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Vukovara</w:t>
            </w:r>
            <w:proofErr w:type="spellEnd"/>
            <w:r w:rsidRPr="008C447F">
              <w:rPr>
                <w:rFonts w:cs="Times New Roman" w:eastAsia="Times New Roman"/>
                <w:color w:val="000000"/>
                <w:sz w:val="22"/>
                <w:szCs w:val="22"/>
                <w:lang w:eastAsia="hr-HR" w:val="en-GB"/>
              </w:rPr>
              <w:t xml:space="preserve"> 220</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153.409,17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lastRenderedPageBreak/>
              <w:t xml:space="preserve">SIPAS GALDOVO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03122118779</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Sisak</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Galdovačka</w:t>
            </w:r>
            <w:proofErr w:type="spellEnd"/>
            <w:r w:rsidRPr="008C447F">
              <w:rPr>
                <w:rFonts w:cs="Times New Roman" w:eastAsia="Times New Roman"/>
                <w:color w:val="000000"/>
                <w:sz w:val="22"/>
                <w:szCs w:val="22"/>
                <w:lang w:eastAsia="hr-HR" w:val="en-GB"/>
              </w:rPr>
              <w:t xml:space="preserve"> 4</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14.337,64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A.M.S. BIOMASA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82615537835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Darda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Sv</w:t>
            </w:r>
            <w:proofErr w:type="spellEnd"/>
            <w:r w:rsidRPr="008C447F">
              <w:rPr>
                <w:rFonts w:cs="Times New Roman" w:eastAsia="Times New Roman"/>
                <w:color w:val="000000"/>
                <w:sz w:val="22"/>
                <w:szCs w:val="22"/>
                <w:lang w:eastAsia="hr-HR" w:val="en-GB"/>
              </w:rPr>
              <w:t xml:space="preserve">. I. </w:t>
            </w:r>
            <w:proofErr w:type="spellStart"/>
            <w:r w:rsidRPr="008C447F">
              <w:rPr>
                <w:rFonts w:cs="Times New Roman" w:eastAsia="Times New Roman"/>
                <w:color w:val="000000"/>
                <w:sz w:val="22"/>
                <w:szCs w:val="22"/>
                <w:lang w:eastAsia="hr-HR" w:val="en-GB"/>
              </w:rPr>
              <w:t>Krstitelja</w:t>
            </w:r>
            <w:proofErr w:type="spellEnd"/>
            <w:r w:rsidRPr="008C447F">
              <w:rPr>
                <w:rFonts w:cs="Times New Roman" w:eastAsia="Times New Roman"/>
                <w:color w:val="000000"/>
                <w:sz w:val="22"/>
                <w:szCs w:val="22"/>
                <w:lang w:eastAsia="hr-HR" w:val="en-GB"/>
              </w:rPr>
              <w:t xml:space="preserve"> 82</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31.439,63    </w:t>
            </w:r>
          </w:p>
        </w:tc>
      </w:tr>
      <w:tr w:rsidTr="008C447F" w:rsidR="008C447F" w:rsidRPr="008C447F">
        <w:trPr>
          <w:trHeight w:val="44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PEJČIN AUGUSTIN</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50665452645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Kamnik</w:t>
            </w:r>
            <w:proofErr w:type="spellEnd"/>
            <w:r w:rsidRPr="008C447F">
              <w:rPr>
                <w:rFonts w:cs="Times New Roman" w:eastAsia="Times New Roman"/>
                <w:color w:val="000000"/>
                <w:sz w:val="22"/>
                <w:szCs w:val="22"/>
                <w:lang w:eastAsia="hr-HR" w:val="en-GB"/>
              </w:rPr>
              <w:t xml:space="preserve">, Pot 27. </w:t>
            </w:r>
            <w:proofErr w:type="spellStart"/>
            <w:r w:rsidRPr="008C447F">
              <w:rPr>
                <w:rFonts w:cs="Times New Roman" w:eastAsia="Times New Roman"/>
                <w:color w:val="000000"/>
                <w:sz w:val="22"/>
                <w:szCs w:val="22"/>
                <w:lang w:eastAsia="hr-HR" w:val="en-GB"/>
              </w:rPr>
              <w:t>Julija</w:t>
            </w:r>
            <w:proofErr w:type="spellEnd"/>
            <w:r w:rsidRPr="008C447F">
              <w:rPr>
                <w:rFonts w:cs="Times New Roman" w:eastAsia="Times New Roman"/>
                <w:color w:val="000000"/>
                <w:sz w:val="22"/>
                <w:szCs w:val="22"/>
                <w:lang w:eastAsia="hr-HR" w:val="en-GB"/>
              </w:rPr>
              <w:t xml:space="preserve"> 3</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9.113,88    </w:t>
            </w:r>
          </w:p>
        </w:tc>
      </w:tr>
      <w:tr w:rsidTr="008C447F" w:rsidR="008C447F" w:rsidRPr="008C447F">
        <w:trPr>
          <w:trHeight w:val="94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PAVLINIĆ STJEPAN </w:t>
            </w:r>
            <w:proofErr w:type="spellStart"/>
            <w:r w:rsidRPr="008C447F">
              <w:rPr>
                <w:rFonts w:cs="Times New Roman" w:eastAsia="Times New Roman"/>
                <w:color w:val="000000"/>
                <w:sz w:val="22"/>
                <w:szCs w:val="22"/>
                <w:lang w:eastAsia="hr-HR" w:val="en-GB"/>
              </w:rPr>
              <w:t>vl</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stolarske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radionice</w:t>
            </w:r>
            <w:proofErr w:type="spellEnd"/>
            <w:r w:rsidRPr="008C447F">
              <w:rPr>
                <w:rFonts w:cs="Times New Roman" w:eastAsia="Times New Roman"/>
                <w:color w:val="000000"/>
                <w:sz w:val="22"/>
                <w:szCs w:val="22"/>
                <w:lang w:eastAsia="hr-HR" w:val="en-GB"/>
              </w:rPr>
              <w:t xml:space="preserve"> PAVLINIĆ</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48172349311</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Gornja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Gračenica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Zagrebačka</w:t>
            </w:r>
            <w:proofErr w:type="spellEnd"/>
            <w:r w:rsidRPr="008C447F">
              <w:rPr>
                <w:rFonts w:cs="Times New Roman" w:eastAsia="Times New Roman"/>
                <w:color w:val="000000"/>
                <w:sz w:val="22"/>
                <w:szCs w:val="22"/>
                <w:lang w:eastAsia="hr-HR" w:val="en-GB"/>
              </w:rPr>
              <w:t xml:space="preserve"> 76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10.191,64    </w:t>
            </w:r>
          </w:p>
        </w:tc>
      </w:tr>
      <w:tr w:rsidTr="008C447F" w:rsidR="008C447F" w:rsidRPr="008C447F">
        <w:trPr>
          <w:trHeight w:val="72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ZAGREBAČKA BANKA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92963223473</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Trg</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bana</w:t>
            </w:r>
            <w:proofErr w:type="spellEnd"/>
            <w:r w:rsidRPr="008C447F">
              <w:rPr>
                <w:rFonts w:cs="Times New Roman" w:eastAsia="Times New Roman"/>
                <w:color w:val="000000"/>
                <w:sz w:val="22"/>
                <w:szCs w:val="22"/>
                <w:lang w:eastAsia="hr-HR" w:val="en-GB"/>
              </w:rPr>
              <w:t xml:space="preserve"> J. </w:t>
            </w:r>
            <w:proofErr w:type="spellStart"/>
            <w:r w:rsidRPr="008C447F">
              <w:rPr>
                <w:rFonts w:cs="Times New Roman" w:eastAsia="Times New Roman"/>
                <w:color w:val="000000"/>
                <w:sz w:val="22"/>
                <w:szCs w:val="22"/>
                <w:lang w:eastAsia="hr-HR" w:val="en-GB"/>
              </w:rPr>
              <w:t>Jelačića</w:t>
            </w:r>
            <w:proofErr w:type="spellEnd"/>
            <w:r w:rsidRPr="008C447F">
              <w:rPr>
                <w:rFonts w:cs="Times New Roman" w:eastAsia="Times New Roman"/>
                <w:color w:val="000000"/>
                <w:sz w:val="22"/>
                <w:szCs w:val="22"/>
                <w:lang w:eastAsia="hr-HR" w:val="en-GB"/>
              </w:rPr>
              <w:t xml:space="preserve"> 10</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3.043.100,01    </w:t>
            </w:r>
          </w:p>
        </w:tc>
      </w:tr>
      <w:tr w:rsidTr="008C447F" w:rsidR="008C447F" w:rsidRPr="008C447F">
        <w:trPr>
          <w:trHeight w:val="566"/>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GRAD GAREŠNICA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58382750026</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Vladimira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Nazora</w:t>
            </w:r>
            <w:proofErr w:type="spellEnd"/>
            <w:r w:rsidRPr="008C447F">
              <w:rPr>
                <w:rFonts w:cs="Times New Roman" w:eastAsia="Times New Roman"/>
                <w:color w:val="000000"/>
                <w:sz w:val="22"/>
                <w:szCs w:val="22"/>
                <w:lang w:eastAsia="hr-HR" w:val="en-GB"/>
              </w:rPr>
              <w:t xml:space="preserve"> 20a</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161.861,15    </w:t>
            </w:r>
          </w:p>
        </w:tc>
      </w:tr>
      <w:tr w:rsidTr="008C447F" w:rsidR="008C447F" w:rsidRPr="008C447F">
        <w:trPr>
          <w:trHeight w:val="126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HRVATSKI ZAVOD ZA ZDRAVSTVENO OSIGURANJE, REGIONALNI URED ZAGREB, PODRUČNA SLUŽBA BJELOVAR</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02958272670</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Bjelovar</w:t>
            </w:r>
            <w:proofErr w:type="spellEnd"/>
            <w:r w:rsidRPr="008C447F">
              <w:rPr>
                <w:rFonts w:cs="Times New Roman" w:eastAsia="Times New Roman"/>
                <w:color w:val="000000"/>
                <w:sz w:val="22"/>
                <w:szCs w:val="22"/>
                <w:lang w:eastAsia="hr-HR" w:val="en-GB"/>
              </w:rPr>
              <w:t>, p.p. 7</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7.750,79    </w:t>
            </w:r>
          </w:p>
        </w:tc>
      </w:tr>
      <w:tr w:rsidTr="008C447F" w:rsidR="008C447F" w:rsidRPr="008C447F">
        <w:trPr>
          <w:trHeight w:val="477"/>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AD AKTIVA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68538510043</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Varaždin</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Zagrebačka</w:t>
            </w:r>
            <w:proofErr w:type="spellEnd"/>
            <w:r w:rsidRPr="008C447F">
              <w:rPr>
                <w:rFonts w:cs="Times New Roman" w:eastAsia="Times New Roman"/>
                <w:color w:val="000000"/>
                <w:sz w:val="22"/>
                <w:szCs w:val="22"/>
                <w:lang w:eastAsia="hr-HR" w:val="en-GB"/>
              </w:rPr>
              <w:t xml:space="preserve"> 25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74.604,18    </w:t>
            </w:r>
          </w:p>
        </w:tc>
      </w:tr>
      <w:tr w:rsidTr="008C447F" w:rsidR="008C447F" w:rsidRPr="008C447F">
        <w:trPr>
          <w:trHeight w:val="69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ZAGREBAČKI HOLDING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85584865987</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Ulica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grada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Vukovara</w:t>
            </w:r>
            <w:proofErr w:type="spellEnd"/>
            <w:r w:rsidRPr="008C447F">
              <w:rPr>
                <w:rFonts w:cs="Times New Roman" w:eastAsia="Times New Roman"/>
                <w:color w:val="000000"/>
                <w:sz w:val="22"/>
                <w:szCs w:val="22"/>
                <w:lang w:eastAsia="hr-HR" w:val="en-GB"/>
              </w:rPr>
              <w:t xml:space="preserve"> 41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354,34    </w:t>
            </w:r>
          </w:p>
        </w:tc>
      </w:tr>
      <w:tr w:rsidTr="008C447F" w:rsidR="008C447F" w:rsidRPr="008C447F">
        <w:trPr>
          <w:trHeight w:val="94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SVEUČILIŠTE U ZAGREBU FAKULTET KEMIJSKOG INŽENJERSTVA I TEHNOLOGIJE</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71259740533</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Marulićev</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trg</w:t>
            </w:r>
            <w:proofErr w:type="spellEnd"/>
            <w:r w:rsidRPr="008C447F">
              <w:rPr>
                <w:rFonts w:cs="Times New Roman" w:eastAsia="Times New Roman"/>
                <w:color w:val="000000"/>
                <w:sz w:val="22"/>
                <w:szCs w:val="22"/>
                <w:lang w:eastAsia="hr-HR" w:val="en-GB"/>
              </w:rPr>
              <w:t xml:space="preserve"> 19</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25.740,64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KRETIĆ DRAGUTIN </w:t>
            </w:r>
            <w:proofErr w:type="spellStart"/>
            <w:r w:rsidRPr="008C447F">
              <w:rPr>
                <w:rFonts w:cs="Times New Roman" w:eastAsia="Times New Roman"/>
                <w:color w:val="000000"/>
                <w:sz w:val="22"/>
                <w:szCs w:val="22"/>
                <w:lang w:eastAsia="hr-HR" w:val="en-GB"/>
              </w:rPr>
              <w:t>vl</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obrta</w:t>
            </w:r>
            <w:proofErr w:type="spellEnd"/>
            <w:r w:rsidRPr="008C447F">
              <w:rPr>
                <w:rFonts w:cs="Times New Roman" w:eastAsia="Times New Roman"/>
                <w:color w:val="000000"/>
                <w:sz w:val="22"/>
                <w:szCs w:val="22"/>
                <w:lang w:eastAsia="hr-HR" w:val="en-GB"/>
              </w:rPr>
              <w:t xml:space="preserve"> IZRADA PALETA DK</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40422980405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Stupovača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Stupovača</w:t>
            </w:r>
            <w:proofErr w:type="spellEnd"/>
            <w:r w:rsidRPr="008C447F">
              <w:rPr>
                <w:rFonts w:cs="Times New Roman" w:eastAsia="Times New Roman"/>
                <w:color w:val="000000"/>
                <w:sz w:val="22"/>
                <w:szCs w:val="22"/>
                <w:lang w:eastAsia="hr-HR" w:val="en-GB"/>
              </w:rPr>
              <w:t xml:space="preserve"> 15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19.150,00    </w:t>
            </w:r>
          </w:p>
        </w:tc>
      </w:tr>
      <w:tr w:rsidTr="008C447F" w:rsidR="008C447F" w:rsidRPr="008C447F">
        <w:trPr>
          <w:trHeight w:val="60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RWE ENERGIJA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81103558092</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Capraška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ulica</w:t>
            </w:r>
            <w:proofErr w:type="spellEnd"/>
            <w:r w:rsidRPr="008C447F">
              <w:rPr>
                <w:rFonts w:cs="Times New Roman" w:eastAsia="Times New Roman"/>
                <w:color w:val="000000"/>
                <w:sz w:val="22"/>
                <w:szCs w:val="22"/>
                <w:lang w:eastAsia="hr-HR" w:val="en-GB"/>
              </w:rPr>
              <w:t xml:space="preserve"> 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395.884,09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CROATIA OSIGURANJE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26187994862</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Miramarska</w:t>
            </w:r>
            <w:proofErr w:type="spellEnd"/>
            <w:r w:rsidRPr="008C447F">
              <w:rPr>
                <w:rFonts w:cs="Times New Roman" w:eastAsia="Times New Roman"/>
                <w:color w:val="000000"/>
                <w:sz w:val="22"/>
                <w:szCs w:val="22"/>
                <w:lang w:eastAsia="hr-HR" w:val="en-GB"/>
              </w:rPr>
              <w:t xml:space="preserve"> 22</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136.263,56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CRODUX PLIN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50388109754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Savska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opatovina</w:t>
            </w:r>
            <w:proofErr w:type="spellEnd"/>
            <w:r w:rsidRPr="008C447F">
              <w:rPr>
                <w:rFonts w:cs="Times New Roman" w:eastAsia="Times New Roman"/>
                <w:color w:val="000000"/>
                <w:sz w:val="22"/>
                <w:szCs w:val="22"/>
                <w:lang w:eastAsia="hr-HR" w:val="en-GB"/>
              </w:rPr>
              <w:t xml:space="preserve"> 36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154.552,87    </w:t>
            </w:r>
          </w:p>
        </w:tc>
      </w:tr>
      <w:tr w:rsidTr="008C447F" w:rsidR="008C447F" w:rsidRPr="008C447F">
        <w:trPr>
          <w:trHeight w:val="479"/>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SKDD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64406809162</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Heinzelova</w:t>
            </w:r>
            <w:proofErr w:type="spellEnd"/>
            <w:r w:rsidRPr="008C447F">
              <w:rPr>
                <w:rFonts w:cs="Times New Roman" w:eastAsia="Times New Roman"/>
                <w:color w:val="000000"/>
                <w:sz w:val="22"/>
                <w:szCs w:val="22"/>
                <w:lang w:eastAsia="hr-HR" w:val="en-GB"/>
              </w:rPr>
              <w:t xml:space="preserve"> 62a</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36.417,81    </w:t>
            </w:r>
          </w:p>
        </w:tc>
      </w:tr>
      <w:tr w:rsidTr="008C447F" w:rsidR="008C447F" w:rsidRPr="008C447F">
        <w:trPr>
          <w:trHeight w:val="53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HEBA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31968262767</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Koprivnica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Štaglinec</w:t>
            </w:r>
            <w:proofErr w:type="spellEnd"/>
            <w:r w:rsidRPr="008C447F">
              <w:rPr>
                <w:rFonts w:cs="Times New Roman" w:eastAsia="Times New Roman"/>
                <w:color w:val="000000"/>
                <w:sz w:val="22"/>
                <w:szCs w:val="22"/>
                <w:lang w:eastAsia="hr-HR" w:val="en-GB"/>
              </w:rPr>
              <w:t xml:space="preserve"> 66g</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314.700,01    </w:t>
            </w:r>
          </w:p>
        </w:tc>
      </w:tr>
      <w:tr w:rsidTr="008C447F" w:rsidR="008C447F" w:rsidRPr="008C447F">
        <w:trPr>
          <w:trHeight w:val="1009"/>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lastRenderedPageBreak/>
              <w:t>MINISTARSTVO FINANCIJA POREZNA UPRAVA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18683136487</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Boškovićeva</w:t>
            </w:r>
            <w:proofErr w:type="spellEnd"/>
            <w:r w:rsidRPr="008C447F">
              <w:rPr>
                <w:rFonts w:cs="Times New Roman" w:eastAsia="Times New Roman"/>
                <w:color w:val="000000"/>
                <w:sz w:val="22"/>
                <w:szCs w:val="22"/>
                <w:lang w:eastAsia="hr-HR" w:val="en-GB"/>
              </w:rPr>
              <w:t xml:space="preserve"> 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2.344.836,90</w:t>
            </w:r>
          </w:p>
        </w:tc>
      </w:tr>
      <w:tr w:rsidTr="008C447F" w:rsidR="008C447F" w:rsidRPr="008C447F">
        <w:trPr>
          <w:trHeight w:val="94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JAVNA VATROGASNA POSTROJBA GAREŠNICA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60627949200</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Matije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Gupca</w:t>
            </w:r>
            <w:proofErr w:type="spellEnd"/>
            <w:r w:rsidRPr="008C447F">
              <w:rPr>
                <w:rFonts w:cs="Times New Roman" w:eastAsia="Times New Roman"/>
                <w:color w:val="000000"/>
                <w:sz w:val="22"/>
                <w:szCs w:val="22"/>
                <w:lang w:eastAsia="hr-HR" w:val="en-GB"/>
              </w:rPr>
              <w:t xml:space="preserve"> 136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1.127,14    </w:t>
            </w:r>
          </w:p>
        </w:tc>
      </w:tr>
      <w:tr w:rsidTr="008C447F" w:rsidR="008C447F" w:rsidRPr="008C447F">
        <w:trPr>
          <w:trHeight w:val="694"/>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HRVATSKI LOVAČKI SAVEZ</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28817560444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Vladimira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Nazora</w:t>
            </w:r>
            <w:proofErr w:type="spellEnd"/>
            <w:r w:rsidRPr="008C447F">
              <w:rPr>
                <w:rFonts w:cs="Times New Roman" w:eastAsia="Times New Roman"/>
                <w:color w:val="000000"/>
                <w:sz w:val="22"/>
                <w:szCs w:val="22"/>
                <w:lang w:eastAsia="hr-HR" w:val="en-GB"/>
              </w:rPr>
              <w:t xml:space="preserve"> 63</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325.725,85    </w:t>
            </w:r>
          </w:p>
        </w:tc>
      </w:tr>
      <w:tr w:rsidTr="008C447F" w:rsidR="008C447F" w:rsidRPr="008C447F">
        <w:trPr>
          <w:trHeight w:val="983"/>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ERSTE &amp; STEIER-MARKISCHE BANK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23057039320</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Rijeka, </w:t>
            </w:r>
            <w:proofErr w:type="spellStart"/>
            <w:r w:rsidRPr="008C447F">
              <w:rPr>
                <w:rFonts w:cs="Times New Roman" w:eastAsia="Times New Roman"/>
                <w:color w:val="000000"/>
                <w:sz w:val="22"/>
                <w:szCs w:val="22"/>
                <w:lang w:eastAsia="hr-HR" w:val="en-GB"/>
              </w:rPr>
              <w:t>Jadranski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trg</w:t>
            </w:r>
            <w:proofErr w:type="spellEnd"/>
            <w:r w:rsidRPr="008C447F">
              <w:rPr>
                <w:rFonts w:cs="Times New Roman" w:eastAsia="Times New Roman"/>
                <w:color w:val="000000"/>
                <w:sz w:val="22"/>
                <w:szCs w:val="22"/>
                <w:lang w:eastAsia="hr-HR" w:val="en-GB"/>
              </w:rPr>
              <w:t xml:space="preserve"> 3a</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23.321.150,53    </w:t>
            </w:r>
          </w:p>
        </w:tc>
      </w:tr>
      <w:tr w:rsidTr="008C447F" w:rsidR="008C447F" w:rsidRPr="008C447F">
        <w:trPr>
          <w:trHeight w:val="31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ERSTE CARD CLUB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85941596441</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Praška</w:t>
            </w:r>
            <w:proofErr w:type="spellEnd"/>
            <w:r w:rsidRPr="008C447F">
              <w:rPr>
                <w:rFonts w:cs="Times New Roman" w:eastAsia="Times New Roman"/>
                <w:color w:val="000000"/>
                <w:sz w:val="22"/>
                <w:szCs w:val="22"/>
                <w:lang w:eastAsia="hr-HR" w:val="en-GB"/>
              </w:rPr>
              <w:t xml:space="preserve"> 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52.841,02    </w:t>
            </w:r>
          </w:p>
        </w:tc>
      </w:tr>
      <w:tr w:rsidTr="008C447F" w:rsidR="008C447F" w:rsidRPr="008C447F">
        <w:trPr>
          <w:trHeight w:val="73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HEP-OPSKRBA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63073332379</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Zagreb, </w:t>
            </w:r>
            <w:proofErr w:type="spellStart"/>
            <w:r w:rsidRPr="008C447F">
              <w:rPr>
                <w:rFonts w:cs="Times New Roman" w:eastAsia="Times New Roman"/>
                <w:color w:val="000000"/>
                <w:sz w:val="22"/>
                <w:szCs w:val="22"/>
                <w:lang w:eastAsia="hr-HR" w:val="en-GB"/>
              </w:rPr>
              <w:t>Ulica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grada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Vukovara</w:t>
            </w:r>
            <w:proofErr w:type="spellEnd"/>
            <w:r w:rsidRPr="008C447F">
              <w:rPr>
                <w:rFonts w:cs="Times New Roman" w:eastAsia="Times New Roman"/>
                <w:color w:val="000000"/>
                <w:sz w:val="22"/>
                <w:szCs w:val="22"/>
                <w:lang w:eastAsia="hr-HR" w:val="en-GB"/>
              </w:rPr>
              <w:t xml:space="preserve"> 37</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562.540,85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PONIKVE USLUGA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92143159456</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Krk</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Vršanska</w:t>
            </w:r>
            <w:proofErr w:type="spellEnd"/>
            <w:r w:rsidRPr="008C447F">
              <w:rPr>
                <w:rFonts w:cs="Times New Roman" w:eastAsia="Times New Roman"/>
                <w:color w:val="000000"/>
                <w:sz w:val="22"/>
                <w:szCs w:val="22"/>
                <w:lang w:eastAsia="hr-HR" w:val="en-GB"/>
              </w:rPr>
              <w:t xml:space="preserve"> 14</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3.686,14    </w:t>
            </w:r>
          </w:p>
        </w:tc>
      </w:tr>
      <w:tr w:rsidTr="008C447F" w:rsidR="008C447F" w:rsidRPr="008C447F">
        <w:trPr>
          <w:trHeight w:val="315"/>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PONIKVE VODA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Krk</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Vršanska</w:t>
            </w:r>
            <w:proofErr w:type="spellEnd"/>
            <w:r w:rsidRPr="008C447F">
              <w:rPr>
                <w:rFonts w:cs="Times New Roman" w:eastAsia="Times New Roman"/>
                <w:color w:val="000000"/>
                <w:sz w:val="22"/>
                <w:szCs w:val="22"/>
                <w:lang w:eastAsia="hr-HR" w:val="en-GB"/>
              </w:rPr>
              <w:t xml:space="preserve"> 14</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360,60    </w:t>
            </w:r>
          </w:p>
        </w:tc>
      </w:tr>
      <w:tr w:rsidTr="008C447F" w:rsidR="008C447F" w:rsidRPr="008C447F">
        <w:trPr>
          <w:trHeight w:val="471"/>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ŠETIT DRAGUTIN</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80585086744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Oštri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zid</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Oštri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zid</w:t>
            </w:r>
            <w:proofErr w:type="spellEnd"/>
            <w:r w:rsidRPr="008C447F">
              <w:rPr>
                <w:rFonts w:cs="Times New Roman" w:eastAsia="Times New Roman"/>
                <w:color w:val="000000"/>
                <w:sz w:val="22"/>
                <w:szCs w:val="22"/>
                <w:lang w:eastAsia="hr-HR" w:val="en-GB"/>
              </w:rPr>
              <w:t xml:space="preserve"> 53</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18.000,00    </w:t>
            </w:r>
          </w:p>
        </w:tc>
      </w:tr>
      <w:tr w:rsidTr="008C447F" w:rsidR="008C447F" w:rsidRPr="008C447F">
        <w:trPr>
          <w:trHeight w:val="648"/>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VARGA IVICA</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69809680235</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Garešnica</w:t>
            </w:r>
            <w:proofErr w:type="spellEnd"/>
            <w:r w:rsidRPr="008C447F">
              <w:rPr>
                <w:rFonts w:cs="Times New Roman" w:eastAsia="Times New Roman"/>
                <w:color w:val="000000"/>
                <w:sz w:val="22"/>
                <w:szCs w:val="22"/>
                <w:lang w:eastAsia="hr-HR" w:val="en-GB"/>
              </w:rPr>
              <w:t xml:space="preserve">, Mate </w:t>
            </w:r>
            <w:proofErr w:type="spellStart"/>
            <w:r w:rsidRPr="008C447F">
              <w:rPr>
                <w:rFonts w:cs="Times New Roman" w:eastAsia="Times New Roman"/>
                <w:color w:val="000000"/>
                <w:sz w:val="22"/>
                <w:szCs w:val="22"/>
                <w:lang w:eastAsia="hr-HR" w:val="en-GB"/>
              </w:rPr>
              <w:t>Lovraka</w:t>
            </w:r>
            <w:proofErr w:type="spellEnd"/>
            <w:r w:rsidRPr="008C447F">
              <w:rPr>
                <w:rFonts w:cs="Times New Roman" w:eastAsia="Times New Roman"/>
                <w:color w:val="000000"/>
                <w:sz w:val="22"/>
                <w:szCs w:val="22"/>
                <w:lang w:eastAsia="hr-HR" w:val="en-GB"/>
              </w:rPr>
              <w:t xml:space="preserve"> 5</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10.108,39    </w:t>
            </w:r>
          </w:p>
        </w:tc>
      </w:tr>
      <w:tr w:rsidTr="008C447F" w:rsidR="008C447F" w:rsidRPr="008C447F">
        <w:trPr>
          <w:trHeight w:val="559"/>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RIBA </w:t>
            </w:r>
            <w:proofErr w:type="spellStart"/>
            <w:r w:rsidRPr="008C447F">
              <w:rPr>
                <w:rFonts w:cs="Times New Roman" w:eastAsia="Times New Roman"/>
                <w:color w:val="000000"/>
                <w:sz w:val="22"/>
                <w:szCs w:val="22"/>
                <w:lang w:eastAsia="hr-HR" w:val="en-GB"/>
              </w:rPr>
              <w:t>d.d</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52199410731</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Kaniška</w:t>
            </w:r>
            <w:proofErr w:type="spellEnd"/>
            <w:r w:rsidRPr="008C447F">
              <w:rPr>
                <w:rFonts w:cs="Times New Roman" w:eastAsia="Times New Roman"/>
                <w:color w:val="000000"/>
                <w:sz w:val="22"/>
                <w:szCs w:val="22"/>
                <w:lang w:eastAsia="hr-HR" w:val="en-GB"/>
              </w:rPr>
              <w:t xml:space="preserve"> Iva, </w:t>
            </w:r>
            <w:proofErr w:type="spellStart"/>
            <w:r w:rsidRPr="008C447F">
              <w:rPr>
                <w:rFonts w:cs="Times New Roman" w:eastAsia="Times New Roman"/>
                <w:color w:val="000000"/>
                <w:sz w:val="22"/>
                <w:szCs w:val="22"/>
                <w:lang w:eastAsia="hr-HR" w:val="en-GB"/>
              </w:rPr>
              <w:t>Kaniška</w:t>
            </w:r>
            <w:proofErr w:type="spellEnd"/>
            <w:r w:rsidRPr="008C447F">
              <w:rPr>
                <w:rFonts w:cs="Times New Roman" w:eastAsia="Times New Roman"/>
                <w:color w:val="000000"/>
                <w:sz w:val="22"/>
                <w:szCs w:val="22"/>
                <w:lang w:eastAsia="hr-HR" w:val="en-GB"/>
              </w:rPr>
              <w:t xml:space="preserve"> Iva bb</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2.293.689,44    </w:t>
            </w:r>
          </w:p>
        </w:tc>
      </w:tr>
      <w:tr w:rsidTr="008C447F" w:rsidR="008C447F" w:rsidRPr="008C447F">
        <w:trPr>
          <w:trHeight w:val="552"/>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PANPRODUKT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55669698654</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Križevci</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Nikole</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Tesle</w:t>
            </w:r>
            <w:proofErr w:type="spellEnd"/>
            <w:r w:rsidRPr="008C447F">
              <w:rPr>
                <w:rFonts w:cs="Times New Roman" w:eastAsia="Times New Roman"/>
                <w:color w:val="000000"/>
                <w:sz w:val="22"/>
                <w:szCs w:val="22"/>
                <w:lang w:eastAsia="hr-HR" w:val="en-GB"/>
              </w:rPr>
              <w:t xml:space="preserve"> 51</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664.720,91    </w:t>
            </w:r>
          </w:p>
        </w:tc>
      </w:tr>
      <w:tr w:rsidTr="008C447F" w:rsidR="008C447F" w:rsidRPr="008C447F">
        <w:trPr>
          <w:trHeight w:val="630"/>
        </w:trPr>
        <w:tc>
          <w:tcPr>
            <w:tcW w:type="pct" w:w="1250"/>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PRIZMA </w:t>
            </w:r>
            <w:proofErr w:type="spellStart"/>
            <w:r w:rsidRPr="008C447F">
              <w:rPr>
                <w:rFonts w:cs="Times New Roman" w:eastAsia="Times New Roman"/>
                <w:color w:val="000000"/>
                <w:sz w:val="22"/>
                <w:szCs w:val="22"/>
                <w:lang w:eastAsia="hr-HR" w:val="en-GB"/>
              </w:rPr>
              <w:t>d.o.o</w:t>
            </w:r>
            <w:proofErr w:type="spellEnd"/>
            <w:r w:rsidRPr="008C447F">
              <w:rPr>
                <w:rFonts w:cs="Times New Roman" w:eastAsia="Times New Roman"/>
                <w:color w:val="000000"/>
                <w:sz w:val="22"/>
                <w:szCs w:val="22"/>
                <w:lang w:eastAsia="hr-HR" w:val="en-GB"/>
              </w:rPr>
              <w:t>.</w:t>
            </w:r>
          </w:p>
        </w:tc>
        <w:tc>
          <w:tcPr>
            <w:tcW w:type="pct" w:w="917"/>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15002630943</w:t>
            </w:r>
          </w:p>
        </w:tc>
        <w:tc>
          <w:tcPr>
            <w:tcW w:type="pct" w:w="1834"/>
            <w:tcBorders>
              <w:top w:space="0" w:sz="4" w:color="auto" w:val="single"/>
              <w:left w:space="0" w:sz="4" w:color="auto" w:val="single"/>
              <w:bottom w:space="0" w:sz="4" w:color="auto" w:val="single"/>
              <w:right w:space="0" w:sz="4" w:color="auto" w:val="single"/>
            </w:tcBorders>
            <w:vAlign w:val="center"/>
            <w:hideMark/>
          </w:tcPr>
          <w:p w:rsidRDefault="008C447F" w:rsidP="008C447F" w:rsidR="008C447F" w:rsidRPr="008C447F">
            <w:pPr>
              <w:overflowPunct w:val="false"/>
              <w:autoSpaceDE w:val="false"/>
              <w:autoSpaceDN w:val="false"/>
              <w:adjustRightInd w:val="false"/>
              <w:spacing w:after="0"/>
              <w:rPr>
                <w:rFonts w:cs="Times New Roman" w:eastAsia="Times New Roman"/>
                <w:color w:val="000000"/>
                <w:sz w:val="22"/>
                <w:szCs w:val="22"/>
                <w:lang w:eastAsia="hr-HR" w:val="en-GB"/>
              </w:rPr>
            </w:pPr>
            <w:proofErr w:type="spellStart"/>
            <w:r w:rsidRPr="008C447F">
              <w:rPr>
                <w:rFonts w:cs="Times New Roman" w:eastAsia="Times New Roman"/>
                <w:color w:val="000000"/>
                <w:sz w:val="22"/>
                <w:szCs w:val="22"/>
                <w:lang w:eastAsia="hr-HR" w:val="en-GB"/>
              </w:rPr>
              <w:t>Karlobag</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Oštra</w:t>
            </w:r>
            <w:proofErr w:type="spellEnd"/>
            <w:r w:rsidRPr="008C447F">
              <w:rPr>
                <w:rFonts w:cs="Times New Roman" w:eastAsia="Times New Roman"/>
                <w:color w:val="000000"/>
                <w:sz w:val="22"/>
                <w:szCs w:val="22"/>
                <w:lang w:eastAsia="hr-HR" w:val="en-GB"/>
              </w:rPr>
              <w:t xml:space="preserve"> </w:t>
            </w:r>
            <w:proofErr w:type="spellStart"/>
            <w:r w:rsidRPr="008C447F">
              <w:rPr>
                <w:rFonts w:cs="Times New Roman" w:eastAsia="Times New Roman"/>
                <w:color w:val="000000"/>
                <w:sz w:val="22"/>
                <w:szCs w:val="22"/>
                <w:lang w:eastAsia="hr-HR" w:val="en-GB"/>
              </w:rPr>
              <w:t>glavica</w:t>
            </w:r>
            <w:proofErr w:type="spellEnd"/>
            <w:r w:rsidRPr="008C447F">
              <w:rPr>
                <w:rFonts w:cs="Times New Roman" w:eastAsia="Times New Roman"/>
                <w:color w:val="000000"/>
                <w:sz w:val="22"/>
                <w:szCs w:val="22"/>
                <w:lang w:eastAsia="hr-HR" w:val="en-GB"/>
              </w:rPr>
              <w:t xml:space="preserve"> 16</w:t>
            </w:r>
          </w:p>
        </w:tc>
        <w:tc>
          <w:tcPr>
            <w:tcW w:type="pct" w:w="999"/>
            <w:tcBorders>
              <w:top w:space="0" w:sz="4" w:color="auto" w:val="single"/>
              <w:left w:space="0" w:sz="4" w:color="auto" w:val="single"/>
              <w:bottom w:space="0" w:sz="4" w:color="auto" w:val="single"/>
              <w:right w:space="0" w:sz="4" w:color="auto" w:val="single"/>
            </w:tcBorders>
            <w:noWrap/>
            <w:vAlign w:val="center"/>
            <w:hideMark/>
          </w:tcPr>
          <w:p w:rsidRDefault="008C447F" w:rsidP="008C447F" w:rsidR="008C447F" w:rsidRPr="008C447F">
            <w:pPr>
              <w:overflowPunct w:val="false"/>
              <w:autoSpaceDE w:val="false"/>
              <w:autoSpaceDN w:val="false"/>
              <w:adjustRightInd w:val="false"/>
              <w:spacing w:after="0"/>
              <w:jc w:val="right"/>
              <w:rPr>
                <w:rFonts w:cs="Times New Roman" w:eastAsia="Times New Roman"/>
                <w:color w:val="000000"/>
                <w:sz w:val="22"/>
                <w:szCs w:val="22"/>
                <w:lang w:eastAsia="hr-HR" w:val="en-GB"/>
              </w:rPr>
            </w:pPr>
            <w:r w:rsidRPr="008C447F">
              <w:rPr>
                <w:rFonts w:cs="Times New Roman" w:eastAsia="Times New Roman"/>
                <w:color w:val="000000"/>
                <w:sz w:val="22"/>
                <w:szCs w:val="22"/>
                <w:lang w:eastAsia="hr-HR" w:val="en-GB"/>
              </w:rPr>
              <w:t xml:space="preserve">          112.311,12    </w:t>
            </w:r>
          </w:p>
        </w:tc>
      </w:tr>
    </w:tbl>
    <w:p w:rsidRDefault="008C447F" w:rsidP="008C447F" w:rsidR="008C447F" w:rsidRPr="008C447F">
      <w:pPr>
        <w:keepNext/>
        <w:autoSpaceDN w:val="false"/>
        <w:spacing w:after="0"/>
        <w:jc w:val="both"/>
        <w:outlineLvl w:val="0"/>
        <w:rPr>
          <w:rFonts w:cs="Times New Roman" w:eastAsia="Times New Roman"/>
          <w:noProof/>
        </w:rPr>
      </w:pPr>
      <w:r w:rsidRPr="008C447F">
        <w:rPr>
          <w:rFonts w:cs="Times New Roman" w:eastAsia="Times New Roman"/>
          <w:noProof/>
        </w:rPr>
        <w:t xml:space="preserve">                           </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II. OSPORENE TRAŽBINE </w:t>
      </w:r>
    </w:p>
    <w:p w:rsidRDefault="008C447F" w:rsidP="008C447F" w:rsidR="008C447F" w:rsidRPr="008C447F">
      <w:pPr>
        <w:autoSpaceDN w:val="false"/>
        <w:spacing w:after="0"/>
        <w:jc w:val="both"/>
        <w:rPr>
          <w:rFonts w:cs="Times New Roman" w:eastAsia="Times New Roman"/>
          <w:noProof/>
        </w:rPr>
      </w:pP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rPr>
      </w:pPr>
      <w:r w:rsidRPr="008C447F">
        <w:rPr>
          <w:rFonts w:cs="Times New Roman" w:eastAsia="Times New Roman"/>
          <w:szCs w:val="20"/>
          <w:lang w:eastAsia="hr-HR"/>
        </w:rPr>
        <w:t>HARD JURA d.o.o. Bjelovar, J. Jelačića 11, OIB: 60204973674, u iznosu od 1.250,00 kn, II višeg isplatnog reda</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rPr>
      </w:pPr>
      <w:proofErr w:type="spellStart"/>
      <w:r w:rsidRPr="008C447F">
        <w:rPr>
          <w:rFonts w:cs="Times New Roman" w:eastAsia="Times New Roman"/>
          <w:szCs w:val="20"/>
          <w:lang w:eastAsia="hr-HR" w:val="en-GB"/>
        </w:rPr>
        <w:t>Pejčin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Augustin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Kamnik</w:t>
      </w:r>
      <w:proofErr w:type="spellEnd"/>
      <w:r w:rsidRPr="008C447F">
        <w:rPr>
          <w:rFonts w:cs="Times New Roman" w:eastAsia="Times New Roman"/>
          <w:szCs w:val="20"/>
          <w:lang w:eastAsia="hr-HR" w:val="en-GB"/>
        </w:rPr>
        <w:t xml:space="preserve">, Pot 27. </w:t>
      </w:r>
      <w:proofErr w:type="spellStart"/>
      <w:r w:rsidRPr="008C447F">
        <w:rPr>
          <w:rFonts w:cs="Times New Roman" w:eastAsia="Times New Roman"/>
          <w:szCs w:val="20"/>
          <w:lang w:eastAsia="hr-HR" w:val="en-GB"/>
        </w:rPr>
        <w:t>Julija</w:t>
      </w:r>
      <w:proofErr w:type="spellEnd"/>
      <w:r w:rsidRPr="008C447F">
        <w:rPr>
          <w:rFonts w:cs="Times New Roman" w:eastAsia="Times New Roman"/>
          <w:szCs w:val="20"/>
          <w:lang w:eastAsia="hr-HR" w:val="en-GB"/>
        </w:rPr>
        <w:t xml:space="preserve"> 3, OIB: 50665452546, u </w:t>
      </w:r>
      <w:proofErr w:type="spellStart"/>
      <w:r w:rsidRPr="008C447F">
        <w:rPr>
          <w:rFonts w:cs="Times New Roman" w:eastAsia="Times New Roman"/>
          <w:szCs w:val="20"/>
          <w:lang w:eastAsia="hr-HR" w:val="en-GB"/>
        </w:rPr>
        <w:t>iznosu</w:t>
      </w:r>
      <w:proofErr w:type="spellEnd"/>
      <w:r w:rsidRPr="008C447F">
        <w:rPr>
          <w:rFonts w:cs="Times New Roman" w:eastAsia="Times New Roman"/>
          <w:szCs w:val="20"/>
          <w:lang w:eastAsia="hr-HR" w:val="en-GB"/>
        </w:rPr>
        <w:t xml:space="preserve"> od 625</w:t>
      </w:r>
      <w:proofErr w:type="gramStart"/>
      <w:r w:rsidRPr="008C447F">
        <w:rPr>
          <w:rFonts w:cs="Times New Roman" w:eastAsia="Times New Roman"/>
          <w:szCs w:val="20"/>
          <w:lang w:eastAsia="hr-HR" w:val="en-GB"/>
        </w:rPr>
        <w:t>,00</w:t>
      </w:r>
      <w:proofErr w:type="gram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kn</w:t>
      </w:r>
      <w:proofErr w:type="spellEnd"/>
      <w:r w:rsidRPr="008C447F">
        <w:rPr>
          <w:rFonts w:cs="Times New Roman" w:eastAsia="Times New Roman"/>
          <w:szCs w:val="20"/>
          <w:lang w:eastAsia="hr-HR" w:val="en-GB"/>
        </w:rPr>
        <w:t xml:space="preserve">, II </w:t>
      </w:r>
      <w:proofErr w:type="spellStart"/>
      <w:r w:rsidRPr="008C447F">
        <w:rPr>
          <w:rFonts w:cs="Times New Roman" w:eastAsia="Times New Roman"/>
          <w:szCs w:val="20"/>
          <w:lang w:eastAsia="hr-HR" w:val="en-GB"/>
        </w:rPr>
        <w:t>višeg</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isplatnog</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reda</w:t>
      </w:r>
      <w:proofErr w:type="spellEnd"/>
    </w:p>
    <w:p w:rsidRDefault="008C447F" w:rsidP="008C447F" w:rsidR="008C447F" w:rsidRPr="008C447F">
      <w:pPr>
        <w:autoSpaceDN w:val="false"/>
        <w:spacing w:after="0"/>
        <w:jc w:val="both"/>
        <w:rPr>
          <w:rFonts w:cs="Times New Roman" w:eastAsia="Times New Roman"/>
          <w:noProof/>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Stečajni vjerovnici </w:t>
      </w:r>
      <w:r w:rsidRPr="008C447F">
        <w:rPr>
          <w:rFonts w:cs="Times New Roman" w:eastAsia="Times New Roman"/>
          <w:szCs w:val="20"/>
          <w:lang w:eastAsia="hr-HR"/>
        </w:rPr>
        <w:t xml:space="preserve">HARD JURA d.o.o. Bjelovar i </w:t>
      </w:r>
      <w:proofErr w:type="spellStart"/>
      <w:r w:rsidRPr="008C447F">
        <w:rPr>
          <w:rFonts w:cs="Times New Roman" w:eastAsia="Times New Roman"/>
          <w:szCs w:val="20"/>
          <w:lang w:eastAsia="hr-HR" w:val="en-GB"/>
        </w:rPr>
        <w:t>Pejčin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Augustin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Kamnik</w:t>
      </w:r>
      <w:proofErr w:type="spellEnd"/>
      <w:r w:rsidRPr="008C447F">
        <w:rPr>
          <w:rFonts w:cs="Times New Roman" w:eastAsia="Times New Roman"/>
          <w:lang w:val="en-US"/>
        </w:rPr>
        <w:t xml:space="preserve">, </w:t>
      </w:r>
      <w:r w:rsidRPr="008C447F">
        <w:rPr>
          <w:rFonts w:cs="Times New Roman" w:eastAsia="Times New Roman"/>
          <w:noProof/>
          <w:szCs w:val="20"/>
          <w:lang w:eastAsia="hr-HR"/>
        </w:rPr>
        <w:t>upućuju se radi utvrđenja osnovanosti osporene tražbine pokrenuti parnice u roku od 8 dana od dana pravomoćnosti ovoga rješenja, inače će se smatrati da su odustali od prava na vođenje parnice.</w:t>
      </w:r>
    </w:p>
    <w:p w:rsidRDefault="008C447F" w:rsidP="008C447F" w:rsidR="008C447F" w:rsidRPr="008C447F">
      <w:pPr>
        <w:overflowPunct w:val="false"/>
        <w:autoSpaceDE w:val="false"/>
        <w:autoSpaceDN w:val="false"/>
        <w:adjustRightInd w:val="false"/>
        <w:spacing w:after="0"/>
        <w:rPr>
          <w:rFonts w:cs="Times New Roman" w:eastAsia="Times New Roman"/>
          <w:b/>
          <w:noProof/>
          <w:szCs w:val="20"/>
          <w:lang w:eastAsia="hr-HR"/>
        </w:rPr>
      </w:pPr>
    </w:p>
    <w:p w:rsidRDefault="008C447F" w:rsidP="008C447F" w:rsidR="008C447F" w:rsidRPr="008C447F">
      <w:pPr>
        <w:overflowPunct w:val="false"/>
        <w:autoSpaceDE w:val="false"/>
        <w:autoSpaceDN w:val="false"/>
        <w:adjustRightInd w:val="false"/>
        <w:spacing w:after="0"/>
        <w:jc w:val="center"/>
        <w:rPr>
          <w:rFonts w:cs="Times New Roman" w:eastAsia="Times New Roman"/>
          <w:noProof/>
          <w:szCs w:val="20"/>
          <w:lang w:eastAsia="hr-HR"/>
        </w:rPr>
      </w:pPr>
      <w:r w:rsidRPr="008C447F">
        <w:rPr>
          <w:rFonts w:cs="Times New Roman" w:eastAsia="Times New Roman"/>
          <w:noProof/>
          <w:szCs w:val="20"/>
          <w:lang w:eastAsia="hr-HR"/>
        </w:rPr>
        <w:t>Obrazloženje</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lastRenderedPageBreak/>
        <w:t>Na ispitnom ročištu koje je održano 31. svibnja 2016. ispitane su sve prijavljene tražbine prema svojim iznosima i redu.</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Stečajni sudac je sukladno čl.264.</w:t>
      </w:r>
      <w:r w:rsidRPr="008C447F">
        <w:rPr>
          <w:rFonts w:cs="Times New Roman" w:eastAsia="Times New Roman"/>
          <w:b/>
          <w:noProof/>
          <w:szCs w:val="20"/>
          <w:lang w:eastAsia="hr-HR"/>
        </w:rPr>
        <w:t xml:space="preserve"> </w:t>
      </w:r>
      <w:r w:rsidRPr="008C447F">
        <w:rPr>
          <w:rFonts w:cs="Times New Roman" w:eastAsia="Times New Roman"/>
          <w:noProof/>
          <w:szCs w:val="20"/>
          <w:lang w:eastAsia="hr-HR"/>
        </w:rPr>
        <w:t>Stečajnog zakona ("</w:t>
      </w:r>
      <w:r w:rsidRPr="008C447F">
        <w:rPr>
          <w:rFonts w:cs="Times New Roman" w:eastAsia="Times New Roman"/>
          <w:noProof/>
          <w:szCs w:val="20"/>
          <w:lang w:eastAsia="hr-HR" w:val="en-GB"/>
        </w:rPr>
        <w:t>Narodne novine" broj 71/15, dalje: SZ)</w:t>
      </w:r>
      <w:r w:rsidRPr="008C447F">
        <w:rPr>
          <w:rFonts w:cs="Times New Roman" w:eastAsia="Times New Roman"/>
          <w:noProof/>
          <w:szCs w:val="20"/>
          <w:lang w:eastAsia="hr-HR"/>
        </w:rPr>
        <w:t xml:space="preserve"> sastavio tablice ispitanih tražbina u koje su za svaku prijavljenu tražbinu uneseni podaci o tome u kojoj je mjeri tražbina utvrđena ili osporena prema svom iznosu i redu.</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Tražbine navedene u toč. I. izreke ovoga rješenja stečajni upravitelj nije osporio, a niti je to učinio tko od nazočnih stečajnih vjerovnika. Stoga se te tražbine, temeljem čl.263. SZ, smatraju utvrđenim.</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autoSpaceDN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Stečajni upravitelj osporio je tražbine vjerovnika: </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rPr>
      </w:pPr>
      <w:r w:rsidRPr="008C447F">
        <w:rPr>
          <w:rFonts w:cs="Times New Roman" w:eastAsia="Times New Roman"/>
          <w:szCs w:val="20"/>
          <w:lang w:eastAsia="hr-HR"/>
        </w:rPr>
        <w:t>HARD JURA d.o.o. Bjelovar, J. Jelačića 11, OIB: 60204973674, u iznosu od 1.250,00 kn, jer se ta tražbina odnosi na naknadu za prijavu tražbine, a što je tražbina nižeg isplatnog reda;</w:t>
      </w:r>
    </w:p>
    <w:p w:rsidRDefault="008C447F" w:rsidP="008C447F" w:rsidR="008C447F" w:rsidRPr="008C447F">
      <w:pPr>
        <w:overflowPunct w:val="false"/>
        <w:autoSpaceDE w:val="false"/>
        <w:autoSpaceDN w:val="false"/>
        <w:adjustRightInd w:val="false"/>
        <w:spacing w:after="0"/>
        <w:jc w:val="both"/>
        <w:rPr>
          <w:rFonts w:cs="Times New Roman" w:eastAsia="Times New Roman"/>
          <w:szCs w:val="20"/>
          <w:lang w:eastAsia="hr-HR"/>
        </w:rPr>
      </w:pPr>
      <w:proofErr w:type="spellStart"/>
      <w:r w:rsidRPr="008C447F">
        <w:rPr>
          <w:rFonts w:cs="Times New Roman" w:eastAsia="Times New Roman"/>
          <w:szCs w:val="20"/>
          <w:lang w:eastAsia="hr-HR" w:val="en-GB"/>
        </w:rPr>
        <w:t>Pejčin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Augustin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Kamnik</w:t>
      </w:r>
      <w:proofErr w:type="spellEnd"/>
      <w:r w:rsidRPr="008C447F">
        <w:rPr>
          <w:rFonts w:cs="Times New Roman" w:eastAsia="Times New Roman"/>
          <w:szCs w:val="20"/>
          <w:lang w:eastAsia="hr-HR" w:val="en-GB"/>
        </w:rPr>
        <w:t xml:space="preserve">, Pot 27. </w:t>
      </w:r>
      <w:proofErr w:type="spellStart"/>
      <w:r w:rsidRPr="008C447F">
        <w:rPr>
          <w:rFonts w:cs="Times New Roman" w:eastAsia="Times New Roman"/>
          <w:szCs w:val="20"/>
          <w:lang w:eastAsia="hr-HR" w:val="en-GB"/>
        </w:rPr>
        <w:t>Julija</w:t>
      </w:r>
      <w:proofErr w:type="spellEnd"/>
      <w:r w:rsidRPr="008C447F">
        <w:rPr>
          <w:rFonts w:cs="Times New Roman" w:eastAsia="Times New Roman"/>
          <w:szCs w:val="20"/>
          <w:lang w:eastAsia="hr-HR" w:val="en-GB"/>
        </w:rPr>
        <w:t xml:space="preserve"> 3, OIB: 50665452546, u </w:t>
      </w:r>
      <w:proofErr w:type="spellStart"/>
      <w:r w:rsidRPr="008C447F">
        <w:rPr>
          <w:rFonts w:cs="Times New Roman" w:eastAsia="Times New Roman"/>
          <w:szCs w:val="20"/>
          <w:lang w:eastAsia="hr-HR" w:val="en-GB"/>
        </w:rPr>
        <w:t>iznosu</w:t>
      </w:r>
      <w:proofErr w:type="spellEnd"/>
      <w:r w:rsidRPr="008C447F">
        <w:rPr>
          <w:rFonts w:cs="Times New Roman" w:eastAsia="Times New Roman"/>
          <w:szCs w:val="20"/>
          <w:lang w:eastAsia="hr-HR" w:val="en-GB"/>
        </w:rPr>
        <w:t xml:space="preserve"> od 625</w:t>
      </w:r>
      <w:proofErr w:type="gramStart"/>
      <w:r w:rsidRPr="008C447F">
        <w:rPr>
          <w:rFonts w:cs="Times New Roman" w:eastAsia="Times New Roman"/>
          <w:szCs w:val="20"/>
          <w:lang w:eastAsia="hr-HR" w:val="en-GB"/>
        </w:rPr>
        <w:t>,00</w:t>
      </w:r>
      <w:proofErr w:type="gram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kn</w:t>
      </w:r>
      <w:proofErr w:type="spellEnd"/>
      <w:r w:rsidRPr="008C447F">
        <w:rPr>
          <w:rFonts w:cs="Times New Roman" w:eastAsia="Times New Roman"/>
          <w:szCs w:val="20"/>
          <w:lang w:eastAsia="hr-HR" w:val="en-GB"/>
        </w:rPr>
        <w:t xml:space="preserve">, </w:t>
      </w:r>
      <w:r w:rsidRPr="008C447F">
        <w:rPr>
          <w:rFonts w:cs="Times New Roman" w:eastAsia="Times New Roman"/>
          <w:szCs w:val="20"/>
          <w:lang w:eastAsia="hr-HR"/>
        </w:rPr>
        <w:t>jer se ta tražbina odnosi na naknadu za prijavu tražbine, a što je tražbina nižeg isplatnog reda.</w:t>
      </w:r>
    </w:p>
    <w:p w:rsidRDefault="008C447F" w:rsidP="008C447F" w:rsidR="008C447F" w:rsidRPr="008C447F">
      <w:pPr>
        <w:autoSpaceDN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Stoga je sud, temeljem čl.266. st.1. i čl.267. st.1. SZ, vjerovnike </w:t>
      </w:r>
      <w:r w:rsidRPr="008C447F">
        <w:rPr>
          <w:rFonts w:cs="Times New Roman" w:eastAsia="Times New Roman"/>
          <w:szCs w:val="20"/>
          <w:lang w:eastAsia="hr-HR"/>
        </w:rPr>
        <w:t xml:space="preserve">HARD JURA d.o.o. Bjelovar i </w:t>
      </w:r>
      <w:proofErr w:type="spellStart"/>
      <w:r w:rsidRPr="008C447F">
        <w:rPr>
          <w:rFonts w:cs="Times New Roman" w:eastAsia="Times New Roman"/>
          <w:szCs w:val="20"/>
          <w:lang w:eastAsia="hr-HR" w:val="en-GB"/>
        </w:rPr>
        <w:t>Pejčin</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Augustina</w:t>
      </w:r>
      <w:proofErr w:type="spellEnd"/>
      <w:r w:rsidRPr="008C447F">
        <w:rPr>
          <w:rFonts w:cs="Times New Roman" w:eastAsia="Times New Roman"/>
          <w:szCs w:val="20"/>
          <w:lang w:eastAsia="hr-HR" w:val="en-GB"/>
        </w:rPr>
        <w:t xml:space="preserve">, </w:t>
      </w:r>
      <w:proofErr w:type="spellStart"/>
      <w:r w:rsidRPr="008C447F">
        <w:rPr>
          <w:rFonts w:cs="Times New Roman" w:eastAsia="Times New Roman"/>
          <w:szCs w:val="20"/>
          <w:lang w:eastAsia="hr-HR" w:val="en-GB"/>
        </w:rPr>
        <w:t>Kamnik</w:t>
      </w:r>
      <w:proofErr w:type="spellEnd"/>
      <w:r w:rsidRPr="008C447F">
        <w:rPr>
          <w:rFonts w:cs="Times New Roman" w:eastAsia="Times New Roman"/>
          <w:szCs w:val="20"/>
          <w:lang w:eastAsia="hr-HR" w:val="en-GB"/>
        </w:rPr>
        <w:t>,</w:t>
      </w:r>
      <w:r w:rsidRPr="008C447F">
        <w:rPr>
          <w:rFonts w:cs="Times New Roman" w:eastAsia="Times New Roman"/>
          <w:noProof/>
        </w:rPr>
        <w:t xml:space="preserve"> </w:t>
      </w:r>
      <w:r w:rsidRPr="008C447F">
        <w:rPr>
          <w:rFonts w:cs="Times New Roman" w:eastAsia="Times New Roman"/>
          <w:noProof/>
          <w:szCs w:val="20"/>
          <w:lang w:eastAsia="hr-HR"/>
        </w:rPr>
        <w:t>uputio na pokretanje parnica, radi utvrđivanja osnovanosti osporenih tražbina, u roku od 8 dana, uz upozorenje da će se u suprotnom smatrati da su odustali od prava na vođenje parnice.</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Slijedom navedenog riješeno je kao u izreci.</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ab/>
      </w:r>
    </w:p>
    <w:p w:rsidRDefault="008C447F" w:rsidP="008C447F" w:rsidR="008C447F" w:rsidRPr="008C447F">
      <w:pPr>
        <w:overflowPunct w:val="false"/>
        <w:autoSpaceDE w:val="false"/>
        <w:autoSpaceDN w:val="false"/>
        <w:adjustRightInd w:val="false"/>
        <w:spacing w:after="0"/>
        <w:jc w:val="center"/>
        <w:rPr>
          <w:rFonts w:cs="Times New Roman" w:eastAsia="Times New Roman"/>
          <w:noProof/>
          <w:szCs w:val="20"/>
          <w:lang w:eastAsia="hr-HR"/>
        </w:rPr>
      </w:pPr>
      <w:r w:rsidRPr="008C447F">
        <w:rPr>
          <w:rFonts w:cs="Times New Roman" w:eastAsia="Times New Roman"/>
          <w:noProof/>
          <w:szCs w:val="20"/>
          <w:lang w:eastAsia="hr-HR"/>
        </w:rPr>
        <w:t>U Bjelovaru, 9. lipnja 2016.</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   STEČAJNI SUDAC</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    MARIJA PETRINA KUBICA </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szCs w:val="20"/>
          <w:lang w:eastAsia="hr-HR"/>
        </w:rPr>
        <w:t xml:space="preserve">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w:t>
      </w:r>
      <w:r w:rsidRPr="008C447F">
        <w:rPr>
          <w:rFonts w:cs="Times New Roman" w:eastAsia="Times New Roman"/>
          <w:noProof/>
          <w:szCs w:val="20"/>
          <w:lang w:eastAsia="hr-HR"/>
        </w:rPr>
        <w:t xml:space="preserve">Pravo na žalbu ima svaki vjerovnik u dijelu koji se tiče njegove prijavljene tražbine i stečajni upravitelj (čl.265. st. 3. SZ). Žalba se podnosi ovome sudu u tri primjerka. </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Rj.</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1. DNA:stečajnom upravitelju putem e-oglasne ploče</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            vjerovnicima HARD JURA d.o.o. Bjelovar i Pejčin Augustinu po </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            punomoćnicima ZOU Jovan Doneski i dr. – putem e-oglasne ploče </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 xml:space="preserve">            e-oglasna ploča</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2. Sc pravomoćnost</w:t>
      </w:r>
    </w:p>
    <w:p w:rsidRDefault="008C447F" w:rsidP="008C447F" w:rsidR="008C447F" w:rsidRPr="008C447F">
      <w:pPr>
        <w:overflowPunct w:val="false"/>
        <w:autoSpaceDE w:val="false"/>
        <w:autoSpaceDN w:val="false"/>
        <w:adjustRightInd w:val="false"/>
        <w:spacing w:after="0"/>
        <w:jc w:val="both"/>
        <w:rPr>
          <w:rFonts w:cs="Times New Roman" w:eastAsia="Times New Roman"/>
          <w:noProof/>
          <w:szCs w:val="20"/>
          <w:lang w:eastAsia="hr-HR"/>
        </w:rPr>
      </w:pPr>
      <w:r w:rsidRPr="008C447F">
        <w:rPr>
          <w:rFonts w:cs="Times New Roman" w:eastAsia="Times New Roman"/>
          <w:noProof/>
          <w:szCs w:val="20"/>
          <w:lang w:eastAsia="hr-HR"/>
        </w:rPr>
        <w:t>Bj.9.6.2016.</w:t>
      </w:r>
      <w:bookmarkStart w:name="_GoBack" w:id="0"/>
      <w:bookmarkEnd w:id="0"/>
    </w:p>
    <w:sectPr w:rsidSect="0032366B" w:rsidR="008C447F" w:rsidRPr="008C447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47F"/>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8C447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8C447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91525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St-72/2016-28</izvorni_sadrzaj>
    <derivirana_varijabla naziv="DomainObject.Oznaka_1">St-72/2016-28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St-72/2016-28</izvorni_sadrzaj>
    <derivirana_varijabla naziv="DomainObject.PoslovniBrojDokumenta_1">St-72/2016-28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C11AB0-D8D2-42DB-860E-6DBBD51941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2099</properties:Words>
  <properties:Characters>13937</properties:Characters>
  <properties:Lines>1224</properties:Lines>
  <properties:Paragraphs>795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2016-06-09T12:34:00Z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St-72/2016-28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