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6ceb" w14:paraId="cc76ceb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6D645B">
        <w:rPr>
          <w:rFonts w:hAnsi="Times New Roman" w:ascii="Times New Roman"/>
          <w:szCs w:val="24"/>
          <w:lang w:val="hr-HR"/>
        </w:rPr>
        <w:t xml:space="preserve">PMB ROYALTY HOME </w:t>
      </w:r>
      <w:r w:rsidR="00547D4A">
        <w:rPr>
          <w:rFonts w:hAnsi="Times New Roman" w:ascii="Times New Roman"/>
          <w:szCs w:val="24"/>
          <w:lang w:val="hr-HR"/>
        </w:rPr>
        <w:t xml:space="preserve">d.o.o. </w:t>
      </w:r>
      <w:r w:rsidR="006D645B">
        <w:rPr>
          <w:rFonts w:hAnsi="Times New Roman" w:ascii="Times New Roman"/>
          <w:szCs w:val="24"/>
          <w:lang w:val="hr-HR"/>
        </w:rPr>
        <w:t>Sesvete, Ljudevita Posavskog 8</w:t>
      </w:r>
      <w:r w:rsidR="0087231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OIB </w:t>
      </w:r>
      <w:r w:rsidR="006D645B">
        <w:rPr>
          <w:rFonts w:hAnsi="Times New Roman" w:ascii="Times New Roman"/>
          <w:szCs w:val="24"/>
          <w:lang w:val="hr-HR"/>
        </w:rPr>
        <w:t>11859931346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264995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E31A21" w:rsidRPr="00E31A21">
        <w:rPr>
          <w:rFonts w:hAnsi="Times New Roman" w:ascii="Times New Roman"/>
          <w:szCs w:val="24"/>
          <w:lang w:val="hr-HR"/>
        </w:rPr>
        <w:t>I</w:t>
      </w:r>
      <w:r w:rsidR="00E31A21"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6D645B">
        <w:rPr>
          <w:rFonts w:hAnsi="Times New Roman" w:ascii="Times New Roman"/>
          <w:szCs w:val="24"/>
          <w:lang w:val="hr-HR"/>
        </w:rPr>
        <w:t>PMB ROYALTY HOME d.o.o. Sesvete, Ljudevita Posavskog 8, OIB 11859931346</w:t>
      </w:r>
      <w:r w:rsidR="00DE6D1C">
        <w:rPr>
          <w:rFonts w:hAnsi="Times New Roman" w:ascii="Times New Roman"/>
          <w:szCs w:val="24"/>
          <w:lang w:val="hr-HR"/>
        </w:rPr>
        <w:t>, d</w:t>
      </w:r>
      <w:r w:rsidR="00E31A21" w:rsidRPr="00E31A21">
        <w:rPr>
          <w:rFonts w:hAnsi="Times New Roman" w:ascii="Times New Roman"/>
          <w:szCs w:val="24"/>
          <w:lang w:val="hr-HR"/>
        </w:rPr>
        <w:t xml:space="preserve">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="00E31A21"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6013B4">
        <w:rPr>
          <w:rFonts w:hAnsi="Times New Roman" w:ascii="Times New Roman"/>
          <w:szCs w:val="24"/>
          <w:lang w:val="hr-HR"/>
        </w:rPr>
        <w:t>1</w:t>
      </w:r>
      <w:r w:rsidR="00D541F6">
        <w:rPr>
          <w:rFonts w:hAnsi="Times New Roman" w:ascii="Times New Roman"/>
          <w:szCs w:val="24"/>
          <w:lang w:val="hr-HR"/>
        </w:rPr>
        <w:t>1,</w:t>
      </w:r>
      <w:r w:rsidR="006D645B">
        <w:rPr>
          <w:rFonts w:hAnsi="Times New Roman" w:ascii="Times New Roman"/>
          <w:szCs w:val="24"/>
          <w:lang w:val="hr-HR"/>
        </w:rPr>
        <w:t>45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>Za stečajnog upravitelja imenuje se</w:t>
      </w:r>
      <w:r w:rsidR="006D645B">
        <w:rPr>
          <w:rFonts w:hAnsi="Times New Roman" w:ascii="Times New Roman"/>
          <w:szCs w:val="24"/>
          <w:lang w:val="hr-HR"/>
        </w:rPr>
        <w:t xml:space="preserve"> Krešimir Fučkar, Sladojevci, Braće Radića 63</w:t>
      </w:r>
      <w:r w:rsidR="00A74AFB">
        <w:rPr>
          <w:rFonts w:hAnsi="Times New Roman" w:ascii="Times New Roman"/>
          <w:szCs w:val="24"/>
          <w:lang w:val="hr-HR"/>
        </w:rPr>
        <w:t>,</w:t>
      </w:r>
      <w:r w:rsidR="00A53C5D">
        <w:rPr>
          <w:rFonts w:hAnsi="Times New Roman" w:ascii="Times New Roman"/>
          <w:szCs w:val="24"/>
          <w:lang w:val="hr-HR"/>
        </w:rPr>
        <w:t xml:space="preserve"> </w:t>
      </w:r>
      <w:r w:rsidRPr="00E31A21">
        <w:rPr>
          <w:rFonts w:hAnsi="Times New Roman" w:ascii="Times New Roman"/>
          <w:szCs w:val="24"/>
          <w:lang w:val="hr-HR"/>
        </w:rPr>
        <w:t xml:space="preserve">(OIB </w:t>
      </w:r>
      <w:r w:rsidR="006D645B">
        <w:rPr>
          <w:rFonts w:hAnsi="Times New Roman" w:ascii="Times New Roman"/>
          <w:szCs w:val="24"/>
          <w:lang w:val="hr-HR"/>
        </w:rPr>
        <w:t>01195634741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D645B">
        <w:rPr>
          <w:rFonts w:hAnsi="Times New Roman" w:ascii="Times New Roman"/>
          <w:szCs w:val="24"/>
          <w:lang w:val="hr-HR"/>
        </w:rPr>
        <w:t>PMB ROYALTY HOME d.o.o. Sesvete, Ljudevita Posavskog 8, OIB 11859931346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A5874" w:rsidR="00E31A21" w:rsidRPr="00E31A21">
      <w:pPr>
        <w:ind w:firstLine="708" w:left="7080"/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0A5874" w:rsidR="0037103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2B2931">
        <w:rPr>
          <w:rFonts w:hAnsi="Times New Roman" w:ascii="Times New Roman"/>
          <w:szCs w:val="24"/>
          <w:lang w:val="hr-HR"/>
        </w:rPr>
        <w:t>, v.r.</w:t>
      </w:r>
    </w:p>
    <w:p w:rsidRDefault="005C70AA" w:rsidP="000A5874" w:rsidR="005C70AA">
      <w:pPr>
        <w:jc w:val="right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B2931" w:rsidR="002B293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2B2931" w:rsidR="002B293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2B2931" w:rsidR="002B293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R="002B2931" w:rsidRPr="0052687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05A" w:rsidP="00352BE7" w:rsidR="00F1305A">
      <w:r>
        <w:separator/>
      </w:r>
    </w:p>
  </w:endnote>
  <w:endnote w:id="0" w:type="continuationSeparator">
    <w:p w:rsidRDefault="00F1305A" w:rsidP="00352BE7" w:rsidR="00F13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EA2349" w:rsidRPr="00EA2349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05A" w:rsidP="00352BE7" w:rsidR="00F1305A">
      <w:r>
        <w:separator/>
      </w:r>
    </w:p>
  </w:footnote>
  <w:footnote w:id="0" w:type="continuationSeparator">
    <w:p w:rsidRDefault="00F1305A" w:rsidP="00352BE7" w:rsidR="00F13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A53C5D">
      <w:rPr>
        <w:rFonts w:hAnsi="Times New Roman" w:ascii="Times New Roman"/>
        <w:szCs w:val="24"/>
        <w:lang w:val="hr-HR"/>
      </w:rPr>
      <w:t>3</w:t>
    </w:r>
    <w:r w:rsidR="006D645B">
      <w:rPr>
        <w:rFonts w:hAnsi="Times New Roman" w:ascii="Times New Roman"/>
        <w:szCs w:val="24"/>
        <w:lang w:val="hr-HR"/>
      </w:rPr>
      <w:t>31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11A71"/>
    <w:rsid w:val="00066A59"/>
    <w:rsid w:val="00075211"/>
    <w:rsid w:val="00085974"/>
    <w:rsid w:val="00086166"/>
    <w:rsid w:val="000A5874"/>
    <w:rsid w:val="000C3EC3"/>
    <w:rsid w:val="000E2D4E"/>
    <w:rsid w:val="000F1EBC"/>
    <w:rsid w:val="000F73F6"/>
    <w:rsid w:val="001102B7"/>
    <w:rsid w:val="00136C4E"/>
    <w:rsid w:val="00141D79"/>
    <w:rsid w:val="00147B6F"/>
    <w:rsid w:val="001B3181"/>
    <w:rsid w:val="001C4244"/>
    <w:rsid w:val="001F7B9F"/>
    <w:rsid w:val="00216F46"/>
    <w:rsid w:val="00230F88"/>
    <w:rsid w:val="00264995"/>
    <w:rsid w:val="0026759E"/>
    <w:rsid w:val="002B2931"/>
    <w:rsid w:val="002B6A9B"/>
    <w:rsid w:val="002F2EDE"/>
    <w:rsid w:val="002F5404"/>
    <w:rsid w:val="00320924"/>
    <w:rsid w:val="00352BE7"/>
    <w:rsid w:val="0037103C"/>
    <w:rsid w:val="00386BFB"/>
    <w:rsid w:val="003C1636"/>
    <w:rsid w:val="003D5C1F"/>
    <w:rsid w:val="003E6947"/>
    <w:rsid w:val="003E6E9A"/>
    <w:rsid w:val="00466D32"/>
    <w:rsid w:val="00490F5F"/>
    <w:rsid w:val="00491EEC"/>
    <w:rsid w:val="004A7B61"/>
    <w:rsid w:val="004E46FE"/>
    <w:rsid w:val="004F2CEE"/>
    <w:rsid w:val="004F5F21"/>
    <w:rsid w:val="00512C1F"/>
    <w:rsid w:val="00520D9C"/>
    <w:rsid w:val="00547D4A"/>
    <w:rsid w:val="00580051"/>
    <w:rsid w:val="00583211"/>
    <w:rsid w:val="005B005B"/>
    <w:rsid w:val="005C70AA"/>
    <w:rsid w:val="006013B4"/>
    <w:rsid w:val="00613075"/>
    <w:rsid w:val="00647729"/>
    <w:rsid w:val="00647B63"/>
    <w:rsid w:val="00690F7B"/>
    <w:rsid w:val="006C7338"/>
    <w:rsid w:val="006D645B"/>
    <w:rsid w:val="006E62F6"/>
    <w:rsid w:val="006F3AAB"/>
    <w:rsid w:val="0070687A"/>
    <w:rsid w:val="007556AF"/>
    <w:rsid w:val="00780B6B"/>
    <w:rsid w:val="007A17EE"/>
    <w:rsid w:val="007E4903"/>
    <w:rsid w:val="0080365D"/>
    <w:rsid w:val="00847777"/>
    <w:rsid w:val="00872319"/>
    <w:rsid w:val="008839C3"/>
    <w:rsid w:val="00897F96"/>
    <w:rsid w:val="008D1DF6"/>
    <w:rsid w:val="008F0EDE"/>
    <w:rsid w:val="009456B3"/>
    <w:rsid w:val="0094795A"/>
    <w:rsid w:val="00957AD5"/>
    <w:rsid w:val="009779D5"/>
    <w:rsid w:val="00984564"/>
    <w:rsid w:val="009C002C"/>
    <w:rsid w:val="009D4DB5"/>
    <w:rsid w:val="009D799D"/>
    <w:rsid w:val="009E7E9D"/>
    <w:rsid w:val="00A27851"/>
    <w:rsid w:val="00A457F3"/>
    <w:rsid w:val="00A53C5D"/>
    <w:rsid w:val="00A53F8C"/>
    <w:rsid w:val="00A73E93"/>
    <w:rsid w:val="00A74AFB"/>
    <w:rsid w:val="00A840D0"/>
    <w:rsid w:val="00A87EA4"/>
    <w:rsid w:val="00A92E1D"/>
    <w:rsid w:val="00AB5082"/>
    <w:rsid w:val="00AD35BE"/>
    <w:rsid w:val="00AF1C98"/>
    <w:rsid w:val="00B16DA9"/>
    <w:rsid w:val="00B42854"/>
    <w:rsid w:val="00B513CA"/>
    <w:rsid w:val="00B6049D"/>
    <w:rsid w:val="00B672EF"/>
    <w:rsid w:val="00B765D2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541F6"/>
    <w:rsid w:val="00D70D9D"/>
    <w:rsid w:val="00DA3266"/>
    <w:rsid w:val="00DC6FE4"/>
    <w:rsid w:val="00DE6D1C"/>
    <w:rsid w:val="00E02852"/>
    <w:rsid w:val="00E064CE"/>
    <w:rsid w:val="00E12F66"/>
    <w:rsid w:val="00E21F32"/>
    <w:rsid w:val="00E31A21"/>
    <w:rsid w:val="00E64B26"/>
    <w:rsid w:val="00EA2349"/>
    <w:rsid w:val="00EA34F1"/>
    <w:rsid w:val="00F077EB"/>
    <w:rsid w:val="00F1305A"/>
    <w:rsid w:val="00F2052C"/>
    <w:rsid w:val="00F20863"/>
    <w:rsid w:val="00F24F44"/>
    <w:rsid w:val="00F31DDB"/>
    <w:rsid w:val="00F33D21"/>
    <w:rsid w:val="00F34D64"/>
    <w:rsid w:val="00F44DD8"/>
    <w:rsid w:val="00F906D8"/>
    <w:rsid w:val="00FB4E30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2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3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3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3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3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2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3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3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3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3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PMB ROYALTY HOME d.o.o. zastupanog po punomoćniku Pavica Šimunić Vlahović; David Biniashvili</izvorni_sadrzaj>
    <derivirana_varijabla naziv="DomainObject.Predmet.ProtustrankaFormated_1">  PMB ROYALTY HOME d.o.o. zastupanog po punomoćniku Pavica Šimunić Vlahović; David Biniashvili</derivirana_varijabla>
  </DomainObject.Predmet.ProtustrankaFormated>
  <DomainObject.Predmet.ProtustrankaFormatedOIB>
    <izvorni_sadrzaj>  PMB ROYALTY HOME d.o.o., OIB 11859931346 zastupanog po punomoćniku Pavica Šimunić Vlahović; David Biniashvili</izvorni_sadrzaj>
    <derivirana_varijabla naziv="DomainObject.Predmet.ProtustrankaFormatedOIB_1">  PMB ROYALTY HOME d.o.o., OIB 11859931346 zastupanog po punomoćniku Pavica Šimunić Vlahović; David Biniashvili</derivirana_varijabla>
  </DomainObject.Predmet.ProtustrankaFormatedOIB>
  <DomainObject.Predmet.ProtustrankaFormatedWithAdress>
    <izvorni_sadrzaj> PMB ROYALTY HOME d.o.o., Ljudevita Posavskog 8, 10360 Sesvete zastupanog po punomoćniku Pavica Šimunić Vlahović; David Biniashvili</izvorni_sadrzaj>
    <derivirana_varijabla naziv="DomainObject.Predmet.ProtustrankaFormatedWithAdress_1"> PMB ROYALTY HOME d.o.o., Ljudevita Posavskog 8, 10360 Sesvete zastupanog po punomoćniku Pavica Šimunić Vlahović; David Biniashvili</derivirana_varijabla>
  </DomainObject.Predmet.ProtustrankaFormatedWithAdress>
  <DomainObject.Predmet.ProtustrankaFormatedWithAdressOIB>
    <izvorni_sadrzaj> PMB ROYALTY HOME d.o.o., OIB 11859931346, Ljudevita Posavskog 8, 10360 Sesvete zastupanog po punomoćniku Pavica Šimunić Vlahović; David Biniashvili</izvorni_sadrzaj>
    <derivirana_varijabla naziv="DomainObject.Predmet.ProtustrankaFormatedWithAdressOIB_1"> PMB ROYALTY HOME d.o.o., OIB 11859931346, Ljudevita Posavskog 8, 10360 Sesvete zastupanog po punomoćniku Pavica Šimunić Vlahović; David Biniashvili</derivirana_varijabla>
  </DomainObject.Predmet.ProtustrankaFormatedWithAdressOIB>
  <DomainObject.Predmet.ProtustrankaWithAdress>
    <izvorni_sadrzaj>PMB ROYALTY HOME d.o.o. Ljudevita Posavskog 8, 10360 Sesvete</izvorni_sadrzaj>
    <derivirana_varijabla naziv="DomainObject.Predmet.ProtustrankaWithAdress_1">PMB ROYALTY HOME d.o.o. Ljudevita Posavskog 8, 10360 Sesvete</derivirana_varijabla>
  </DomainObject.Predmet.ProtustrankaWithAdress>
  <DomainObject.Predmet.ProtustrankaWithAdressOIB>
    <izvorni_sadrzaj>PMB ROYALTY HOME d.o.o., OIB 11859931346, Ljudevita Posavskog 8, 10360 Sesvete</izvorni_sadrzaj>
    <derivirana_varijabla naziv="DomainObject.Predmet.ProtustrankaWithAdressOIB_1">PMB ROYALTY HOME d.o.o., OIB 11859931346, Ljudevita Posavskog 8, 10360 Sesvete</derivirana_varijabla>
  </DomainObject.Predmet.ProtustrankaWithAdressOIB>
  <DomainObject.Predmet.ProtustrankaNazivFormated>
    <izvorni_sadrzaj>PMB ROYALTY HOME d.o.o.</izvorni_sadrzaj>
    <derivirana_varijabla naziv="DomainObject.Predmet.ProtustrankaNazivFormated_1">PMB ROYALTY HOME d.o.o.</derivirana_varijabla>
  </DomainObject.Predmet.ProtustrankaNazivFormated>
  <DomainObject.Predmet.ProtustrankaNazivFormatedOIB>
    <izvorni_sadrzaj>PMB ROYALTY HOME d.o.o., OIB 11859931346</izvorni_sadrzaj>
    <derivirana_varijabla naziv="DomainObject.Predmet.ProtustrankaNazivFormatedOIB_1">PMB ROYALTY HOME d.o.o., OIB 11859931346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PMB ROYALTY HOME d.o.o. zastupanog po punomoćniku Pavica Šimunić Vlahović; David Biniashvili</item>
    </izvorni_sadrzaj>
    <derivirana_varijabla naziv="DomainObject.Predmet.ProtuStrankaListFormated_1">
      <item>PMB ROYALTY HOME d.o.o. zastupanog po punomoćniku Pavica Šimunić Vlahović; David Biniashvili</item>
    </derivirana_varijabla>
  </DomainObject.Predmet.ProtuStrankaListFormated>
  <DomainObject.Predmet.ProtuStrankaListFormatedOIB>
    <izvorni_sadrzaj>
      <item>PMB ROYALTY HOME d.o.o., OIB 11859931346 zastupanog po punomoćniku Pavica Šimunić Vlahović; David Biniashvili</item>
    </izvorni_sadrzaj>
    <derivirana_varijabla naziv="DomainObject.Predmet.ProtuStrankaListFormatedOIB_1">
      <item>PMB ROYALTY HOME d.o.o., OIB 11859931346 zastupanog po punomoćniku Pavica Šimunić Vlahović; David Biniashvili</item>
    </derivirana_varijabla>
  </DomainObject.Predmet.ProtuStrankaListFormatedOIB>
  <DomainObject.Predmet.ProtuStrankaListFormatedWithAdress>
    <izvorni_sadrzaj>
      <item>PMB ROYALTY HOME d.o.o., Ljudevita Posavskog 8, 10360 Sesvete zastupanog po punomoćniku Pavica Šimunić Vlahović; David Biniashvili</item>
    </izvorni_sadrzaj>
    <derivirana_varijabla naziv="DomainObject.Predmet.ProtuStrankaListFormatedWithAdress_1">
      <item>PMB ROYALTY HOME d.o.o., Ljudevita Posavskog 8, 10360 Sesvete zastupanog po punomoćniku Pavica Šimunić Vlahović; David Biniashvili</item>
    </derivirana_varijabla>
  </DomainObject.Predmet.ProtuStrankaListFormatedWithAdress>
  <DomainObject.Predmet.ProtuStrankaListFormatedWithAdressOIB>
    <izvorni_sadrzaj>
      <item>PMB ROYALTY HOME d.o.o., OIB 11859931346, Ljudevita Posavskog 8, 10360 Sesvete zastupanog po punomoćniku Pavica Šimunić Vlahović; David Biniashvili</item>
    </izvorni_sadrzaj>
    <derivirana_varijabla naziv="DomainObject.Predmet.ProtuStrankaListFormatedWithAdressOIB_1">
      <item>PMB ROYALTY HOME d.o.o., OIB 11859931346, Ljudevita Posavskog 8, 10360 Sesvete zastupanog po punomoćniku Pavica Šimunić Vlahović; David Biniashvili</item>
    </derivirana_varijabla>
  </DomainObject.Predmet.ProtuStrankaListFormatedWithAdressOIB>
  <DomainObject.Predmet.ProtuStrankaListNazivFormated>
    <izvorni_sadrzaj>
      <item>PMB ROYALTY HOME d.o.o.</item>
    </izvorni_sadrzaj>
    <derivirana_varijabla naziv="DomainObject.Predmet.ProtuStrankaListNazivFormated_1">
      <item>PMB ROYALTY HOME d.o.o.</item>
    </derivirana_varijabla>
  </DomainObject.Predmet.ProtuStrankaListNazivFormated>
  <DomainObject.Predmet.ProtuStrankaListNazivFormatedOIB>
    <izvorni_sadrzaj>
      <item>PMB ROYALTY HOME d.o.o., OIB 11859931346</item>
    </izvorni_sadrzaj>
    <derivirana_varijabla naziv="DomainObject.Predmet.ProtuStrankaListNazivFormatedOIB_1">
      <item>PMB ROYALTY HOME d.o.o., OIB 11859931346</item>
    </derivirana_varijabla>
  </DomainObject.Predmet.ProtuStrankaListNazivFormatedOIB>
  <DomainObject.Predmet.OstaliListFormated>
    <izvorni_sadrzaj>
      <item>Pavica Šimunić Vlahović punomoćnik sudionika u postupku PMB ROYALTY HOME d.o.o.</item>
      <item>David Biniashvili punomoćnik sudionika u postupku PMB ROYALTY HOME d.o.o.</item>
    </izvorni_sadrzaj>
    <derivirana_varijabla naziv="DomainObject.Predmet.OstaliListFormated_1">
      <item>Pavica Šimunić Vlahović punomoćnik sudionika u postupku PMB ROYALTY HOME d.o.o.</item>
      <item>David Biniashvili punomoćnik sudionika u postupku PMB ROYALTY HOME d.o.o.</item>
    </derivirana_varijabla>
  </DomainObject.Predmet.OstaliListFormated>
  <DomainObject.Predmet.OstaliListFormatedOIB>
    <izvorni_sadrzaj>
      <item>Pavica Šimunić Vlahović, OIB 30116622372 punomoćnik sudionika u postupku PMB ROYALTY HOME d.o.o.</item>
      <item>David Biniashvili, OIB 05390568841 punomoćnik sudionika u postupku PMB ROYALTY HOME d.o.o.</item>
    </izvorni_sadrzaj>
    <derivirana_varijabla naziv="DomainObject.Predmet.OstaliListFormatedOIB_1">
      <item>Pavica Šimunić Vlahović, OIB 30116622372 punomoćnik sudionika u postupku PMB ROYALTY HOME d.o.o.</item>
      <item>David Biniashvili, OIB 05390568841 punomoćnik sudionika u postupku PMB ROYALTY HOME d.o.o.</item>
    </derivirana_varijabla>
  </DomainObject.Predmet.OstaliListFormatedOIB>
  <DomainObject.Predmet.OstaliListFormatedWithAdress>
    <izvorni_sadrzaj>
      <item>Pavica Šimunić Vlahović, Svetojakobska 1C, 10000 Zagreb punomoćnik sudionika u postupku PMB ROYALTY HOME d.o.o.</item>
      <item>David Biniashvili, Svetojakobska ulica 1/c, 10000 Zagreb punomoćnik sudionika u postupku PMB ROYALTY HOME d.o.o.</item>
    </izvorni_sadrzaj>
    <derivirana_varijabla naziv="DomainObject.Predmet.OstaliListFormatedWithAdress_1">
      <item>Pavica Šimunić Vlahović, Svetojakobska 1C, 10000 Zagreb punomoćnik sudionika u postupku PMB ROYALTY HOME d.o.o.</item>
      <item>David Biniashvili, Svetojakobska ulica 1/c, 10000 Zagreb punomoćnik sudionika u postupku PMB ROYALTY HOME d.o.o.</item>
    </derivirana_varijabla>
  </DomainObject.Predmet.OstaliListFormatedWithAdress>
  <DomainObject.Predmet.OstaliListFormatedWithAdressOIB>
    <izvorni_sadrzaj>
      <item>Pavica Šimunić Vlahović, OIB 30116622372, Svetojakobska 1C, 10000 Zagreb punomoćnik sudionika u postupku PMB ROYALTY HOME d.o.o.</item>
      <item>David Biniashvili, OIB 05390568841, Svetojakobska ulica 1/c, 10000 Zagreb punomoćnik sudionika u postupku PMB ROYALTY HOME d.o.o.</item>
    </izvorni_sadrzaj>
    <derivirana_varijabla naziv="DomainObject.Predmet.OstaliListFormatedWithAdressOIB_1">
      <item>Pavica Šimunić Vlahović, OIB 30116622372, Svetojakobska 1C, 10000 Zagreb punomoćnik sudionika u postupku PMB ROYALTY HOME d.o.o.</item>
      <item>David Biniashvili, OIB 05390568841, Svetojakobska ulica 1/c, 10000 Zagreb punomoćnik sudionika u postupku PMB ROYALTY HOME d.o.o.</item>
    </derivirana_varijabla>
  </DomainObject.Predmet.OstaliListFormatedWithAdressOIB>
  <DomainObject.Predmet.OstaliListNazivFormated>
    <izvorni_sadrzaj>
      <item>Pavica Šimunić Vlahović</item>
      <item>David Biniashvili</item>
    </izvorni_sadrzaj>
    <derivirana_varijabla naziv="DomainObject.Predmet.OstaliListNazivFormated_1">
      <item>Pavica Šimunić Vlahović</item>
      <item>David Biniashvili</item>
    </derivirana_varijabla>
  </DomainObject.Predmet.OstaliListNazivFormated>
  <DomainObject.Predmet.OstaliListNazivFormatedOIB>
    <izvorni_sadrzaj>
      <item>Pavica Šimunić Vlahović, OIB 30116622372</item>
      <item>David Biniashvili, OIB 05390568841</item>
    </izvorni_sadrzaj>
    <derivirana_varijabla naziv="DomainObject.Predmet.OstaliListNazivFormatedOIB_1">
      <item>Pavica Šimunić Vlahović, OIB 30116622372</item>
      <item>David Biniashvili, OIB 05390568841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PMB ROYALTY HOME d.o.o.</izvorni_sadrzaj>
    <derivirana_varijabla naziv="DomainObject.Predmet.ProtustrankaIDrugi_1">PMB ROYALTY HOME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PMB ROYALTY HOME d.o.o., OIB 11859931346, Ljudevita Posavskog 8, 10360 Sesvete</izvorni_sadrzaj>
    <derivirana_varijabla naziv="DomainObject.Predmet.ProtustrankaIDrugiAdressOIB_1">PMB ROYALTY HOME d.o.o., OIB 11859931346,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PMB ROYALTY HOME d.o.o.</item>
      <item>Pavica Šimunić Vlahović</item>
      <item>David Biniashvili</item>
    </izvorni_sadrzaj>
    <derivirana_varijabla naziv="DomainObject.Predmet.SudioniciListNaziv_1">
      <item>FINA Regionalni centar Zagreb</item>
      <item>PMB ROYALTY HOME d.o.o.</item>
      <item>Pavica Šimunić Vlahović</item>
      <item>David Biniashvili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PMB ROYALTY HOME d.o.o., OIB 11859931346, Ljudevita Posavskog 8,10360 Sesvete</item>
      <item>Pavica Šimunić Vlahović, OIB 30116622372, Svetojakobska 1C,10000 Zagreb</item>
      <item>David Biniashvili, OIB 05390568841, Svetojakobska ulica 1/c,10000 Zagreb</item>
    </izvorni_sadrzaj>
    <derivirana_varijabla naziv="DomainObject.Predmet.SudioniciListAdressOIB_1">
      <item>FINA Regionalni centar Zagreb, OIB 85821130368, Trg svibanjskih žrtava 1995. br. 1,10000 Zagreb</item>
      <item>PMB ROYALTY HOME d.o.o., OIB 11859931346, Ljudevita Posavskog 8,10360 Sesvete</item>
      <item>Pavica Šimunić Vlahović, OIB 30116622372, Svetojakobska 1C,10000 Zagreb</item>
      <item>David Biniashvili, OIB 05390568841, Svetojakobska ulica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11859931346</item>
      <item>, OIB 30116622372</item>
      <item>, OIB 05390568841</item>
    </izvorni_sadrzaj>
    <derivirana_varijabla naziv="DomainObject.Predmet.SudioniciListNazivOIB_1">
      <item>, OIB 85821130368</item>
      <item>, OIB 11859931346</item>
      <item>, OIB 30116622372</item>
      <item>, OIB 05390568841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309E7-3027-47A7-BF43-5EA4779E1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2171</properties:Characters>
  <properties:Lines>65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2017-08-16T10:52:00Z</dcterms:created>
  <dc:creator>Jasna Mirt</dc:creator>
  <cp:lastModifiedBy>Jasna Mirt</cp:lastModifiedBy>
  <cp:lastPrinted>2017-08-16T10:56:00Z</cp:lastPrinted>
  <dcterms:modified xmlns:xsi="http://www.w3.org/2001/XMLSchema-instance" xsi:type="dcterms:W3CDTF">2017-08-22T11:43:00Z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