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2ec1e" w14:paraId="a62ec1e" w:rsidRDefault="009F071F" w:rsidP="00910611" w:rsidR="009F071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71F" w:rsidP="00910611" w:rsidR="009F071F">
      <w:r>
        <w:rPr>
          <w:rFonts w:eastAsia="MS Mincho"/>
        </w:rPr>
        <w:t>REPUBLIKA HRVATSKA</w:t>
      </w:r>
    </w:p>
    <w:p w:rsidRDefault="009F071F" w:rsidP="00910611" w:rsidR="009F071F">
      <w:r>
        <w:rPr>
          <w:rFonts w:eastAsia="MS Mincho"/>
        </w:rPr>
        <w:t>TRGOVAČKI SUD U RIJECI</w:t>
      </w:r>
    </w:p>
    <w:p w:rsidRDefault="009F071F" w:rsidR="009F071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71F" w:rsidP="00360BE2" w:rsidR="009F071F">
      <w:pPr>
        <w:jc w:val="center"/>
        <w:rPr>
          <w:bCs/>
        </w:rPr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8400B8" w:rsidP="008400B8" w:rsidR="008400B8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dužnikom </w:t>
      </w:r>
      <w:r w:rsidR="00BF4EC4">
        <w:t>HORIZONT NOVA društvo s ograničenom odgovornošću za proizvodnju i trgovinu Rijeka (Grad Rijeka), Josipa Mohorića 27/B, OIB: 19699797661, MBS: 040307119</w:t>
      </w:r>
      <w:r w:rsidRPr="006319A6">
        <w:t xml:space="preserve">, dana </w:t>
      </w:r>
      <w:r w:rsidR="00BF4EC4">
        <w:t>24</w:t>
      </w:r>
      <w:r w:rsidRPr="006319A6">
        <w:t xml:space="preserve">. ožujka 2016.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BF4EC4">
        <w:t>HORIZONT NOVA društvo s ograničenom odgovornošću za proizvodnju i trgovinu Rijeka (Grad Rijeka), Josipa Mohorića 27/B, OIB: 19699797661, MBS: 040307119</w:t>
      </w:r>
      <w:r w:rsidR="008E0B5A">
        <w:t>.</w:t>
      </w:r>
    </w:p>
    <w:p w:rsidRDefault="00C5695B" w:rsidP="00360BE2" w:rsidR="00C5695B" w:rsidRPr="00741A82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741A82">
        <w:t>e-</w:t>
      </w:r>
      <w:r w:rsidR="00EF2F5F" w:rsidRPr="00741A82">
        <w:t>O</w:t>
      </w:r>
      <w:r w:rsidRPr="00741A82">
        <w:t>glasn</w:t>
      </w:r>
      <w:r w:rsidR="00EF2F5F" w:rsidRPr="00741A82">
        <w:t>a</w:t>
      </w:r>
      <w:r w:rsidRPr="00741A82">
        <w:t xml:space="preserve"> ploč</w:t>
      </w:r>
      <w:r w:rsidR="00EF2F5F" w:rsidRPr="00741A82">
        <w:t>a</w:t>
      </w:r>
      <w:r w:rsidRPr="00741A82">
        <w:t xml:space="preserve"> sud</w:t>
      </w:r>
      <w:r w:rsidR="00EF2F5F" w:rsidRPr="00741A82">
        <w:t>ova</w:t>
      </w:r>
      <w:r w:rsidRPr="00741A82">
        <w:t xml:space="preserve"> dana </w:t>
      </w:r>
      <w:r w:rsidR="00BF4EC4">
        <w:t>24</w:t>
      </w:r>
      <w:r w:rsidR="00906C6A">
        <w:t>. ožujka</w:t>
      </w:r>
      <w:r w:rsidR="002F3701" w:rsidRPr="00741A82">
        <w:t xml:space="preserve"> 2017</w:t>
      </w:r>
      <w:r w:rsidRPr="00741A82">
        <w:t>. godine u 1</w:t>
      </w:r>
      <w:r w:rsidR="00BA5BE9">
        <w:t>1</w:t>
      </w:r>
      <w:r w:rsidRPr="00741A82">
        <w:t>,0</w:t>
      </w:r>
      <w:r w:rsidR="00B04834" w:rsidRPr="00741A82">
        <w:t>5</w:t>
      </w:r>
      <w:r w:rsidRPr="00741A82">
        <w:t xml:space="preserve"> sati.</w:t>
      </w:r>
    </w:p>
    <w:p w:rsidRDefault="00360BE2" w:rsidP="00642223" w:rsidR="00642223" w:rsidRPr="00642223">
      <w:pPr>
        <w:numPr>
          <w:ilvl w:val="0"/>
          <w:numId w:val="1"/>
        </w:numPr>
        <w:jc w:val="both"/>
        <w:rPr>
          <w:bCs/>
        </w:rPr>
      </w:pPr>
      <w:r w:rsidRPr="00741A82">
        <w:t>Za stečajnog upravitelja imenuje se</w:t>
      </w:r>
      <w:r w:rsidR="00990A8B" w:rsidRPr="00741A82">
        <w:t xml:space="preserve"> </w:t>
      </w:r>
      <w:r w:rsidR="00FE6794" w:rsidRPr="00D430A7">
        <w:t>Mirjan</w:t>
      </w:r>
      <w:r w:rsidR="00FE6794">
        <w:t>a</w:t>
      </w:r>
      <w:r w:rsidR="00FE6794" w:rsidRPr="00D430A7">
        <w:t xml:space="preserve"> Gašparović, OIB: 36691101554, Podšupera 55, Crikvenica</w:t>
      </w:r>
      <w:r w:rsidR="0081532F" w:rsidRPr="00741A82">
        <w:t>.</w:t>
      </w:r>
    </w:p>
    <w:p w:rsidRDefault="00360BE2" w:rsidP="00360BE2" w:rsidR="00360BE2" w:rsidRPr="00741A82">
      <w:pPr>
        <w:numPr>
          <w:ilvl w:val="0"/>
          <w:numId w:val="1"/>
        </w:numPr>
        <w:jc w:val="both"/>
        <w:rPr>
          <w:bCs/>
        </w:rPr>
      </w:pPr>
      <w:r w:rsidRPr="00741A82">
        <w:rPr>
          <w:bCs/>
        </w:rPr>
        <w:t xml:space="preserve">Zaključuje se stečajni postupak nad dužnikom </w:t>
      </w:r>
      <w:r w:rsidR="00BF4EC4">
        <w:t>HORIZONT NOVA društvo s ograničenom odgovornošću za proizvodnju i trgovinu Rijeka (Grad Rijeka), Josipa Mohorića 27/B, OIB: 19699797661, MBS: 040307119</w:t>
      </w:r>
      <w:r w:rsidR="0081532F" w:rsidRPr="00741A82">
        <w:t>.</w:t>
      </w:r>
    </w:p>
    <w:p w:rsidRDefault="0004736A" w:rsidP="00360BE2" w:rsidR="006830EE" w:rsidRPr="00741A82">
      <w:pPr>
        <w:numPr>
          <w:ilvl w:val="0"/>
          <w:numId w:val="1"/>
        </w:numPr>
        <w:jc w:val="both"/>
        <w:rPr>
          <w:bCs/>
        </w:rPr>
      </w:pPr>
      <w:r w:rsidRPr="00741A82">
        <w:t>Otvaranje stečajnog postupka upisati će se u sudski registar ovog suda, a</w:t>
      </w:r>
      <w:r w:rsidR="006830EE" w:rsidRPr="00741A82">
        <w:rPr>
          <w:bCs/>
        </w:rPr>
        <w:t xml:space="preserve"> po  pravomoćnosti </w:t>
      </w:r>
      <w:r w:rsidRPr="00741A82">
        <w:rPr>
          <w:bCs/>
        </w:rPr>
        <w:t xml:space="preserve">ovog rješenja će  se isto rješenje još jednom </w:t>
      </w:r>
      <w:r w:rsidR="006830EE" w:rsidRPr="00741A82">
        <w:rPr>
          <w:bCs/>
        </w:rPr>
        <w:t xml:space="preserve">dostaviti sudskom registru ovog suda </w:t>
      </w:r>
      <w:r w:rsidRPr="00741A82">
        <w:rPr>
          <w:bCs/>
        </w:rPr>
        <w:t xml:space="preserve">uz potvrdu pravomoćnosti </w:t>
      </w:r>
      <w:r w:rsidR="006830EE" w:rsidRPr="00741A82">
        <w:rPr>
          <w:bCs/>
        </w:rPr>
        <w:t>radi  brisanja dužnika.</w:t>
      </w:r>
    </w:p>
    <w:p w:rsidRDefault="00990A8B" w:rsidP="00990A8B" w:rsidR="00990A8B" w:rsidRPr="00741A82">
      <w:pPr>
        <w:numPr>
          <w:ilvl w:val="0"/>
          <w:numId w:val="1"/>
        </w:numPr>
        <w:tabs>
          <w:tab w:pos="851" w:val="left"/>
        </w:tabs>
        <w:jc w:val="both"/>
      </w:pPr>
      <w:r w:rsidRPr="00741A82">
        <w:tab/>
        <w:t>Ukida se mjera osiguranja iz članka 118. stavak 1. i 2. Stečajnog zakona (objavljenog u NN 71/15), određena rješenjem ovog suda posl. br. 14 St-</w:t>
      </w:r>
      <w:r w:rsidR="00BF4EC4">
        <w:t>419</w:t>
      </w:r>
      <w:r w:rsidR="00723C61">
        <w:t>/2016</w:t>
      </w:r>
      <w:r w:rsidR="00A2797A">
        <w:t>-</w:t>
      </w:r>
      <w:r w:rsidR="00BF4EC4">
        <w:t>19</w:t>
      </w:r>
      <w:r w:rsidRPr="00741A82">
        <w:t xml:space="preserve"> od </w:t>
      </w:r>
      <w:r w:rsidR="00BF4EC4">
        <w:t>22. prosinca 2016</w:t>
      </w:r>
      <w:r w:rsidRPr="00741A82">
        <w:t xml:space="preserve">. godine o imenovanju privremenog stečajnog upravitelja </w:t>
      </w:r>
      <w:r w:rsidR="00FE6794" w:rsidRPr="00D430A7">
        <w:t>Mirjan</w:t>
      </w:r>
      <w:r w:rsidR="00FE6794">
        <w:t>e</w:t>
      </w:r>
      <w:r w:rsidR="00FE6794" w:rsidRPr="00D430A7">
        <w:t xml:space="preserve"> Gašparović, OIB: 36691101554, Podšupera 55, Crikvenica</w:t>
      </w:r>
      <w:r w:rsidRPr="00741A82">
        <w:t>.</w:t>
      </w:r>
    </w:p>
    <w:p w:rsidRDefault="00360BE2" w:rsidP="00360BE2" w:rsidR="00360BE2" w:rsidRPr="00741A82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642223">
        <w:t xml:space="preserve"> </w:t>
      </w:r>
      <w:r w:rsidR="00BF4EC4">
        <w:t>HORIZONT NOVA društvo s ograničenom odgovornošću za proizvodnju i trgovinu Rijeka (Grad Rijeka), Josipa Mohorića 27/B, OIB: 19699797661, MBS: 040307119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BF4EC4">
        <w:rPr>
          <w:bCs/>
        </w:rPr>
        <w:t>419</w:t>
      </w:r>
      <w:r w:rsidR="00A2797A">
        <w:rPr>
          <w:bCs/>
        </w:rPr>
        <w:t>/2016</w:t>
      </w:r>
      <w:r w:rsidR="00B04834">
        <w:rPr>
          <w:bCs/>
        </w:rPr>
        <w:t xml:space="preserve"> od </w:t>
      </w:r>
      <w:r w:rsidR="00BF4EC4">
        <w:rPr>
          <w:bCs/>
        </w:rPr>
        <w:t>13</w:t>
      </w:r>
      <w:r w:rsidR="00A2797A">
        <w:rPr>
          <w:bCs/>
        </w:rPr>
        <w:t>. listopada</w:t>
      </w:r>
      <w:r w:rsidR="00EF2F5F">
        <w:rPr>
          <w:bCs/>
        </w:rPr>
        <w:t xml:space="preserve"> 2016</w:t>
      </w:r>
      <w:r w:rsidR="00180CE9" w:rsidRPr="009F41CE">
        <w:rPr>
          <w:bCs/>
        </w:rPr>
        <w:t>. godine pokrenut je prethodni postupak radi utvrđivanja uvjeta za otvaranje stečajnog postupka nad dužnikom</w:t>
      </w:r>
      <w:r w:rsidR="00A2797A">
        <w:rPr>
          <w:bCs/>
        </w:rPr>
        <w:t xml:space="preserve"> </w:t>
      </w:r>
      <w:r w:rsidR="00BF4EC4">
        <w:t>HORIZONT NOVA društvo s ograničenom odgovornošću za proizvodnju i trgovinu Rijeka (Grad Rijeka), Josipa Mohorića 27/B, OIB: 19699797661, MBS: 040307119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lastRenderedPageBreak/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i </w:t>
      </w:r>
      <w:r w:rsidR="006B5716">
        <w:t>podnesak</w:t>
      </w:r>
      <w:r w:rsidR="003717EB">
        <w:t xml:space="preserve"> </w:t>
      </w:r>
      <w:r w:rsidR="00B04834">
        <w:t xml:space="preserve">Financijske agencije od </w:t>
      </w:r>
      <w:r w:rsidR="00BF4EC4">
        <w:t>20. prosinca</w:t>
      </w:r>
      <w:r w:rsidR="006B5716">
        <w:t xml:space="preserve"> </w:t>
      </w:r>
      <w:r w:rsidR="00D912DD">
        <w:t>201</w:t>
      </w:r>
      <w:r w:rsidR="006B5716">
        <w:t>6</w:t>
      </w:r>
      <w:r w:rsidR="002F3701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BF4EC4">
        <w:rPr>
          <w:bCs/>
        </w:rPr>
        <w:t>1. ožujka</w:t>
      </w:r>
      <w:r w:rsidR="00642223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BF4EC4">
        <w:rPr>
          <w:bCs/>
        </w:rPr>
        <w:t>25.000</w:t>
      </w:r>
      <w:r w:rsidR="00D6035F">
        <w:rPr>
          <w:bCs/>
        </w:rPr>
        <w:t>,</w:t>
      </w:r>
      <w:r w:rsidR="005C5033">
        <w:rPr>
          <w:bCs/>
        </w:rPr>
        <w:t>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BF4EC4">
        <w:rPr>
          <w:bCs/>
        </w:rPr>
        <w:t>24</w:t>
      </w:r>
      <w:r w:rsidR="00725BBB">
        <w:rPr>
          <w:bCs/>
        </w:rPr>
        <w:t>. ožujka</w:t>
      </w:r>
      <w:r w:rsidR="00D76EDA">
        <w:rPr>
          <w:bCs/>
        </w:rPr>
        <w:t xml:space="preserve">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725BBB" w:rsidP="00570F32" w:rsidR="00725BBB">
      <w:pPr>
        <w:jc w:val="both"/>
      </w:pPr>
    </w:p>
    <w:p w:rsidRDefault="000A5EC2" w:rsidP="00E50221" w:rsidR="000A5EC2"/>
    <w:sectPr w:rsidSect="00E21176" w:rsidR="000A5EC2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3145" w:rsidR="001F3145">
      <w:r>
        <w:separator/>
      </w:r>
    </w:p>
  </w:endnote>
  <w:endnote w:id="0" w:type="continuationSeparator">
    <w:p w:rsidRDefault="001F3145" w:rsidR="001F3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5EC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3145" w:rsidR="001F3145">
      <w:r>
        <w:separator/>
      </w:r>
    </w:p>
  </w:footnote>
  <w:footnote w:id="0" w:type="continuationSeparator">
    <w:p w:rsidRDefault="001F3145" w:rsidR="001F31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BF4EC4">
      <w:t>419</w:t>
    </w:r>
    <w:r w:rsidR="00A2797A">
      <w:t>/2016</w:t>
    </w:r>
    <w:r w:rsidR="00BA5BE9">
      <w:t>-27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33CF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3149"/>
    <w:rsid w:val="000A5D82"/>
    <w:rsid w:val="000A5DE9"/>
    <w:rsid w:val="000A5EC2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3145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1F56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13F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475C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5716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475"/>
    <w:rsid w:val="00735D00"/>
    <w:rsid w:val="00740B19"/>
    <w:rsid w:val="00741476"/>
    <w:rsid w:val="00741A82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0B8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746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0B5A"/>
    <w:rsid w:val="008E1213"/>
    <w:rsid w:val="008E4430"/>
    <w:rsid w:val="008E4568"/>
    <w:rsid w:val="008E4896"/>
    <w:rsid w:val="008E6BF1"/>
    <w:rsid w:val="008F058A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402"/>
    <w:rsid w:val="009E4B1F"/>
    <w:rsid w:val="009E4FD9"/>
    <w:rsid w:val="009E51BF"/>
    <w:rsid w:val="009F04E1"/>
    <w:rsid w:val="009F071F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2797A"/>
    <w:rsid w:val="00A3150D"/>
    <w:rsid w:val="00A322A5"/>
    <w:rsid w:val="00A32A36"/>
    <w:rsid w:val="00A32A93"/>
    <w:rsid w:val="00A32ED5"/>
    <w:rsid w:val="00A33652"/>
    <w:rsid w:val="00A3425B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5BE9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4EC4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35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12D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291C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794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9F07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7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7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7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7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F07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071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9F07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7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7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7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7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F07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071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St-419/2016</izvorni_sadrzaj>
    <derivirana_varijabla naziv="DomainObject.Predmet.OznakaBroj_1">St-419/2016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HORIZONT NOVA d.o.o.</izvorni_sadrzaj>
    <derivirana_varijabla naziv="DomainObject.Predmet.ProtustrankaFormated_1">  HORIZONT NOVA d.o.o.</derivirana_varijabla>
  </DomainObject.Predmet.ProtustrankaFormated>
  <DomainObject.Predmet.ProtustrankaFormatedOIB>
    <izvorni_sadrzaj>  HORIZONT NOVA d.o.o., OIB 19699797661</izvorni_sadrzaj>
    <derivirana_varijabla naziv="DomainObject.Predmet.ProtustrankaFormatedOIB_1">  HORIZONT NOVA d.o.o., OIB 19699797661</derivirana_varijabla>
  </DomainObject.Predmet.ProtustrankaFormatedOIB>
  <DomainObject.Predmet.ProtustrankaFormatedWithAdress>
    <izvorni_sadrzaj> HORIZONT NOVA d.o.o., Josipa Mohorića 27b, 51000 Rijeka</izvorni_sadrzaj>
    <derivirana_varijabla naziv="DomainObject.Predmet.ProtustrankaFormatedWithAdress_1"> HORIZONT NOVA d.o.o., Josipa Mohorića 27b, 51000 Rijeka</derivirana_varijabla>
  </DomainObject.Predmet.ProtustrankaFormatedWithAdress>
  <DomainObject.Predmet.ProtustrankaFormatedWithAdressOIB>
    <izvorni_sadrzaj> HORIZONT NOVA d.o.o., OIB 19699797661, Josipa Mohorića 27b, 51000 Rijeka</izvorni_sadrzaj>
    <derivirana_varijabla naziv="DomainObject.Predmet.ProtustrankaFormatedWithAdressOIB_1"> HORIZONT NOVA d.o.o., OIB 19699797661, Josipa Mohorića 27b, 51000 Rijeka</derivirana_varijabla>
  </DomainObject.Predmet.ProtustrankaFormatedWithAdressOIB>
  <DomainObject.Predmet.ProtustrankaWithAdress>
    <izvorni_sadrzaj>HORIZONT NOVA d.o.o. Josipa Mohorića 27b, 51000 Rijeka</izvorni_sadrzaj>
    <derivirana_varijabla naziv="DomainObject.Predmet.ProtustrankaWithAdress_1">HORIZONT NOVA d.o.o. Josipa Mohorića 27b, 51000 Rijeka</derivirana_varijabla>
  </DomainObject.Predmet.ProtustrankaWithAdress>
  <DomainObject.Predmet.ProtustrankaWithAdressOIB>
    <izvorni_sadrzaj>HORIZONT NOVA d.o.o., OIB 19699797661, Josipa Mohorića 27b, 51000 Rijeka</izvorni_sadrzaj>
    <derivirana_varijabla naziv="DomainObject.Predmet.ProtustrankaWithAdressOIB_1">HORIZONT NOVA d.o.o., OIB 19699797661, Josipa Mohorića 27b, 51000 Rijeka</derivirana_varijabla>
  </DomainObject.Predmet.ProtustrankaWithAdressOIB>
  <DomainObject.Predmet.ProtustrankaNazivFormated>
    <izvorni_sadrzaj>HORIZONT NOVA d.o.o.</izvorni_sadrzaj>
    <derivirana_varijabla naziv="DomainObject.Predmet.ProtustrankaNazivFormated_1">HORIZONT NOVA d.o.o.</derivirana_varijabla>
  </DomainObject.Predmet.ProtustrankaNazivFormated>
  <DomainObject.Predmet.ProtustrankaNazivFormatedOIB>
    <izvorni_sadrzaj>HORIZONT NOVA d.o.o., OIB 19699797661</izvorni_sadrzaj>
    <derivirana_varijabla naziv="DomainObject.Predmet.ProtustrankaNazivFormatedOIB_1">HORIZONT NOVA d.o.o., OIB 19699797661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HORIZONT NOVA d.o.o.</item>
    </izvorni_sadrzaj>
    <derivirana_varijabla naziv="DomainObject.Predmet.ProtuStrankaListFormated_1">
      <item>HORIZONT NOVA d.o.o.</item>
    </derivirana_varijabla>
  </DomainObject.Predmet.ProtuStrankaListFormated>
  <DomainObject.Predmet.ProtuStrankaListFormatedOIB>
    <izvorni_sadrzaj>
      <item>HORIZONT NOVA d.o.o., OIB 19699797661</item>
    </izvorni_sadrzaj>
    <derivirana_varijabla naziv="DomainObject.Predmet.ProtuStrankaListFormatedOIB_1">
      <item>HORIZONT NOVA d.o.o., OIB 19699797661</item>
    </derivirana_varijabla>
  </DomainObject.Predmet.ProtuStrankaListFormatedOIB>
  <DomainObject.Predmet.ProtuStrankaListFormatedWithAdress>
    <izvorni_sadrzaj>
      <item>HORIZONT NOVA d.o.o., Josipa Mohorića 27b, 51000 Rijeka</item>
    </izvorni_sadrzaj>
    <derivirana_varijabla naziv="DomainObject.Predmet.ProtuStrankaListFormatedWithAdress_1">
      <item>HORIZONT NOVA d.o.o., Josipa Mohorića 27b, 51000 Rijeka</item>
    </derivirana_varijabla>
  </DomainObject.Predmet.ProtuStrankaListFormatedWithAdress>
  <DomainObject.Predmet.ProtuStrankaListFormatedWithAdressOIB>
    <izvorni_sadrzaj>
      <item>HORIZONT NOVA d.o.o., OIB 19699797661, Josipa Mohorića 27b, 51000 Rijeka</item>
    </izvorni_sadrzaj>
    <derivirana_varijabla naziv="DomainObject.Predmet.ProtuStrankaListFormatedWithAdressOIB_1">
      <item>HORIZONT NOVA d.o.o., OIB 19699797661, Josipa Mohorića 27b, 51000 Rijeka</item>
    </derivirana_varijabla>
  </DomainObject.Predmet.ProtuStrankaListFormatedWithAdressOIB>
  <DomainObject.Predmet.ProtuStrankaListNazivFormated>
    <izvorni_sadrzaj>
      <item>HORIZONT NOVA d.o.o.</item>
    </izvorni_sadrzaj>
    <derivirana_varijabla naziv="DomainObject.Predmet.ProtuStrankaListNazivFormated_1">
      <item>HORIZONT NOVA d.o.o.</item>
    </derivirana_varijabla>
  </DomainObject.Predmet.ProtuStrankaListNazivFormated>
  <DomainObject.Predmet.ProtuStrankaListNazivFormatedOIB>
    <izvorni_sadrzaj>
      <item>HORIZONT NOVA d.o.o., OIB 19699797661</item>
    </izvorni_sadrzaj>
    <derivirana_varijabla naziv="DomainObject.Predmet.ProtuStrankaListNazivFormatedOIB_1">
      <item>HORIZONT NOVA d.o.o., OIB 19699797661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HORIZONT NOVA d.o.o.</izvorni_sadrzaj>
    <derivirana_varijabla naziv="DomainObject.Predmet.ProtustrankaIDrugi_1">HORIZONT NOVA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HORIZONT NOVA d.o.o., OIB 19699797661, Josipa Mohorića 27b, 51000 Rijeka</izvorni_sadrzaj>
    <derivirana_varijabla naziv="DomainObject.Predmet.ProtustrankaIDrugiAdressOIB_1">HORIZONT NOVA d.o.o., OIB 19699797661, Josipa Mohorića 27b,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HORIZONT NOVA d.o.o.</item>
    </izvorni_sadrzaj>
    <derivirana_varijabla naziv="DomainObject.Predmet.SudioniciListNaziv_1">
      <item>FINA  Rijeka</item>
      <item>HORIZONT NOVA d.o.o.</item>
    </derivirana_varijabla>
  </DomainObject.Predmet.SudioniciListNaziv>
  <DomainObject.Predmet.SudioniciListAdressOIB>
    <izvorni_sadrzaj>
      <item>FINA  Rijeka, OIB 85821130368, Frana Kurelca 8,51000 Rijeka</item>
      <item>HORIZONT NOVA d.o.o., OIB 19699797661, Josipa Mohorića 27b,51000 Rijeka</item>
    </izvorni_sadrzaj>
    <derivirana_varijabla naziv="DomainObject.Predmet.SudioniciListAdressOIB_1">
      <item>FINA  Rijeka, OIB 85821130368, Frana Kurelca 8,51000 Rijeka</item>
      <item>HORIZONT NOVA d.o.o., OIB 19699797661, Josipa Mohorića 27b,51000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19699797661</item>
    </izvorni_sadrzaj>
    <derivirana_varijabla naziv="DomainObject.Predmet.SudioniciListNazivOIB_1">
      <item>, OIB 85821130368</item>
      <item>, OIB 19699797661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9E5334-FA57-43CF-8B65-337A1CAA56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801</properties:Words>
  <properties:Characters>4432</properties:Characters>
  <properties:Lines>96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2017-03-24T09:40:00Z</dcterms:created>
  <dc:creator>korlevicd</dc:creator>
  <cp:lastModifiedBy>Danijela Fumić</cp:lastModifiedBy>
  <cp:lastPrinted>2017-03-24T09:40:00Z</cp:lastPrinted>
  <dcterms:modified xmlns:xsi="http://www.w3.org/2001/XMLSchema-instance" xsi:type="dcterms:W3CDTF">2017-03-24T09:42:00Z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