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eb17" w14:paraId="43eeb17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</w:t>
      </w:r>
      <w:r w:rsidR="00A40386">
        <w:t>H.E.S. nekretnine d.o.o. Labin, Ravni 5 H, OIB 63035988069, zastupanog po punomoćniku Pavlu Škare, odvjetniku u Zagrebu, radi otvaranja stečajnog postupka nad dužnikom H.E.S. nekretnine d.o.o. Labin, Ravni 5 H, OIB 63035988069</w:t>
      </w:r>
      <w:r w:rsidR="006F7785" w:rsidRPr="006F7785">
        <w:t xml:space="preserve">, </w:t>
      </w:r>
      <w:r w:rsidR="00786017">
        <w:t xml:space="preserve"> </w:t>
      </w:r>
      <w:r w:rsidR="00A40386">
        <w:t>18</w:t>
      </w:r>
      <w:r w:rsidR="00786017" w:rsidRPr="00786017">
        <w:t xml:space="preserve">. </w:t>
      </w:r>
      <w:r w:rsidR="00A40386">
        <w:t xml:space="preserve">prosinca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A40386">
        <w:t>H.E.S. nekretnine d.o.o. Labin, Ravni 5 H, OIB 63035988069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</w:t>
      </w:r>
      <w:r w:rsidR="00A40386">
        <w:t>9</w:t>
      </w:r>
      <w:r w:rsidR="00CC5545" w:rsidRPr="00063D7A">
        <w:t>.</w:t>
      </w:r>
      <w:r w:rsidR="00A40386">
        <w:t>7</w:t>
      </w:r>
      <w:r w:rsidR="00C701B8" w:rsidRPr="00063D7A">
        <w:t>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A40386">
        <w:t>593</w:t>
      </w:r>
      <w:r w:rsidR="002C5228" w:rsidRPr="00063D7A">
        <w:t>-</w:t>
      </w:r>
      <w:r w:rsidR="00194EB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A40386">
        <w:t>593</w:t>
      </w:r>
      <w:r w:rsidR="007F2AFD" w:rsidRPr="007F2AFD">
        <w:t>/1</w:t>
      </w:r>
      <w:r w:rsidR="00194EBE">
        <w:t>7</w:t>
      </w:r>
      <w:r w:rsidR="007F2AFD" w:rsidRPr="007F2AFD">
        <w:t>-</w:t>
      </w:r>
      <w:r w:rsidR="00A40386">
        <w:t>5</w:t>
      </w:r>
      <w:r w:rsidRPr="00063D7A">
        <w:t xml:space="preserve"> od </w:t>
      </w:r>
      <w:r w:rsidR="00A40386">
        <w:t>13</w:t>
      </w:r>
      <w:r w:rsidR="00194EBE">
        <w:t xml:space="preserve">. </w:t>
      </w:r>
      <w:r w:rsidR="00A40386">
        <w:t xml:space="preserve">studenog </w:t>
      </w:r>
      <w:r w:rsidR="00194EBE">
        <w:t>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A40386" w:rsidR="00A40386">
      <w:pPr>
        <w:pStyle w:val="Odlomakpopisa"/>
        <w:numPr>
          <w:ilvl w:val="0"/>
          <w:numId w:val="9"/>
        </w:numPr>
        <w:jc w:val="both"/>
      </w:pPr>
      <w:r>
        <w:tab/>
      </w:r>
      <w:r w:rsidR="00615064" w:rsidRPr="00063D7A">
        <w:t>„</w:t>
      </w:r>
      <w:r w:rsidR="00A40386">
        <w:rPr>
          <w:lang w:val="pl-PL"/>
        </w:rPr>
        <w:t xml:space="preserve">Temeljem čl. 115. st. 1. Stečajnog zakona (dalje: SZ) pokreće se prethodni postupak radi utvrđivanja pretpostavki za otvaranje stečajnog postupka nad dužnikom </w:t>
      </w:r>
      <w:r w:rsidR="00A40386">
        <w:t>H.E.S. nekretnine d.o.o. Labin, Ravni 5 H, OIB 63035988069.</w:t>
      </w:r>
    </w:p>
    <w:p w:rsidRDefault="00A40386" w:rsidP="00A40386" w:rsidR="00A40386">
      <w:pPr>
        <w:pStyle w:val="Odlomakpopisa"/>
        <w:ind w:left="1425"/>
        <w:jc w:val="both"/>
      </w:pPr>
    </w:p>
    <w:p w:rsidRDefault="00A40386" w:rsidP="00A40386" w:rsidR="00A40386">
      <w:pPr>
        <w:pStyle w:val="Odlomakpopisa"/>
        <w:numPr>
          <w:ilvl w:val="0"/>
          <w:numId w:val="9"/>
        </w:numPr>
        <w:jc w:val="both"/>
        <w:rPr>
          <w:lang w:val="pl-PL"/>
        </w:rPr>
      </w:pPr>
      <w:r>
        <w:rPr>
          <w:lang w:val="pl-PL"/>
        </w:rPr>
        <w:t>Za privremenog stečajnog upravitelja imenuje se Jasna Kučević, iz Pule, Kaštanjer 64, OIB 89442269215.</w:t>
      </w:r>
    </w:p>
    <w:p w:rsidRDefault="00A40386" w:rsidP="00A40386" w:rsidR="00A40386">
      <w:pPr>
        <w:pStyle w:val="Odlomakpopisa"/>
        <w:rPr>
          <w:lang w:val="pl-PL"/>
        </w:rPr>
      </w:pPr>
    </w:p>
    <w:p w:rsidRDefault="00A40386" w:rsidP="00A40386" w:rsidR="00A40386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SZ-a).</w:t>
      </w:r>
    </w:p>
    <w:p w:rsidRDefault="00A40386" w:rsidP="00A40386" w:rsidR="00A40386">
      <w:pPr>
        <w:pStyle w:val="Odlomakpopisa"/>
        <w:rPr>
          <w:lang w:val="pl-PL"/>
        </w:rPr>
      </w:pPr>
    </w:p>
    <w:p w:rsidRDefault="00A40386" w:rsidP="00A40386" w:rsidR="00A40386">
      <w:pPr>
        <w:pStyle w:val="Odlomakpopisa"/>
        <w:numPr>
          <w:ilvl w:val="0"/>
          <w:numId w:val="9"/>
        </w:numPr>
        <w:jc w:val="both"/>
        <w:rPr>
          <w:lang w:val="pl-PL"/>
        </w:rPr>
      </w:pPr>
      <w:r>
        <w:rPr>
          <w:lang w:val="pl-PL"/>
        </w:rPr>
        <w:lastRenderedPageBreak/>
        <w:t>Određuje se ročište radi očitovanja o prijedlogu za otvaranje stečajnoga postupka (čl. 123. SZ-a) te radi rasprave o pretpostavkama za otvaranje stečajnoga postupka (čl. 128. st. 1. SZ-a) za dan</w:t>
      </w:r>
      <w:r>
        <w:rPr>
          <w:b/>
          <w:lang w:val="pl-PL"/>
        </w:rPr>
        <w:t xml:space="preserve"> </w:t>
      </w:r>
    </w:p>
    <w:p w:rsidRDefault="00A40386" w:rsidP="00A40386" w:rsidR="00A40386">
      <w:pPr>
        <w:pStyle w:val="Odlomakpopisa"/>
        <w:rPr>
          <w:b/>
          <w:lang w:val="pl-PL"/>
        </w:rPr>
      </w:pPr>
    </w:p>
    <w:p w:rsidRDefault="00A40386" w:rsidP="00A40386" w:rsidR="00A40386" w:rsidRPr="00A40386">
      <w:pPr>
        <w:pStyle w:val="Odlomakpopisa"/>
        <w:ind w:left="1425"/>
        <w:jc w:val="center"/>
        <w:rPr>
          <w:lang w:val="pl-PL"/>
        </w:rPr>
      </w:pPr>
      <w:r w:rsidRPr="00A40386">
        <w:rPr>
          <w:lang w:val="pl-PL"/>
        </w:rPr>
        <w:t>15. prosinca 2017. u 13:30 sati,</w:t>
      </w:r>
    </w:p>
    <w:p w:rsidRDefault="00A40386" w:rsidP="00A40386" w:rsidR="00A40386" w:rsidRPr="00A40386">
      <w:pPr>
        <w:pStyle w:val="Odlomakpopisa"/>
        <w:ind w:left="1425"/>
        <w:jc w:val="center"/>
      </w:pPr>
      <w:r w:rsidRPr="00A40386">
        <w:rPr>
          <w:lang w:val="pl-PL"/>
        </w:rPr>
        <w:t>u</w:t>
      </w:r>
      <w:r w:rsidRPr="00A40386">
        <w:t xml:space="preserve"> Trgovačkom sudu u Pazinu, Dršćevka 1, sudnica 1,</w:t>
      </w:r>
    </w:p>
    <w:p w:rsidRDefault="00A40386" w:rsidP="00A40386" w:rsidR="00A40386" w:rsidRPr="00A40386">
      <w:pPr>
        <w:pStyle w:val="Odlomakpopisa"/>
        <w:ind w:left="1425"/>
        <w:jc w:val="center"/>
        <w:rPr>
          <w:lang w:val="pl-PL"/>
        </w:rPr>
      </w:pPr>
    </w:p>
    <w:p w:rsidRDefault="00A40386" w:rsidP="00A40386" w:rsidR="00A40386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na koje se pozivaju:</w:t>
      </w:r>
    </w:p>
    <w:p w:rsidRDefault="00A40386" w:rsidP="00A40386" w:rsidR="00A40386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 Jasna Kučević, iz Pule, Kaštanjer 64,</w:t>
      </w:r>
    </w:p>
    <w:p w:rsidRDefault="00A40386" w:rsidP="00A40386" w:rsidR="00A40386">
      <w:pPr>
        <w:pStyle w:val="Odlomakpopisa"/>
        <w:ind w:left="1425"/>
        <w:jc w:val="both"/>
        <w:rPr>
          <w:lang w:val="sv-SE"/>
        </w:rPr>
      </w:pPr>
      <w:r>
        <w:rPr>
          <w:lang w:val="sv-SE"/>
        </w:rPr>
        <w:t>- predlagatelj/</w:t>
      </w:r>
      <w:r>
        <w:t>dužnik,</w:t>
      </w:r>
    </w:p>
    <w:p w:rsidRDefault="00A40386" w:rsidP="00A40386" w:rsidR="002836F4" w:rsidRPr="00063D7A">
      <w:pPr>
        <w:ind w:firstLine="3" w:right="-2" w:left="1425"/>
        <w:jc w:val="both"/>
      </w:pPr>
      <w:r>
        <w:rPr>
          <w:lang w:val="sv-SE"/>
        </w:rPr>
        <w:t>- zakonski zastupnik dužnika Erik Michael Schlumberger,Njemačka, D-88045 Friedrichshafen, Olgastraße 39.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A40386">
        <w:t>14</w:t>
      </w:r>
      <w:r w:rsidR="00F64C95">
        <w:t xml:space="preserve">. </w:t>
      </w:r>
      <w:r w:rsidR="00A40386">
        <w:t>studenog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535219" w:rsidP="00BA018B" w:rsidR="00535219">
      <w:pPr>
        <w:jc w:val="both"/>
      </w:pPr>
      <w:r>
        <w:tab/>
        <w:t xml:space="preserve">13. prosinca 2017. stečajni upravitelj je u spis dostavio izvješće iz kojeg proizlazi da dužnik nema imovine. U izvješću su predviđeni troškovi prethodnog i stečajnog postupka u iznosu od 19.700,00 kn. </w:t>
      </w:r>
    </w:p>
    <w:p w:rsidRDefault="00535219" w:rsidP="00BA018B" w:rsidR="00535219">
      <w:pPr>
        <w:jc w:val="both"/>
      </w:pP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A40386">
        <w:t>15</w:t>
      </w:r>
      <w:r w:rsidR="00F64C95" w:rsidRPr="00042A52">
        <w:t xml:space="preserve">. </w:t>
      </w:r>
      <w:r w:rsidR="00A40386">
        <w:t xml:space="preserve">prosinca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pristupio</w:t>
      </w:r>
      <w:r w:rsidR="00A40386">
        <w:t xml:space="preserve"> je </w:t>
      </w:r>
      <w:r w:rsidR="00A40386" w:rsidRPr="00C94915">
        <w:t>za dužnika i zakonskog zastupnika dužnika Erika Michaela Schlumbergera, punomoćnik P</w:t>
      </w:r>
      <w:r w:rsidR="00A40386">
        <w:t>avao Škare, odvjetnik u Zagrebu</w:t>
      </w:r>
      <w:r w:rsidR="00323467" w:rsidRPr="00063D7A">
        <w:t>.</w:t>
      </w:r>
      <w:r w:rsidR="00A40386">
        <w:t xml:space="preserve"> </w:t>
      </w:r>
      <w:r w:rsidR="00A40386" w:rsidRPr="00C94915">
        <w:t>Pun. dužnika i zak</w:t>
      </w:r>
      <w:r w:rsidR="00A40386">
        <w:t>onskog zastupnika dužnika naveo je</w:t>
      </w:r>
      <w:r w:rsidR="00A40386" w:rsidRPr="00C94915">
        <w:t xml:space="preserve"> da je u cijelosti suglasan sa izvješćem privremenog stečajnog upravitelja, da dužnik nema imovine te da je suglasan sa prijedlogom da se otvori i zaključi stečajni postupak.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A21900">
        <w:t>18</w:t>
      </w:r>
      <w:r w:rsidR="00FE408C" w:rsidRPr="00063D7A">
        <w:t xml:space="preserve">. </w:t>
      </w:r>
      <w:r w:rsidR="00A21900">
        <w:t xml:space="preserve">prosinca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784771">
        <w:t>, v.r.</w:t>
      </w:r>
    </w:p>
    <w:p w:rsidRDefault="00CC5545" w:rsidP="00CC5545" w:rsidR="00CC5545" w:rsidRPr="00063D7A">
      <w:pPr>
        <w:jc w:val="both"/>
      </w:pPr>
    </w:p>
    <w:p w:rsidRDefault="00535219" w:rsidP="00CC5545" w:rsidR="00535219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4152C2" w:rsidR="006B69B8">
      <w:pPr>
        <w:jc w:val="both"/>
      </w:pPr>
      <w:r w:rsidRPr="00063D7A">
        <w:t>- predlagatelj</w:t>
      </w:r>
      <w:r w:rsidR="001B1D09" w:rsidRPr="00063D7A">
        <w:t>u</w:t>
      </w:r>
      <w:r w:rsidR="00A21900">
        <w:t>/dužniku</w:t>
      </w:r>
      <w:r w:rsidR="004152C2" w:rsidRPr="00063D7A">
        <w:t xml:space="preserve"> </w:t>
      </w:r>
      <w:r w:rsidR="006B69B8">
        <w:t>po pun.</w:t>
      </w:r>
    </w:p>
    <w:p w:rsidRDefault="006B69B8" w:rsidP="004152C2" w:rsidR="006B69B8" w:rsidRPr="00063D7A">
      <w:pPr>
        <w:jc w:val="both"/>
      </w:pPr>
      <w:r>
        <w:t>- privremenom stečajnom upravitelju</w:t>
      </w:r>
    </w:p>
    <w:p w:rsidRDefault="002D2F98" w:rsidP="002D2F98" w:rsidR="002D2F98">
      <w:pPr>
        <w:jc w:val="both"/>
      </w:pPr>
      <w:r w:rsidRPr="00063D7A">
        <w:t>- e-oglasna ploča suda</w:t>
      </w:r>
      <w:r w:rsidR="00FE408C" w:rsidRPr="00063D7A">
        <w:t xml:space="preserve"> </w:t>
      </w:r>
      <w:r w:rsidR="00A21900">
        <w:t>18</w:t>
      </w:r>
      <w:r w:rsidR="00BA018B" w:rsidRPr="00063D7A">
        <w:t xml:space="preserve">. </w:t>
      </w:r>
      <w:r w:rsidR="00A21900">
        <w:t xml:space="preserve">prosinca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9031F7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771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194EBE" w:rsidR="00194EBE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194EBE" w:rsidRPr="00194EBE">
      <w:rPr>
        <w:szCs w:val="23"/>
      </w:rPr>
      <w:t>10 St-</w:t>
    </w:r>
    <w:r w:rsidR="00A40386">
      <w:rPr>
        <w:szCs w:val="23"/>
      </w:rPr>
      <w:t>593</w:t>
    </w:r>
    <w:r w:rsidR="00194EBE">
      <w:rPr>
        <w:szCs w:val="23"/>
      </w:rPr>
      <w:t>/2017</w:t>
    </w:r>
    <w:r w:rsidR="00194EBE" w:rsidRPr="00194EBE">
      <w:rPr>
        <w:szCs w:val="23"/>
      </w:rPr>
      <w:t>-</w:t>
    </w:r>
    <w:r w:rsidR="00A40386">
      <w:rPr>
        <w:szCs w:val="23"/>
      </w:rPr>
      <w:t>13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A40386">
      <w:rPr>
        <w:szCs w:val="23"/>
      </w:rPr>
      <w:t>593</w:t>
    </w:r>
    <w:r w:rsidR="00194EBE">
      <w:rPr>
        <w:szCs w:val="23"/>
      </w:rPr>
      <w:t>/2017</w:t>
    </w:r>
    <w:r w:rsidR="00AC4D95" w:rsidRPr="00194EBE">
      <w:rPr>
        <w:szCs w:val="23"/>
      </w:rPr>
      <w:t>-</w:t>
    </w:r>
    <w:r w:rsidR="00A40386">
      <w:rPr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35219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B69B8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4771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31F7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21900"/>
    <w:rsid w:val="00A36732"/>
    <w:rsid w:val="00A40386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08D7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04F34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7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7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7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7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7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7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7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7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00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H.E.S. NEKRETNINE d.o.o. LABIN zastupanog po punomoćniku Odvj. Pavao Škare</izvorni_sadrzaj>
    <derivirana_varijabla naziv="DomainObject.Predmet.ProtustrankaFormated_1">  H.E.S. NEKRETNINE d.o.o. LABIN zastupanog po punomoćniku Odvj. Pavao Škare</derivirana_varijabla>
  </DomainObject.Predmet.ProtustrankaFormated>
  <DomainObject.Predmet.ProtustrankaFormatedOIB>
    <izvorni_sadrzaj>  H.E.S. NEKRETNINE d.o.o. LABIN, OIB 63035988069 zastupanog po punomoćniku Odvj. Pavao Škare</izvorni_sadrzaj>
    <derivirana_varijabla naziv="DomainObject.Predmet.ProtustrankaFormatedOIB_1">  H.E.S. NEKRETNINE d.o.o. LABIN, OIB 63035988069 zastupanog po punomoćniku Odvj. Pavao Škare</derivirana_varijabla>
  </DomainObject.Predmet.ProtustrankaFormatedOIB>
  <DomainObject.Predmet.ProtustrankaFormatedWithAdress>
    <izvorni_sadrzaj> H.E.S. NEKRETNINE d.o.o. LABIN, Ravni 5 H, 52220 Labin zastupanog po punomoćniku Odvj. Pavao Škare</izvorni_sadrzaj>
    <derivirana_varijabla naziv="DomainObject.Predmet.ProtustrankaFormatedWithAdress_1"> H.E.S. NEKRETNINE d.o.o. LABIN, Ravni 5 H, 52220 Labin zastupanog po punomoćniku Odvj. Pavao Škare</derivirana_varijabla>
  </DomainObject.Predmet.ProtustrankaFormatedWithAdress>
  <DomainObject.Predmet.ProtustrankaFormatedWithAdressOIB>
    <izvorni_sadrzaj> H.E.S. NEKRETNINE d.o.o. LABIN, OIB 63035988069, Ravni 5 H, 52220 Labin zastupanog po punomoćniku Odvj. Pavao Škare</izvorni_sadrzaj>
    <derivirana_varijabla naziv="DomainObject.Predmet.ProtustrankaFormatedWithAdressOIB_1"> H.E.S. NEKRETNINE d.o.o. LABIN, OIB 63035988069, Ravni 5 H, 52220 Labin zastupanog po punomoćniku Odvj. Pavao Škare</derivirana_varijabla>
  </DomainObject.Predmet.ProtustrankaFormatedWithAdressOIB>
  <DomainObject.Predmet.ProtustrankaWithAdress>
    <izvorni_sadrzaj>H.E.S. NEKRETNINE d.o.o. LABIN Ravni 5 H, 52220 Labin</izvorni_sadrzaj>
    <derivirana_varijabla naziv="DomainObject.Predmet.ProtustrankaWithAdress_1">H.E.S. NEKRETNINE d.o.o. LABIN Ravni 5 H, 52220 Labin</derivirana_varijabla>
  </DomainObject.Predmet.ProtustrankaWithAdress>
  <DomainObject.Predmet.ProtustrankaWithAdressOIB>
    <izvorni_sadrzaj>H.E.S. NEKRETNINE d.o.o. LABIN, OIB 63035988069, Ravni 5 H, 52220 Labin</izvorni_sadrzaj>
    <derivirana_varijabla naziv="DomainObject.Predmet.ProtustrankaWithAdressOIB_1">H.E.S. NEKRETNINE d.o.o. LABIN, OIB 63035988069, Ravni 5 H, 52220 Labin</derivirana_varijabla>
  </DomainObject.Predmet.ProtustrankaWithAdressOIB>
  <DomainObject.Predmet.ProtustrankaNazivFormated>
    <izvorni_sadrzaj>H.E.S. NEKRETNINE d.o.o. LABIN</izvorni_sadrzaj>
    <derivirana_varijabla naziv="DomainObject.Predmet.ProtustrankaNazivFormated_1">H.E.S. NEKRETNINE d.o.o. LABIN</derivirana_varijabla>
  </DomainObject.Predmet.ProtustrankaNazivFormated>
  <DomainObject.Predmet.ProtustrankaNazivFormatedOIB>
    <izvorni_sadrzaj>H.E.S. NEKRETNINE d.o.o. LABIN, OIB 63035988069</izvorni_sadrzaj>
    <derivirana_varijabla naziv="DomainObject.Predmet.ProtustrankaNazivFormatedOIB_1">H.E.S. NEKRETNINE d.o.o. LABIN, OIB 63035988069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H.E.S. NEKRETNINE d.o.o. LABIN</izvorni_sadrzaj>
    <derivirana_varijabla naziv="DomainObject.Predmet.StrankaFormated_1">  H.E.S. NEKRETNINE d.o.o. LABIN</derivirana_varijabla>
  </DomainObject.Predmet.StrankaFormated>
  <DomainObject.Predmet.StrankaFormatedOIB>
    <izvorni_sadrzaj>  H.E.S. NEKRETNINE d.o.o. LABIN, OIB 63035988069</izvorni_sadrzaj>
    <derivirana_varijabla naziv="DomainObject.Predmet.StrankaFormatedOIB_1">  H.E.S. NEKRETNINE d.o.o. LABIN, OIB 63035988069</derivirana_varijabla>
  </DomainObject.Predmet.StrankaFormatedOIB>
  <DomainObject.Predmet.StrankaFormatedWithAdress>
    <izvorni_sadrzaj> H.E.S. NEKRETNINE d.o.o. LABIN, Ravni 5 H, 52220 Labin</izvorni_sadrzaj>
    <derivirana_varijabla naziv="DomainObject.Predmet.StrankaFormatedWithAdress_1"> H.E.S. NEKRETNINE d.o.o. LABIN, Ravni 5 H, 52220 Labin</derivirana_varijabla>
  </DomainObject.Predmet.StrankaFormatedWithAdress>
  <DomainObject.Predmet.StrankaFormatedWithAdressOIB>
    <izvorni_sadrzaj> H.E.S. NEKRETNINE d.o.o. LABIN, OIB 63035988069, Ravni 5 H, 52220 Labin</izvorni_sadrzaj>
    <derivirana_varijabla naziv="DomainObject.Predmet.StrankaFormatedWithAdressOIB_1"> H.E.S. NEKRETNINE d.o.o. LABIN, OIB 63035988069, Ravni 5 H, 52220 Labin</derivirana_varijabla>
  </DomainObject.Predmet.StrankaFormatedWithAdressOIB>
  <DomainObject.Predmet.StrankaWithAdress>
    <izvorni_sadrzaj>H.E.S. NEKRETNINE d.o.o. LABIN Ravni 5 H,52220 Labin</izvorni_sadrzaj>
    <derivirana_varijabla naziv="DomainObject.Predmet.StrankaWithAdress_1">H.E.S. NEKRETNINE d.o.o. LABIN Ravni 5 H,52220 Labin</derivirana_varijabla>
  </DomainObject.Predmet.StrankaWithAdress>
  <DomainObject.Predmet.StrankaWithAdressOIB>
    <izvorni_sadrzaj>H.E.S. NEKRETNINE d.o.o. LABIN, OIB 63035988069, Ravni 5 H,52220 Labin</izvorni_sadrzaj>
    <derivirana_varijabla naziv="DomainObject.Predmet.StrankaWithAdressOIB_1">H.E.S. NEKRETNINE d.o.o. LABIN, OIB 63035988069, Ravni 5 H,52220 Labin</derivirana_varijabla>
  </DomainObject.Predmet.StrankaWithAdressOIB>
  <DomainObject.Predmet.StrankaNazivFormated>
    <izvorni_sadrzaj>H.E.S. NEKRETNINE d.o.o. LABIN</izvorni_sadrzaj>
    <derivirana_varijabla naziv="DomainObject.Predmet.StrankaNazivFormated_1">H.E.S. NEKRETNINE d.o.o. LABIN</derivirana_varijabla>
  </DomainObject.Predmet.StrankaNazivFormated>
  <DomainObject.Predmet.StrankaNazivFormatedOIB>
    <izvorni_sadrzaj>H.E.S. NEKRETNINE d.o.o. LABIN, OIB 63035988069</izvorni_sadrzaj>
    <derivirana_varijabla naziv="DomainObject.Predmet.StrankaNazivFormatedOIB_1">H.E.S. NEKRETNINE d.o.o. LABIN, OIB 63035988069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H.E.S. NEKRETNINE d.o.o. LABIN</item>
    </izvorni_sadrzaj>
    <derivirana_varijabla naziv="DomainObject.Predmet.StrankaListFormated_1">
      <item>H.E.S. NEKRETNINE d.o.o. LABIN</item>
    </derivirana_varijabla>
  </DomainObject.Predmet.StrankaListFormated>
  <DomainObject.Predmet.StrankaListFormatedOIB>
    <izvorni_sadrzaj>
      <item>H.E.S. NEKRETNINE d.o.o. LABIN, OIB 63035988069</item>
    </izvorni_sadrzaj>
    <derivirana_varijabla naziv="DomainObject.Predmet.StrankaListFormatedOIB_1">
      <item>H.E.S. NEKRETNINE d.o.o. LABIN, OIB 63035988069</item>
    </derivirana_varijabla>
  </DomainObject.Predmet.StrankaListFormatedOIB>
  <DomainObject.Predmet.StrankaListFormatedWithAdress>
    <izvorni_sadrzaj>
      <item>H.E.S. NEKRETNINE d.o.o. LABIN, Ravni 5 H, 52220 Labin</item>
    </izvorni_sadrzaj>
    <derivirana_varijabla naziv="DomainObject.Predmet.StrankaListFormatedWithAdress_1">
      <item>H.E.S. NEKRETNINE d.o.o. LABIN, Ravni 5 H, 52220 Labin</item>
    </derivirana_varijabla>
  </DomainObject.Predmet.StrankaListFormatedWithAdress>
  <DomainObject.Predmet.StrankaListFormatedWithAdressOIB>
    <izvorni_sadrzaj>
      <item>H.E.S. NEKRETNINE d.o.o. LABIN, OIB 63035988069, Ravni 5 H, 52220 Labin</item>
    </izvorni_sadrzaj>
    <derivirana_varijabla naziv="DomainObject.Predmet.StrankaListFormatedWithAdressOIB_1">
      <item>H.E.S. NEKRETNINE d.o.o. LABIN, OIB 63035988069, Ravni 5 H, 52220 Labin</item>
    </derivirana_varijabla>
  </DomainObject.Predmet.StrankaListFormatedWithAdressOIB>
  <DomainObject.Predmet.StrankaListNazivFormated>
    <izvorni_sadrzaj>
      <item>H.E.S. NEKRETNINE d.o.o. LABIN</item>
    </izvorni_sadrzaj>
    <derivirana_varijabla naziv="DomainObject.Predmet.StrankaListNazivFormated_1">
      <item>H.E.S. NEKRETNINE d.o.o. LABIN</item>
    </derivirana_varijabla>
  </DomainObject.Predmet.StrankaListNazivFormated>
  <DomainObject.Predmet.StrankaListNazivFormatedOIB>
    <izvorni_sadrzaj>
      <item>H.E.S. NEKRETNINE d.o.o. LABIN, OIB 63035988069</item>
    </izvorni_sadrzaj>
    <derivirana_varijabla naziv="DomainObject.Predmet.StrankaListNazivFormatedOIB_1">
      <item>H.E.S. NEKRETNINE d.o.o. LABIN, OIB 63035988069</item>
    </derivirana_varijabla>
  </DomainObject.Predmet.StrankaListNazivFormatedOIB>
  <DomainObject.Predmet.ProtuStrankaListFormated>
    <izvorni_sadrzaj>
      <item>H.E.S. NEKRETNINE d.o.o. LABIN zastupanog po punomoćniku Odvj. Pavao Škare</item>
    </izvorni_sadrzaj>
    <derivirana_varijabla naziv="DomainObject.Predmet.ProtuStrankaListFormated_1">
      <item>H.E.S. NEKRETNINE d.o.o. LABIN zastupanog po punomoćniku Odvj. Pavao Škare</item>
    </derivirana_varijabla>
  </DomainObject.Predmet.ProtuStrankaListFormated>
  <DomainObject.Predmet.ProtuStrankaListFormatedOIB>
    <izvorni_sadrzaj>
      <item>H.E.S. NEKRETNINE d.o.o. LABIN, OIB 63035988069 zastupanog po punomoćniku Odvj. Pavao Škare</item>
    </izvorni_sadrzaj>
    <derivirana_varijabla naziv="DomainObject.Predmet.ProtuStrankaListFormatedOIB_1">
      <item>H.E.S. NEKRETNINE d.o.o. LABIN, OIB 63035988069 zastupanog po punomoćniku Odvj. Pavao Škare</item>
    </derivirana_varijabla>
  </DomainObject.Predmet.ProtuStrankaListFormatedOIB>
  <DomainObject.Predmet.ProtuStrankaListFormatedWithAdress>
    <izvorni_sadrzaj>
      <item>H.E.S. NEKRETNINE d.o.o. LABIN, Ravni 5 H, 52220 Labin zastupanog po punomoćniku Odvj. Pavao Škare</item>
    </izvorni_sadrzaj>
    <derivirana_varijabla naziv="DomainObject.Predmet.ProtuStrankaListFormatedWithAdress_1">
      <item>H.E.S. NEKRETNINE d.o.o. LABIN, Ravni 5 H, 52220 Labin zastupanog po punomoćniku Odvj. Pavao Škare</item>
    </derivirana_varijabla>
  </DomainObject.Predmet.ProtuStrankaListFormatedWithAdress>
  <DomainObject.Predmet.ProtuStrankaListFormatedWithAdressOIB>
    <izvorni_sadrzaj>
      <item>H.E.S. NEKRETNINE d.o.o. LABIN, OIB 63035988069, Ravni 5 H, 52220 Labin zastupanog po punomoćniku Odvj. Pavao Škare</item>
    </izvorni_sadrzaj>
    <derivirana_varijabla naziv="DomainObject.Predmet.ProtuStrankaListFormatedWithAdressOIB_1">
      <item>H.E.S. NEKRETNINE d.o.o. LABIN, OIB 63035988069, Ravni 5 H, 52220 Labin zastupanog po punomoćniku Odvj. Pavao Škare</item>
    </derivirana_varijabla>
  </DomainObject.Predmet.ProtuStrankaListFormatedWithAdressOIB>
  <DomainObject.Predmet.ProtuStrankaListNazivFormated>
    <izvorni_sadrzaj>
      <item>H.E.S. NEKRETNINE d.o.o. LABIN</item>
    </izvorni_sadrzaj>
    <derivirana_varijabla naziv="DomainObject.Predmet.ProtuStrankaListNazivFormated_1">
      <item>H.E.S. NEKRETNINE d.o.o. LABIN</item>
    </derivirana_varijabla>
  </DomainObject.Predmet.ProtuStrankaListNazivFormated>
  <DomainObject.Predmet.ProtuStrankaListNazivFormatedOIB>
    <izvorni_sadrzaj>
      <item>H.E.S. NEKRETNINE d.o.o. LABIN, OIB 63035988069</item>
    </izvorni_sadrzaj>
    <derivirana_varijabla naziv="DomainObject.Predmet.ProtuStrankaListNazivFormatedOIB_1">
      <item>H.E.S. NEKRETNINE d.o.o. LABIN, OIB 63035988069</item>
    </derivirana_varijabla>
  </DomainObject.Predmet.ProtuStrankaListNazivFormatedOIB>
  <DomainObject.Predmet.OstaliListFormated>
    <izvorni_sadrzaj>
      <item>Odvj. Pavao Škare punomoćnik sudionika u postupku H.E.S. NEKRETNINE d.o.o. LABIN</item>
    </izvorni_sadrzaj>
    <derivirana_varijabla naziv="DomainObject.Predmet.OstaliListFormated_1">
      <item>Odvj. Pavao Škare punomoćnik sudionika u postupku H.E.S. NEKRETNINE d.o.o. LABIN</item>
    </derivirana_varijabla>
  </DomainObject.Predmet.OstaliListFormated>
  <DomainObject.Predmet.OstaliListFormatedOIB>
    <izvorni_sadrzaj>
      <item>Odvj. Pavao Škare punomoćnik sudionika u postupku H.E.S. NEKRETNINE d.o.o. LABIN</item>
    </izvorni_sadrzaj>
    <derivirana_varijabla naziv="DomainObject.Predmet.OstaliListFormatedOIB_1">
      <item>Odvj. Pavao Škare punomoćnik sudionika u postupku H.E.S. NEKRETNINE d.o.o. LABIN</item>
    </derivirana_varijabla>
  </DomainObject.Predmet.OstaliListFormatedOIB>
  <DomainObject.Predmet.OstaliListFormatedWithAdress>
    <izvorni_sadrzaj>
      <item>Odvj. Pavao Škare, Britanski trg 12, 10000 Zagreb punomoćnik sudionika u postupku H.E.S. NEKRETNINE d.o.o. LABIN</item>
    </izvorni_sadrzaj>
    <derivirana_varijabla naziv="DomainObject.Predmet.OstaliListFormatedWithAdress_1">
      <item>Odvj. Pavao Škare, Britanski trg 12, 10000 Zagreb punomoćnik sudionika u postupku H.E.S. NEKRETNINE d.o.o. LABIN</item>
    </derivirana_varijabla>
  </DomainObject.Predmet.OstaliListFormatedWithAdress>
  <DomainObject.Predmet.OstaliListFormatedWithAdressOIB>
    <izvorni_sadrzaj>
      <item>Odvj. Pavao Škare, Britanski trg 12, 10000 Zagreb punomoćnik sudionika u postupku H.E.S. NEKRETNINE d.o.o. LABIN</item>
    </izvorni_sadrzaj>
    <derivirana_varijabla naziv="DomainObject.Predmet.OstaliListFormatedWithAdressOIB_1">
      <item>Odvj. Pavao Škare, Britanski trg 12, 10000 Zagreb punomoćnik sudionika u postupku H.E.S. NEKRETNINE d.o.o. LABIN</item>
    </derivirana_varijabla>
  </DomainObject.Predmet.OstaliListFormatedWithAdressOIB>
  <DomainObject.Predmet.OstaliListNazivFormated>
    <izvorni_sadrzaj>
      <item>Odvj. Pavao Škare</item>
    </izvorni_sadrzaj>
    <derivirana_varijabla naziv="DomainObject.Predmet.OstaliListNazivFormated_1">
      <item>Odvj. Pavao Škare</item>
    </derivirana_varijabla>
  </DomainObject.Predmet.OstaliListNazivFormated>
  <DomainObject.Predmet.OstaliListNazivFormatedOIB>
    <izvorni_sadrzaj>
      <item>Odvj. Pavao Škare</item>
    </izvorni_sadrzaj>
    <derivirana_varijabla naziv="DomainObject.Predmet.OstaliListNazivFormatedOIB_1">
      <item>Odvj. Pavao Škare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H.E.S. NEKRETNINE d.o.o. LABIN</izvorni_sadrzaj>
    <derivirana_varijabla naziv="DomainObject.Predmet.StrankaIDrugi_1">H.E.S. NEKRETNINE d.o.o. LABIN</derivirana_varijabla>
  </DomainObject.Predmet.StrankaIDrugi>
  <DomainObject.Predmet.ProtustrankaIDrugi>
    <izvorni_sadrzaj>H.E.S. NEKRETNINE d.o.o. LABIN</izvorni_sadrzaj>
    <derivirana_varijabla naziv="DomainObject.Predmet.ProtustrankaIDrugi_1">H.E.S. NEKRETNINE d.o.o. LABIN</derivirana_varijabla>
  </DomainObject.Predmet.ProtustrankaIDrugi>
  <DomainObject.Predmet.StrankaIDrugiAdressOIB>
    <izvorni_sadrzaj>H.E.S. NEKRETNINE d.o.o. LABIN, OIB 63035988069, Ravni 5 H, 52220 Labin</izvorni_sadrzaj>
    <derivirana_varijabla naziv="DomainObject.Predmet.StrankaIDrugiAdressOIB_1">H.E.S. NEKRETNINE d.o.o. LABIN, OIB 63035988069, Ravni 5 H, 52220 Labin</derivirana_varijabla>
  </DomainObject.Predmet.StrankaIDrugiAdressOIB>
  <DomainObject.Predmet.ProtustrankaIDrugiAdressOIB>
    <izvorni_sadrzaj>H.E.S. NEKRETNINE d.o.o. LABIN, OIB 63035988069, Ravni 5 H, 52220 Labin</izvorni_sadrzaj>
    <derivirana_varijabla naziv="DomainObject.Predmet.ProtustrankaIDrugiAdressOIB_1">H.E.S. NEKRETNINE d.o.o. LABIN, OIB 63035988069, Ravni 5 H,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H.E.S. NEKRETNINE d.o.o. LABIN</item>
      <item>H.E.S. NEKRETNINE d.o.o. LABIN</item>
      <item>Odvj. Pavao Škare</item>
    </izvorni_sadrzaj>
    <derivirana_varijabla naziv="DomainObject.Predmet.SudioniciListNaziv_1">
      <item>H.E.S. NEKRETNINE d.o.o. LABIN</item>
      <item>H.E.S. NEKRETNINE d.o.o. LABIN</item>
      <item>Odvj. Pavao Škare</item>
    </derivirana_varijabla>
  </DomainObject.Predmet.SudioniciListNaziv>
  <DomainObject.Predmet.SudioniciListAdressOIB>
    <izvorni_sadrzaj>
      <item>H.E.S. NEKRETNINE d.o.o. LABIN, OIB 63035988069, Ravni 5 H,52220 Labin</item>
      <item>H.E.S. NEKRETNINE d.o.o. LABIN, OIB 63035988069, Ravni 5 H,52220 Labin</item>
      <item>Odvj. Pavao Škare, Britanski trg 12,10000 Zagreb</item>
    </izvorni_sadrzaj>
    <derivirana_varijabla naziv="DomainObject.Predmet.SudioniciListAdressOIB_1">
      <item>H.E.S. NEKRETNINE d.o.o. LABIN, OIB 63035988069, Ravni 5 H,52220 Labin</item>
      <item>H.E.S. NEKRETNINE d.o.o. LABIN, OIB 63035988069, Ravni 5 H,52220 Labin</item>
      <item>Odvj. Pavao Škare, Britanski trg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63035988069</item>
      <item>, OIB 63035988069</item>
      <item>, OIB null</item>
    </izvorni_sadrzaj>
    <derivirana_varijabla naziv="DomainObject.Predmet.SudioniciListNazivOIB_1">
      <item>, OIB 63035988069</item>
      <item>, OIB 63035988069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4123B-0C42-4D53-85EE-A299A13454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754</properties:Words>
  <properties:Characters>4149</properties:Characters>
  <properties:Lines>106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2017-12-18T08:33:00Z</dcterms:created>
  <dc:creator>msimicic</dc:creator>
  <cp:lastModifiedBy>Sanja Lakošeljac</cp:lastModifiedBy>
  <cp:lastPrinted>2017-12-18T08:52:00Z</cp:lastPrinted>
  <dcterms:modified xmlns:xsi="http://www.w3.org/2001/XMLSchema-instance" xsi:type="dcterms:W3CDTF">2017-12-18T08:56:00Z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