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c983" w14:paraId="c8dc983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</w:t>
      </w:r>
      <w:proofErr w:type="spellStart"/>
      <w:r w:rsidRPr="00FD4B31">
        <w:t>Dršćevka</w:t>
      </w:r>
      <w:proofErr w:type="spellEnd"/>
      <w:r w:rsidRPr="00FD4B31">
        <w:t xml:space="preserve">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FE460F" w:rsidP="00FE460F" w:rsidR="00FE460F">
      <w:pPr>
        <w:pStyle w:val="Zaglavlje"/>
        <w:jc w:val="right"/>
      </w:pPr>
      <w:proofErr w:type="spellStart"/>
      <w:r>
        <w:t>Posl</w:t>
      </w:r>
      <w:proofErr w:type="spellEnd"/>
      <w:r>
        <w:t>. broj:</w:t>
      </w:r>
      <w:r w:rsidRPr="00FD4B31">
        <w:t xml:space="preserve"> </w:t>
      </w:r>
      <w:r>
        <w:t>4</w:t>
      </w:r>
      <w:r w:rsidRPr="00FD4B31">
        <w:t xml:space="preserve"> St-</w:t>
      </w:r>
      <w:r>
        <w:t>353/18-4</w:t>
      </w:r>
      <w:r w:rsidR="001A4C9A">
        <w:t>7</w:t>
      </w:r>
    </w:p>
    <w:p w:rsidRDefault="0009063B" w:rsidP="0009063B" w:rsidR="0009063B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7554A1" w:rsidP="00E82047" w:rsidR="00E82047" w:rsidRPr="00402136">
      <w:pPr>
        <w:ind w:firstLine="708"/>
        <w:jc w:val="both"/>
      </w:pPr>
      <w:r w:rsidRPr="00DE0EF5">
        <w:t>Trgovački sud u Pazinu, po stečajnoj sutkin</w:t>
      </w:r>
      <w:r>
        <w:t xml:space="preserve">ji </w:t>
      </w:r>
      <w:proofErr w:type="spellStart"/>
      <w:r>
        <w:t>Tijani</w:t>
      </w:r>
      <w:proofErr w:type="spellEnd"/>
      <w:r>
        <w:t xml:space="preserve"> Licul, u povodu prijedlog</w:t>
      </w:r>
      <w:r w:rsidR="00920904">
        <w:t>a</w:t>
      </w:r>
      <w:r>
        <w:t xml:space="preserve"> dužnika </w:t>
      </w:r>
      <w:r w:rsidRPr="00DE0EF5">
        <w:t xml:space="preserve">ISTO Industrogradnja d.o.o. </w:t>
      </w:r>
      <w:proofErr w:type="spellStart"/>
      <w:r w:rsidRPr="00DE0EF5">
        <w:t>Krnica</w:t>
      </w:r>
      <w:proofErr w:type="spellEnd"/>
      <w:r w:rsidRPr="00DE0EF5">
        <w:t>, Duga Uvala 1, OIB: 01629444750,</w:t>
      </w:r>
      <w:r>
        <w:t xml:space="preserve"> z</w:t>
      </w:r>
      <w:r w:rsidR="00E82047">
        <w:t>a</w:t>
      </w:r>
      <w:r w:rsidR="00E82047" w:rsidRPr="00402136">
        <w:t xml:space="preserve"> otvaranjem </w:t>
      </w:r>
      <w:proofErr w:type="spellStart"/>
      <w:r w:rsidR="00E82047" w:rsidRPr="00402136">
        <w:t>predstečajnog</w:t>
      </w:r>
      <w:proofErr w:type="spellEnd"/>
      <w:r w:rsidR="00E82047" w:rsidRPr="00402136">
        <w:t xml:space="preserve"> postupka,  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 w:rsidRPr="00FD4B31">
      <w:pPr>
        <w:ind w:left="1080"/>
        <w:jc w:val="both"/>
        <w:rPr>
          <w:color w:val="FF0000"/>
        </w:rPr>
      </w:pPr>
    </w:p>
    <w:p w:rsidRDefault="005557CA" w:rsidP="00FE460F" w:rsidR="005557CA" w:rsidRPr="00E82047">
      <w:pPr>
        <w:jc w:val="both"/>
        <w:rPr>
          <w:u w:val="single"/>
        </w:rPr>
      </w:pPr>
      <w:r w:rsidRPr="000F3DCF">
        <w:tab/>
        <w:t>I.</w:t>
      </w:r>
      <w:r w:rsidRPr="000F3DCF">
        <w:tab/>
      </w:r>
      <w:r w:rsidR="00113A90">
        <w:t xml:space="preserve">Odgađa se ročište određeno za dan </w:t>
      </w:r>
      <w:r w:rsidR="001A4C9A">
        <w:t>5</w:t>
      </w:r>
      <w:r w:rsidR="00113A90">
        <w:t xml:space="preserve">. </w:t>
      </w:r>
      <w:r w:rsidR="001A4C9A">
        <w:t>srpanj</w:t>
      </w:r>
      <w:r w:rsidR="00113A90">
        <w:t xml:space="preserve"> 2019. u </w:t>
      </w:r>
      <w:r w:rsidR="001A4C9A">
        <w:t>13:15</w:t>
      </w:r>
      <w:r w:rsidR="00113A90">
        <w:t xml:space="preserve"> sati, te se istovremeno određuje novo </w:t>
      </w:r>
      <w:r w:rsidRPr="00454DE6">
        <w:t>ročište</w:t>
      </w:r>
      <w:r w:rsidR="00810325" w:rsidRPr="00454DE6">
        <w:t xml:space="preserve"> </w:t>
      </w:r>
      <w:r w:rsidR="00FE460F">
        <w:t xml:space="preserve">za </w:t>
      </w:r>
      <w:r w:rsidR="00810325" w:rsidRPr="00454DE6">
        <w:t>dan</w:t>
      </w:r>
      <w:r w:rsidRPr="00454DE6">
        <w:t xml:space="preserve"> </w:t>
      </w:r>
      <w:r w:rsidR="001A4C9A">
        <w:rPr>
          <w:u w:val="single"/>
        </w:rPr>
        <w:t>31</w:t>
      </w:r>
      <w:r w:rsidR="007554A1">
        <w:rPr>
          <w:u w:val="single"/>
        </w:rPr>
        <w:t xml:space="preserve">. </w:t>
      </w:r>
      <w:r w:rsidR="00113A90">
        <w:rPr>
          <w:u w:val="single"/>
        </w:rPr>
        <w:t xml:space="preserve">srpanj </w:t>
      </w:r>
      <w:r w:rsidR="007554A1">
        <w:rPr>
          <w:u w:val="single"/>
        </w:rPr>
        <w:t xml:space="preserve">2019. godine </w:t>
      </w:r>
      <w:r w:rsidRPr="00E82047">
        <w:rPr>
          <w:u w:val="single"/>
        </w:rPr>
        <w:t>u 1</w:t>
      </w:r>
      <w:r w:rsidR="00113A90">
        <w:rPr>
          <w:u w:val="single"/>
        </w:rPr>
        <w:t>3</w:t>
      </w:r>
      <w:r w:rsidRPr="00E82047">
        <w:rPr>
          <w:u w:val="single"/>
        </w:rPr>
        <w:t>:</w:t>
      </w:r>
      <w:r w:rsidR="00113A90">
        <w:rPr>
          <w:u w:val="single"/>
        </w:rPr>
        <w:t>15</w:t>
      </w:r>
      <w:r w:rsidRPr="00E82047">
        <w:rPr>
          <w:u w:val="single"/>
        </w:rPr>
        <w:t xml:space="preserve"> sati, kod Trgovačkog suda u Pazinu, </w:t>
      </w:r>
      <w:proofErr w:type="spellStart"/>
      <w:r w:rsidRPr="00E82047">
        <w:rPr>
          <w:u w:val="single"/>
        </w:rPr>
        <w:t>Dršćevka</w:t>
      </w:r>
      <w:proofErr w:type="spellEnd"/>
      <w:r w:rsidRPr="00E82047">
        <w:rPr>
          <w:u w:val="single"/>
        </w:rPr>
        <w:t xml:space="preserve"> 1, soba broj </w:t>
      </w:r>
      <w:r w:rsidR="00E82047" w:rsidRPr="00E82047">
        <w:rPr>
          <w:u w:val="single"/>
        </w:rPr>
        <w:t>6</w:t>
      </w:r>
      <w:r w:rsidRPr="00E82047">
        <w:rPr>
          <w:u w:val="single"/>
        </w:rPr>
        <w:t>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DD1D11">
        <w:rPr>
          <w:rFonts w:cstheme="minorBidi"/>
          <w:bCs w:val="false"/>
        </w:rPr>
        <w:tab/>
      </w:r>
      <w:r w:rsidR="00FE460F">
        <w:rPr>
          <w:rFonts w:cstheme="minorBidi"/>
          <w:bCs w:val="false"/>
        </w:rPr>
        <w:t>II</w:t>
      </w:r>
      <w:r w:rsidRPr="00DD1D11">
        <w:rPr>
          <w:rFonts w:cstheme="minorBidi"/>
          <w:bCs w:val="false"/>
        </w:rPr>
        <w:t>.</w:t>
      </w:r>
      <w:r w:rsidRPr="00DD1D11">
        <w:rPr>
          <w:rFonts w:cstheme="minorBidi"/>
          <w:bCs w:val="false"/>
        </w:rPr>
        <w:tab/>
      </w:r>
      <w:r w:rsidR="00FE460F">
        <w:t>Na ročištu će se raspravljati o tome da li su ispunjene pretpostavke za obustavom postupka temeljem prijedloga Republike Hrvatske, sukladno čl. 64. st. 3. Stečajnog zakona</w:t>
      </w:r>
      <w:r w:rsidRPr="00DD1D11">
        <w:t>.</w:t>
      </w:r>
    </w:p>
    <w:p w:rsidRDefault="006A7B82" w:rsidP="008E4CE8" w:rsidR="006A7B82">
      <w:pPr>
        <w:jc w:val="both"/>
      </w:pPr>
    </w:p>
    <w:p w:rsidRDefault="006A7B82" w:rsidP="00FE460F" w:rsidR="0009063B" w:rsidRPr="00FD4B31">
      <w:pPr>
        <w:jc w:val="both"/>
        <w:rPr>
          <w:color w:val="FF0000"/>
        </w:rPr>
      </w:pPr>
      <w:r>
        <w:tab/>
      </w:r>
    </w:p>
    <w:p w:rsidRDefault="0009063B" w:rsidP="0009063B" w:rsidR="0009063B" w:rsidRPr="00DD1D11">
      <w:pPr>
        <w:jc w:val="center"/>
      </w:pPr>
      <w:r w:rsidRPr="00DD1D11">
        <w:t xml:space="preserve">U Pazinu, </w:t>
      </w:r>
      <w:r w:rsidR="001A4C9A">
        <w:t>2</w:t>
      </w:r>
      <w:r w:rsidR="00420796">
        <w:t xml:space="preserve">. </w:t>
      </w:r>
      <w:r w:rsidR="001A4C9A">
        <w:t xml:space="preserve">srpnja </w:t>
      </w:r>
      <w:r w:rsidR="00E82047">
        <w:t>201</w:t>
      </w:r>
      <w:r w:rsidR="00FE460F">
        <w:t>9</w:t>
      </w:r>
      <w:r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E82047" w:rsidP="00E82047" w:rsidR="00E82047" w:rsidRPr="007106A2">
      <w:pPr>
        <w:ind w:firstLine="708" w:left="5664"/>
        <w:jc w:val="both"/>
      </w:pPr>
      <w:r w:rsidRPr="007106A2">
        <w:t>Sutkinja:</w:t>
      </w:r>
    </w:p>
    <w:p w:rsidRDefault="00E82047" w:rsidP="00E82047" w:rsidR="00E82047" w:rsidRPr="007106A2">
      <w:pPr>
        <w:ind w:firstLine="708" w:left="5664"/>
        <w:jc w:val="both"/>
      </w:pPr>
      <w:r w:rsidRPr="007106A2">
        <w:t>Tijana Licul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078C8" w:rsidP="0009063B" w:rsidR="0009063B">
      <w:pPr>
        <w:jc w:val="both"/>
        <w:rPr>
          <w:color w:val="FF0000"/>
        </w:rPr>
      </w:pPr>
      <w:r>
        <w:rPr>
          <w:color w:val="FF0000"/>
        </w:rPr>
        <w:t xml:space="preserve"> </w:t>
      </w:r>
    </w:p>
    <w:p w:rsidRDefault="00920904" w:rsidP="0009063B" w:rsidR="00920904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E82047" w:rsidR="00FD10DE" w:rsidRPr="00DD1D11">
      <w:pPr>
        <w:ind w:firstLine="708"/>
        <w:jc w:val="both"/>
      </w:pPr>
      <w:r w:rsidRPr="00DD1D11">
        <w:t xml:space="preserve">Protiv ovog rješenja </w:t>
      </w:r>
      <w:r w:rsidR="00FE460F">
        <w:t xml:space="preserve">nije dozvoljena posebna žalba. 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FE460F" w:rsidP="00FE460F" w:rsidR="0009063B" w:rsidRPr="00FD4B31">
      <w:pPr>
        <w:ind w:firstLine="708"/>
        <w:jc w:val="both"/>
        <w:rPr>
          <w:color w:val="FF0000"/>
        </w:rPr>
      </w:pPr>
      <w:r>
        <w:t>1</w:t>
      </w:r>
      <w:r w:rsidR="00E82047">
        <w:t xml:space="preserve">/ </w:t>
      </w:r>
      <w:r w:rsidR="00C05635" w:rsidRPr="00DD1D11">
        <w:t>e-Oglasna ploča sudova 8 dana</w:t>
      </w:r>
      <w:r w:rsidR="006A7B82">
        <w:t xml:space="preserve"> </w:t>
      </w:r>
    </w:p>
    <w:p w:rsidRDefault="00505739" w:rsidR="00505739" w:rsidRPr="00FD4B31">
      <w:pPr>
        <w:rPr>
          <w:color w:val="FF0000"/>
        </w:rPr>
      </w:pPr>
    </w:p>
    <w:sectPr w:rsidSect="00505739" w:rsidR="00505739" w:rsidRPr="00FD4B3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39" w:rsidP="0009063B" w:rsidR="00505739">
      <w:r>
        <w:separator/>
      </w:r>
    </w:p>
  </w:endnote>
  <w:endnote w:id="0" w:type="continuationSeparator">
    <w:p w:rsidRDefault="00505739" w:rsidP="0009063B" w:rsidR="00505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39" w:rsidP="0009063B" w:rsidR="00505739">
      <w:r>
        <w:separator/>
      </w:r>
    </w:p>
  </w:footnote>
  <w:footnote w:id="0" w:type="continuationSeparator">
    <w:p w:rsidRDefault="00505739" w:rsidP="0009063B" w:rsidR="00505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05739" w:rsidP="007554A1" w:rsidR="0050573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E460F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broj:</w:t>
        </w:r>
        <w:r w:rsidRPr="00FD4B31">
          <w:t xml:space="preserve"> </w:t>
        </w:r>
        <w:r>
          <w:t>4</w:t>
        </w:r>
        <w:r w:rsidRPr="00FD4B31">
          <w:t xml:space="preserve"> St-</w:t>
        </w:r>
        <w:r>
          <w:t>353/18 -</w:t>
        </w:r>
      </w:p>
    </w:sdtContent>
  </w:sdt>
  <w:p w:rsidRDefault="00505739" w:rsidR="00505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739" w:rsidP="00C05635" w:rsidR="005057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078C8"/>
    <w:rsid w:val="0009063B"/>
    <w:rsid w:val="000F3DCF"/>
    <w:rsid w:val="0011190A"/>
    <w:rsid w:val="00113A90"/>
    <w:rsid w:val="00126339"/>
    <w:rsid w:val="001A4C9A"/>
    <w:rsid w:val="00275683"/>
    <w:rsid w:val="002B728C"/>
    <w:rsid w:val="002E4EE0"/>
    <w:rsid w:val="00335E60"/>
    <w:rsid w:val="003571CD"/>
    <w:rsid w:val="00420796"/>
    <w:rsid w:val="00424D71"/>
    <w:rsid w:val="00454DE6"/>
    <w:rsid w:val="005033CA"/>
    <w:rsid w:val="00505739"/>
    <w:rsid w:val="00554328"/>
    <w:rsid w:val="005557CA"/>
    <w:rsid w:val="00576120"/>
    <w:rsid w:val="00586604"/>
    <w:rsid w:val="005E79A4"/>
    <w:rsid w:val="005F6A54"/>
    <w:rsid w:val="00680ECF"/>
    <w:rsid w:val="006A7B82"/>
    <w:rsid w:val="007106A2"/>
    <w:rsid w:val="007554A1"/>
    <w:rsid w:val="00810325"/>
    <w:rsid w:val="0083633D"/>
    <w:rsid w:val="00887E0F"/>
    <w:rsid w:val="008E4CE8"/>
    <w:rsid w:val="00920904"/>
    <w:rsid w:val="00985388"/>
    <w:rsid w:val="00A00233"/>
    <w:rsid w:val="00A42896"/>
    <w:rsid w:val="00C05635"/>
    <w:rsid w:val="00C565DA"/>
    <w:rsid w:val="00DD1D11"/>
    <w:rsid w:val="00DE2C66"/>
    <w:rsid w:val="00E30663"/>
    <w:rsid w:val="00E82047"/>
    <w:rsid w:val="00EC0CA8"/>
    <w:rsid w:val="00EC399E"/>
    <w:rsid w:val="00ED4C30"/>
    <w:rsid w:val="00FD10DE"/>
    <w:rsid w:val="00FD4B31"/>
    <w:rsid w:val="00FE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07295974-960D-4456-95AC-D37F1AAE581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737</properties:Characters>
  <properties:Lines>38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2019-07-02T07:30:00Z</dcterms:created>
  <dc:creator>Jasmina Matika</dc:creator>
  <cp:lastModifiedBy>Sanja Prodan</cp:lastModifiedBy>
  <cp:lastPrinted>2018-04-09T09:32:00Z</cp:lastPrinted>
  <dcterms:modified xmlns:xsi="http://www.w3.org/2001/XMLSchema-instance" xsi:type="dcterms:W3CDTF">2019-07-02T07:35:00Z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(st35318-47-ročište-+odgoda  , isto industrogradnja.docx)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