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10ea0" w14:paraId="4710ea0"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1E35E8">
        <w:rPr>
          <w:szCs w:val="24"/>
          <w:lang w:val="hr-HR"/>
        </w:rPr>
        <w:t>974</w:t>
      </w:r>
      <w:r w:rsidR="00B73A06" w:rsidRPr="00FE7FBF">
        <w:rPr>
          <w:szCs w:val="24"/>
          <w:lang w:val="hr-HR"/>
        </w:rPr>
        <w:t>/201</w:t>
      </w:r>
      <w:r w:rsidR="00454529">
        <w:rPr>
          <w:szCs w:val="24"/>
          <w:lang w:val="hr-HR"/>
        </w:rPr>
        <w:t>6</w:t>
      </w:r>
      <w:r w:rsidR="00B73A06" w:rsidRPr="00FE7FBF">
        <w:rPr>
          <w:szCs w:val="24"/>
          <w:lang w:val="hr-HR"/>
        </w:rPr>
        <w:t>-</w:t>
      </w:r>
      <w:r w:rsidR="001E35E8">
        <w:rPr>
          <w:szCs w:val="24"/>
          <w:lang w:val="hr-HR"/>
        </w:rPr>
        <w:t>5</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1E35E8">
        <w:rPr>
          <w:lang w:val="hr-HR"/>
        </w:rPr>
        <w:t xml:space="preserve">BRANITELJSKA ZADRUGA JURE-MAJ za usluge, trgovinu i proizvodnju, Majur, Gordana Lederera 23, </w:t>
      </w:r>
      <w:r w:rsidR="001E35E8" w:rsidRPr="000664E3">
        <w:rPr>
          <w:lang w:val="hr-HR"/>
        </w:rPr>
        <w:t>MB</w:t>
      </w:r>
      <w:r w:rsidR="001E35E8">
        <w:rPr>
          <w:lang w:val="hr-HR"/>
        </w:rPr>
        <w:t>S: 080838848, OIB: 76268102246</w:t>
      </w:r>
      <w:r w:rsidR="00D823F0" w:rsidRPr="000664E3">
        <w:rPr>
          <w:lang w:val="hr-HR"/>
        </w:rPr>
        <w:t>,</w:t>
      </w:r>
      <w:r w:rsidRPr="00FE7FBF">
        <w:rPr>
          <w:lang w:val="hr-HR"/>
        </w:rPr>
        <w:t xml:space="preserve"> </w:t>
      </w:r>
      <w:r w:rsidR="00AA2E47">
        <w:rPr>
          <w:lang w:val="hr-HR"/>
        </w:rPr>
        <w:t xml:space="preserve">dana </w:t>
      </w:r>
      <w:r w:rsidR="00740630">
        <w:rPr>
          <w:lang w:val="hr-HR"/>
        </w:rPr>
        <w:t>0</w:t>
      </w:r>
      <w:r w:rsidR="00EA47A2">
        <w:rPr>
          <w:lang w:val="hr-HR"/>
        </w:rPr>
        <w:t>2</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1E35E8">
        <w:rPr>
          <w:lang w:val="hr-HR"/>
        </w:rPr>
        <w:t>08</w:t>
      </w:r>
      <w:r>
        <w:rPr>
          <w:lang w:val="hr-HR"/>
        </w:rPr>
        <w:t xml:space="preserve">. </w:t>
      </w:r>
      <w:r w:rsidR="001E35E8">
        <w:rPr>
          <w:lang w:val="hr-HR"/>
        </w:rPr>
        <w:t>ožujka</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1E35E8">
        <w:rPr>
          <w:lang w:val="hr-HR"/>
        </w:rPr>
        <w:t xml:space="preserve">BRANITELJSKA ZADRUGA JURE-MAJ za usluge, trgovinu i proizvodnju, Majur, Gordana Lederera 23, </w:t>
      </w:r>
      <w:r w:rsidR="001E35E8" w:rsidRPr="000664E3">
        <w:rPr>
          <w:lang w:val="hr-HR"/>
        </w:rPr>
        <w:t>MB</w:t>
      </w:r>
      <w:r w:rsidR="001E35E8">
        <w:rPr>
          <w:lang w:val="hr-HR"/>
        </w:rPr>
        <w:t>S: 080838848, OIB: 76268102246</w:t>
      </w:r>
      <w:r w:rsidRPr="000664E3">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1E35E8">
        <w:rPr>
          <w:lang w:val="hr-HR"/>
        </w:rPr>
        <w:t>10.673,77</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5F3F6F">
        <w:rPr>
          <w:lang w:val="hr-HR"/>
        </w:rPr>
        <w:t>13</w:t>
      </w:r>
      <w:r>
        <w:rPr>
          <w:lang w:val="hr-HR"/>
        </w:rPr>
        <w:t xml:space="preserve">. </w:t>
      </w:r>
      <w:r w:rsidR="005F3F6F">
        <w:rPr>
          <w:lang w:val="hr-HR"/>
        </w:rPr>
        <w:t>lipnja</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1E35E8">
        <w:rPr>
          <w:lang w:val="hr-HR"/>
        </w:rPr>
        <w:t xml:space="preserve">BRANITELJSKA ZADRUGA JURE-MAJ za usluge, trgovinu i proizvodnju, Majur, Gordana Lederera 23, </w:t>
      </w:r>
      <w:r w:rsidR="001E35E8" w:rsidRPr="000664E3">
        <w:rPr>
          <w:lang w:val="hr-HR"/>
        </w:rPr>
        <w:t>MB</w:t>
      </w:r>
      <w:r w:rsidR="001E35E8">
        <w:rPr>
          <w:lang w:val="hr-HR"/>
        </w:rPr>
        <w:t>S: 080838848, OIB: 76268102246</w:t>
      </w:r>
      <w:r w:rsidRPr="000664E3">
        <w:rPr>
          <w:lang w:val="hr-HR"/>
        </w:rPr>
        <w:t>, koji se vod</w:t>
      </w:r>
      <w:r>
        <w:rPr>
          <w:lang w:val="hr-HR"/>
        </w:rPr>
        <w:t>i kod ovoga suda pod brojem St-</w:t>
      </w:r>
      <w:r w:rsidR="001E35E8">
        <w:rPr>
          <w:lang w:val="hr-HR"/>
        </w:rPr>
        <w:t>974</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1E35E8">
        <w:rPr>
          <w:lang w:val="hr-HR"/>
        </w:rPr>
        <w:t>10.673,77</w:t>
      </w:r>
      <w:r w:rsidR="001E35E8" w:rsidRPr="000664E3">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104CF">
      <w:pPr>
        <w:ind w:firstLine="851"/>
        <w:jc w:val="both"/>
        <w:rPr>
          <w:lang w:val="hr-HR"/>
        </w:rPr>
      </w:pPr>
      <w:r>
        <w:rPr>
          <w:lang w:val="hr-HR"/>
        </w:rPr>
        <w:lastRenderedPageBreak/>
        <w:t>Podnes</w:t>
      </w:r>
      <w:r w:rsidR="005F3F6F">
        <w:rPr>
          <w:lang w:val="hr-HR"/>
        </w:rPr>
        <w:t>kom</w:t>
      </w:r>
      <w:r>
        <w:rPr>
          <w:lang w:val="hr-HR"/>
        </w:rPr>
        <w:t xml:space="preserve"> od </w:t>
      </w:r>
      <w:r w:rsidR="001E35E8">
        <w:rPr>
          <w:lang w:val="hr-HR"/>
        </w:rPr>
        <w:t>11</w:t>
      </w:r>
      <w:r>
        <w:rPr>
          <w:lang w:val="hr-HR"/>
        </w:rPr>
        <w:t xml:space="preserve">. </w:t>
      </w:r>
      <w:r w:rsidR="001E35E8">
        <w:rPr>
          <w:lang w:val="hr-HR"/>
        </w:rPr>
        <w:t>srpnja</w:t>
      </w:r>
      <w:r>
        <w:rPr>
          <w:lang w:val="hr-HR"/>
        </w:rPr>
        <w:t xml:space="preserve"> 2016. godine dužnik </w:t>
      </w:r>
      <w:r w:rsidR="001E35E8">
        <w:rPr>
          <w:lang w:val="hr-HR"/>
        </w:rPr>
        <w:t>je dostavio dokumentaciju i to potvrdu Financijske agencije iz koje proizlazi da na dan 08. srpnja 2016. godine stečajni dužnik nema blokade računa, niti nepodmirenih osnova za plaćanje evidentiranih u Očevidniku redoslijeda za plaćanje.</w:t>
      </w:r>
    </w:p>
    <w:p w:rsidRDefault="001E35E8" w:rsidP="00AA2E47" w:rsidR="001E35E8">
      <w:pPr>
        <w:ind w:firstLine="851"/>
        <w:jc w:val="both"/>
        <w:rPr>
          <w:lang w:val="hr-HR"/>
        </w:rPr>
      </w:pPr>
    </w:p>
    <w:p w:rsidRDefault="00A104CF" w:rsidP="00AA2E47" w:rsidR="00A104CF">
      <w:pPr>
        <w:ind w:firstLine="851"/>
        <w:jc w:val="both"/>
        <w:rPr>
          <w:lang w:val="hr-HR"/>
        </w:rPr>
      </w:pPr>
      <w:r>
        <w:rPr>
          <w:lang w:val="hr-HR"/>
        </w:rPr>
        <w:t xml:space="preserve">Sud je izvršio uvid u </w:t>
      </w:r>
      <w:r w:rsidR="001E35E8">
        <w:rPr>
          <w:lang w:val="hr-HR"/>
        </w:rPr>
        <w:t>potvrdu Financijske agencije</w:t>
      </w:r>
      <w:r w:rsidR="00D0282D">
        <w:rPr>
          <w:lang w:val="hr-HR"/>
        </w:rPr>
        <w:t xml:space="preserve"> </w:t>
      </w:r>
      <w:r>
        <w:rPr>
          <w:lang w:val="hr-HR"/>
        </w:rPr>
        <w:t xml:space="preserve">(list </w:t>
      </w:r>
      <w:r w:rsidR="001E35E8">
        <w:rPr>
          <w:lang w:val="hr-HR"/>
        </w:rPr>
        <w:t>12</w:t>
      </w:r>
      <w:r>
        <w:rPr>
          <w:lang w:val="hr-HR"/>
        </w:rPr>
        <w:t xml:space="preserve">) iz koje proizlazi </w:t>
      </w:r>
      <w:r w:rsidR="00766CB0">
        <w:rPr>
          <w:lang w:val="hr-HR"/>
        </w:rPr>
        <w:t xml:space="preserve">da dužnik na </w:t>
      </w:r>
      <w:r>
        <w:rPr>
          <w:lang w:val="hr-HR"/>
        </w:rPr>
        <w:t xml:space="preserve">dan </w:t>
      </w:r>
      <w:r w:rsidR="001E35E8">
        <w:rPr>
          <w:lang w:val="hr-HR"/>
        </w:rPr>
        <w:t>08</w:t>
      </w:r>
      <w:r w:rsidR="00740630">
        <w:rPr>
          <w:lang w:val="hr-HR"/>
        </w:rPr>
        <w:t xml:space="preserve">. </w:t>
      </w:r>
      <w:r w:rsidR="001E35E8">
        <w:rPr>
          <w:lang w:val="hr-HR"/>
        </w:rPr>
        <w:t>srpnja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1E35E8">
        <w:rPr>
          <w:lang w:val="hr-HR"/>
        </w:rPr>
        <w:t>12</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w:t>
      </w:r>
      <w:r w:rsidR="00EA47A2">
        <w:rPr>
          <w:szCs w:val="24"/>
          <w:lang w:val="hr-HR"/>
        </w:rPr>
        <w:t>2</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40630">
        <w:rPr>
          <w:lang w:val="hr-HR"/>
        </w:rPr>
        <w:t>0</w:t>
      </w:r>
      <w:r w:rsidR="00EA47A2">
        <w:rPr>
          <w:lang w:val="hr-HR"/>
        </w:rPr>
        <w:t>2</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5AB" w:rsidR="00B075AB">
      <w:r>
        <w:separator/>
      </w:r>
    </w:p>
  </w:endnote>
  <w:endnote w:id="0" w:type="continuationSeparator">
    <w:p w:rsidRDefault="00B075AB" w:rsidR="00B075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5AB" w:rsidR="00B075AB">
      <w:r>
        <w:separator/>
      </w:r>
    </w:p>
  </w:footnote>
  <w:footnote w:id="0" w:type="continuationSeparator">
    <w:p w:rsidRDefault="00B075AB" w:rsidR="00B075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66BB">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1E35E8">
      <w:t>974</w:t>
    </w:r>
    <w:r w:rsidR="00864F33">
      <w:t>/201</w:t>
    </w:r>
    <w:r w:rsidR="00740630">
      <w:t>6</w:t>
    </w:r>
    <w:r w:rsidR="00864F33">
      <w:t>-</w:t>
    </w:r>
    <w:r w:rsidR="001E35E8">
      <w:t>5</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4332"/>
    <w:rsid w:val="000664E3"/>
    <w:rsid w:val="00071AB7"/>
    <w:rsid w:val="0007512E"/>
    <w:rsid w:val="00077239"/>
    <w:rsid w:val="00085B19"/>
    <w:rsid w:val="000866BB"/>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35E8"/>
    <w:rsid w:val="001E549B"/>
    <w:rsid w:val="001F3C9B"/>
    <w:rsid w:val="00201288"/>
    <w:rsid w:val="00213DD9"/>
    <w:rsid w:val="002221FF"/>
    <w:rsid w:val="00222F7B"/>
    <w:rsid w:val="00223A6B"/>
    <w:rsid w:val="00230207"/>
    <w:rsid w:val="00271286"/>
    <w:rsid w:val="002733CA"/>
    <w:rsid w:val="002764B4"/>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2AD"/>
    <w:rsid w:val="009E5A77"/>
    <w:rsid w:val="00A038FC"/>
    <w:rsid w:val="00A042BF"/>
    <w:rsid w:val="00A104CF"/>
    <w:rsid w:val="00A214A4"/>
    <w:rsid w:val="00A36B86"/>
    <w:rsid w:val="00A53449"/>
    <w:rsid w:val="00A60269"/>
    <w:rsid w:val="00A71555"/>
    <w:rsid w:val="00A850D2"/>
    <w:rsid w:val="00AA2E47"/>
    <w:rsid w:val="00AA3639"/>
    <w:rsid w:val="00AA3A97"/>
    <w:rsid w:val="00AD592E"/>
    <w:rsid w:val="00AE0914"/>
    <w:rsid w:val="00AE384B"/>
    <w:rsid w:val="00AE469A"/>
    <w:rsid w:val="00AE7F65"/>
    <w:rsid w:val="00B075AB"/>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CD6B40"/>
    <w:rsid w:val="00D0282D"/>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0866BB"/>
    <w:rPr>
      <w:color w:val="808080"/>
      <w:bdr w:space="0" w:sz="0" w:color="auto" w:val="none"/>
      <w:shd w:fill="auto" w:color="auto" w:val="clear"/>
    </w:rPr>
  </w:style>
  <w:style w:customStyle="true" w:styleId="eSPISCCParagraphDefaultFont" w:type="character">
    <w:name w:val="eSPIS_CC_Paragraph Default Font"/>
    <w:basedOn w:val="Zadanifontodlomka"/>
    <w:rsid w:val="000866B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66B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866B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66B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0866BB"/>
    <w:rPr>
      <w:color w:val="808080"/>
      <w:bdr w:color="auto" w:space="0" w:sz="0" w:val="none"/>
      <w:shd w:color="auto" w:fill="auto" w:val="clear"/>
    </w:rPr>
  </w:style>
  <w:style w:customStyle="1" w:styleId="eSPISCCParagraphDefaultFont" w:type="character">
    <w:name w:val="eSPIS_CC_Paragraph Default Font"/>
    <w:basedOn w:val="Zadanifontodlomka"/>
    <w:rsid w:val="000866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66BB"/>
    <w:rPr>
      <w:szCs w:val="24"/>
      <w:bdr w:color="auto" w:space="0" w:sz="0" w:val="none"/>
      <w:shd w:color="auto" w:fill="FFFFCC" w:val="clear"/>
      <w:lang w:val="hr-HR"/>
    </w:rPr>
  </w:style>
  <w:style w:customStyle="1" w:styleId="PozadinaSvijetloCrvena" w:type="character">
    <w:name w:val="Pozadina_SvijetloCrvena"/>
    <w:basedOn w:val="eSPISCCParagraphDefaultFont"/>
    <w:rsid w:val="000866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66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St-974/2016</izvorni_sadrzaj>
    <derivirana_varijabla naziv="DomainObject.Predmet.OznakaBroj_1">St-974/2016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JURE-MAJ za usluge, trgovinu i proizvodnju zastupanog po punomoćniku Branka Jurenec; Damir Đegerec</izvorni_sadrzaj>
    <derivirana_varijabla naziv="DomainObject.Predmet.ProtustrankaFormated_1">  Braniteljska zadruga JURE-MAJ za usluge, trgovinu i proizvodnju zastupanog po punomoćniku Branka Jurenec; Damir Đegerec</derivirana_varijabla>
  </DomainObject.Predmet.ProtustrankaFormated>
  <DomainObject.Predmet.ProtustrankaFormatedOIB>
    <izvorni_sadrzaj>  Braniteljska zadruga JURE-MAJ za usluge, trgovinu i proizvodnju, OIB 76268102246 zastupanog po punomoćniku Branka Jurenec; Damir Đegerec</izvorni_sadrzaj>
    <derivirana_varijabla naziv="DomainObject.Predmet.ProtustrankaFormatedOIB_1">  Braniteljska zadruga JURE-MAJ za usluge, trgovinu i proizvodnju, OIB 76268102246 zastupanog po punomoćniku Branka Jurenec; Damir Đegerec</derivirana_varijabla>
  </DomainObject.Predmet.ProtustrankaFormatedOIB>
  <DomainObject.Predmet.ProtustrankaFormatedWithAdress>
    <izvorni_sadrzaj> Braniteljska zadruga JURE-MAJ za usluge, trgovinu i proizvodnju, Gordana Lederera 23, 10342 Majur zastupanog po punomoćniku Branka Jurenec; Damir Đegerec</izvorni_sadrzaj>
    <derivirana_varijabla naziv="DomainObject.Predmet.ProtustrankaFormatedWithAdress_1"> Braniteljska zadruga JURE-MAJ za usluge, trgovinu i proizvodnju, Gordana Lederera 23, 10342 Majur zastupanog po punomoćniku Branka Jurenec; Damir Đegerec</derivirana_varijabla>
  </DomainObject.Predmet.ProtustrankaFormatedWithAdress>
  <DomainObject.Predmet.ProtustrankaFormatedWithAdressOIB>
    <izvorni_sadrzaj> Braniteljska zadruga JURE-MAJ za usluge, trgovinu i proizvodnju, OIB 76268102246, Gordana Lederera 23, 10342 Majur zastupanog po punomoćniku Branka Jurenec; Damir Đegerec</izvorni_sadrzaj>
    <derivirana_varijabla naziv="DomainObject.Predmet.ProtustrankaFormatedWithAdressOIB_1"> Braniteljska zadruga JURE-MAJ za usluge, trgovinu i proizvodnju, OIB 76268102246, Gordana Lederera 23, 10342 Majur zastupanog po punomoćniku Branka Jurenec; Damir Đegerec</derivirana_varijabla>
  </DomainObject.Predmet.ProtustrankaFormatedWithAdressOIB>
  <DomainObject.Predmet.ProtustrankaWithAdress>
    <izvorni_sadrzaj>Braniteljska zadruga JURE-MAJ za usluge, trgovinu i proizvodnju Gordana Lederera 23, 10342 Majur</izvorni_sadrzaj>
    <derivirana_varijabla naziv="DomainObject.Predmet.ProtustrankaWithAdress_1">Braniteljska zadruga JURE-MAJ za usluge, trgovinu i proizvodnju Gordana Lederera 23, 10342 Majur</derivirana_varijabla>
  </DomainObject.Predmet.ProtustrankaWithAdress>
  <DomainObject.Predmet.ProtustrankaWithAdressOIB>
    <izvorni_sadrzaj>Braniteljska zadruga JURE-MAJ za usluge, trgovinu i proizvodnju, OIB 76268102246, Gordana Lederera 23, 10342 Majur</izvorni_sadrzaj>
    <derivirana_varijabla naziv="DomainObject.Predmet.ProtustrankaWithAdressOIB_1">Braniteljska zadruga JURE-MAJ za usluge, trgovinu i proizvodnju, OIB 76268102246, Gordana Lederera 23, 10342 Majur</derivirana_varijabla>
  </DomainObject.Predmet.ProtustrankaWithAdressOIB>
  <DomainObject.Predmet.ProtustrankaNazivFormated>
    <izvorni_sadrzaj>Braniteljska zadruga JURE-MAJ za usluge, trgovinu i proizvodnju</izvorni_sadrzaj>
    <derivirana_varijabla naziv="DomainObject.Predmet.ProtustrankaNazivFormated_1">Braniteljska zadruga JURE-MAJ za usluge, trgovinu i proizvodnju</derivirana_varijabla>
  </DomainObject.Predmet.ProtustrankaNazivFormated>
  <DomainObject.Predmet.ProtustrankaNazivFormatedOIB>
    <izvorni_sadrzaj>Braniteljska zadruga JURE-MAJ za usluge, trgovinu i proizvodnju, OIB 76268102246</izvorni_sadrzaj>
    <derivirana_varijabla naziv="DomainObject.Predmet.ProtustrankaNazivFormatedOIB_1">Braniteljska zadruga JURE-MAJ za usluge, trgovinu i proizvodnju, OIB 76268102246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Braniteljska zadruga JURE-MAJ za usluge, trgovinu i proizvodnju zastupanog po punomoćniku Branka Jurenec; Damir Đegerec</item>
    </izvorni_sadrzaj>
    <derivirana_varijabla naziv="DomainObject.Predmet.ProtuStrankaListFormated_1">
      <item>Braniteljska zadruga JURE-MAJ za usluge, trgovinu i proizvodnju zastupanog po punomoćniku Branka Jurenec; Damir Đegerec</item>
    </derivirana_varijabla>
  </DomainObject.Predmet.ProtuStrankaListFormated>
  <DomainObject.Predmet.ProtuStrankaListFormatedOIB>
    <izvorni_sadrzaj>
      <item>Braniteljska zadruga JURE-MAJ za usluge, trgovinu i proizvodnju, OIB 76268102246 zastupanog po punomoćniku Branka Jurenec; Damir Đegerec</item>
    </izvorni_sadrzaj>
    <derivirana_varijabla naziv="DomainObject.Predmet.ProtuStrankaListFormatedOIB_1">
      <item>Braniteljska zadruga JURE-MAJ za usluge, trgovinu i proizvodnju, OIB 76268102246 zastupanog po punomoćniku Branka Jurenec; Damir Đegerec</item>
    </derivirana_varijabla>
  </DomainObject.Predmet.ProtuStrankaListFormatedOIB>
  <DomainObject.Predmet.ProtuStrankaListFormatedWithAdress>
    <izvorni_sadrzaj>
      <item>Braniteljska zadruga JURE-MAJ za usluge, trgovinu i proizvodnju, Gordana Lederera 23, 10342 Majur zastupanog po punomoćniku Branka Jurenec; Damir Đegerec</item>
    </izvorni_sadrzaj>
    <derivirana_varijabla naziv="DomainObject.Predmet.ProtuStrankaListFormatedWithAdress_1">
      <item>Braniteljska zadruga JURE-MAJ za usluge, trgovinu i proizvodnju, Gordana Lederera 23, 10342 Majur zastupanog po punomoćniku Branka Jurenec; Damir Đegerec</item>
    </derivirana_varijabla>
  </DomainObject.Predmet.ProtuStrankaListFormatedWithAdress>
  <DomainObject.Predmet.ProtuStrankaListFormatedWithAdressOIB>
    <izvorni_sadrzaj>
      <item>Braniteljska zadruga JURE-MAJ za usluge, trgovinu i proizvodnju, OIB 76268102246, Gordana Lederera 23, 10342 Majur zastupanog po punomoćniku Branka Jurenec; Damir Đegerec</item>
    </izvorni_sadrzaj>
    <derivirana_varijabla naziv="DomainObject.Predmet.ProtuStrankaListFormatedWithAdressOIB_1">
      <item>Braniteljska zadruga JURE-MAJ za usluge, trgovinu i proizvodnju, OIB 76268102246, Gordana Lederera 23, 10342 Majur zastupanog po punomoćniku Branka Jurenec; Damir Đegerec</item>
    </derivirana_varijabla>
  </DomainObject.Predmet.ProtuStrankaListFormatedWithAdressOIB>
  <DomainObject.Predmet.ProtuStrankaListNazivFormated>
    <izvorni_sadrzaj>
      <item>Braniteljska zadruga JURE-MAJ za usluge, trgovinu i proizvodnju</item>
    </izvorni_sadrzaj>
    <derivirana_varijabla naziv="DomainObject.Predmet.ProtuStrankaListNazivFormated_1">
      <item>Braniteljska zadruga JURE-MAJ za usluge, trgovinu i proizvodnju</item>
    </derivirana_varijabla>
  </DomainObject.Predmet.ProtuStrankaListNazivFormated>
  <DomainObject.Predmet.ProtuStrankaListNazivFormatedOIB>
    <izvorni_sadrzaj>
      <item>Braniteljska zadruga JURE-MAJ za usluge, trgovinu i proizvodnju, OIB 76268102246</item>
    </izvorni_sadrzaj>
    <derivirana_varijabla naziv="DomainObject.Predmet.ProtuStrankaListNazivFormatedOIB_1">
      <item>Braniteljska zadruga JURE-MAJ za usluge, trgovinu i proizvodnju, OIB 76268102246</item>
    </derivirana_varijabla>
  </DomainObject.Predmet.ProtuStrankaListNazivFormatedOIB>
  <DomainObject.Predmet.OstaliListFormated>
    <izvorni_sadrzaj>
      <item>Branka Jurenec punomoćnik sudionika u postupku Braniteljska zadruga JURE-MAJ za usluge, trgovinu i proizvodnju</item>
      <item>Damir Đegerec punomoćnik sudionika u postupku Braniteljska zadruga JURE-MAJ za usluge, trgovinu i proizvodnju</item>
    </izvorni_sadrzaj>
    <derivirana_varijabla naziv="DomainObject.Predmet.OstaliListFormated_1">
      <item>Branka Jurenec punomoćnik sudionika u postupku Braniteljska zadruga JURE-MAJ za usluge, trgovinu i proizvodnju</item>
      <item>Damir Đegerec punomoćnik sudionika u postupku Braniteljska zadruga JURE-MAJ za usluge, trgovinu i proizvodnju</item>
    </derivirana_varijabla>
  </DomainObject.Predmet.OstaliListFormated>
  <DomainObject.Predmet.OstaliListFormatedOIB>
    <izvorni_sadrzaj>
      <item>Branka Jurenec, OIB 18723408670 punomoćnik sudionika u postupku Braniteljska zadruga JURE-MAJ za usluge, trgovinu i proizvodnju</item>
      <item>Damir Đegerec, OIB 03490043732 punomoćnik sudionika u postupku Braniteljska zadruga JURE-MAJ za usluge, trgovinu i proizvodnju</item>
    </izvorni_sadrzaj>
    <derivirana_varijabla naziv="DomainObject.Predmet.OstaliListFormatedOIB_1">
      <item>Branka Jurenec, OIB 18723408670 punomoćnik sudionika u postupku Braniteljska zadruga JURE-MAJ za usluge, trgovinu i proizvodnju</item>
      <item>Damir Đegerec, OIB 03490043732 punomoćnik sudionika u postupku Braniteljska zadruga JURE-MAJ za usluge, trgovinu i proizvodnju</item>
    </derivirana_varijabla>
  </DomainObject.Predmet.OstaliListFormatedOIB>
  <DomainObject.Predmet.OstaliListFormatedWithAdress>
    <izvorni_sadrzaj>
      <item>Branka Jurenec, Peteranska cesta 52, 48000 Koprivnica punomoćnik sudionika u postupku Braniteljska zadruga JURE-MAJ za usluge, trgovinu i proizvodnju</item>
      <item>Damir Đegerec, Nemčićeva 4a, 48000 Koprivnica punomoćnik sudionika u postupku Braniteljska zadruga JURE-MAJ za usluge, trgovinu i proizvodnju</item>
    </izvorni_sadrzaj>
    <derivirana_varijabla naziv="DomainObject.Predmet.OstaliListFormatedWithAdress_1">
      <item>Branka Jurenec, Peteranska cesta 52, 48000 Koprivnica punomoćnik sudionika u postupku Braniteljska zadruga JURE-MAJ za usluge, trgovinu i proizvodnju</item>
      <item>Damir Đegerec, Nemčićeva 4a, 48000 Koprivnica punomoćnik sudionika u postupku Braniteljska zadruga JURE-MAJ za usluge, trgovinu i proizvodnju</item>
    </derivirana_varijabla>
  </DomainObject.Predmet.OstaliListFormatedWithAdress>
  <DomainObject.Predmet.OstaliListFormatedWithAdressOIB>
    <izvorni_sadrzaj>
      <item>Branka Jurenec, OIB 18723408670, Peteranska cesta 52, 48000 Koprivnica punomoćnik sudionika u postupku Braniteljska zadruga JURE-MAJ za usluge, trgovinu i proizvodnju</item>
      <item>Damir Đegerec, OIB 03490043732, Nemčićeva 4a, 48000 Koprivnica punomoćnik sudionika u postupku Braniteljska zadruga JURE-MAJ za usluge, trgovinu i proizvodnju</item>
    </izvorni_sadrzaj>
    <derivirana_varijabla naziv="DomainObject.Predmet.OstaliListFormatedWithAdressOIB_1">
      <item>Branka Jurenec, OIB 18723408670, Peteranska cesta 52, 48000 Koprivnica punomoćnik sudionika u postupku Braniteljska zadruga JURE-MAJ za usluge, trgovinu i proizvodnju</item>
      <item>Damir Đegerec, OIB 03490043732, Nemčićeva 4a, 48000 Koprivnica punomoćnik sudionika u postupku Braniteljska zadruga JURE-MAJ za usluge, trgovinu i proizvodnju</item>
    </derivirana_varijabla>
  </DomainObject.Predmet.OstaliListFormatedWithAdressOIB>
  <DomainObject.Predmet.OstaliListNazivFormated>
    <izvorni_sadrzaj>
      <item>Branka Jurenec</item>
      <item>Damir Đegerec</item>
    </izvorni_sadrzaj>
    <derivirana_varijabla naziv="DomainObject.Predmet.OstaliListNazivFormated_1">
      <item>Branka Jurenec</item>
      <item>Damir Đegerec</item>
    </derivirana_varijabla>
  </DomainObject.Predmet.OstaliListNazivFormated>
  <DomainObject.Predmet.OstaliListNazivFormatedOIB>
    <izvorni_sadrzaj>
      <item>Branka Jurenec, OIB 18723408670</item>
      <item>Damir Đegerec, OIB 03490043732</item>
    </izvorni_sadrzaj>
    <derivirana_varijabla naziv="DomainObject.Predmet.OstaliListNazivFormatedOIB_1">
      <item>Branka Jurenec, OIB 18723408670</item>
      <item>Damir Đegerec, OIB 03490043732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Braniteljska zadruga JURE-MAJ za usluge, trgovinu i proizvodnju</izvorni_sadrzaj>
    <derivirana_varijabla naziv="DomainObject.Predmet.ProtustrankaIDrugi_1">Braniteljska zadruga JURE-MAJ za usluge, trgovinu i proizvodnju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Braniteljska zadruga JURE-MAJ za usluge, trgovinu i proizvodnju, OIB 76268102246, Gordana Lederera 23, 10342 Majur</izvorni_sadrzaj>
    <derivirana_varijabla naziv="DomainObject.Predmet.ProtustrankaIDrugiAdressOIB_1">Braniteljska zadruga JURE-MAJ za usluge, trgovinu i proizvodnju, OIB 76268102246, Gordana Lederera 23, 10342 Majur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JURE-MAJ za usluge, trgovinu i proizvodnju</item>
      <item>FINA Regionalni centar Zagreb</item>
      <item>Branka Jurenec</item>
      <item>Damir Đegerec</item>
    </izvorni_sadrzaj>
    <derivirana_varijabla naziv="DomainObject.Predmet.SudioniciListNaziv_1">
      <item>Braniteljska zadruga JURE-MAJ za usluge, trgovinu i proizvodnju</item>
      <item>FINA Regionalni centar Zagreb</item>
      <item>Branka Jurenec</item>
      <item>Damir Đegerec</item>
    </derivirana_varijabla>
  </DomainObject.Predmet.SudioniciListNaziv>
  <DomainObject.Predmet.SudioniciListAdressOIB>
    <izvorni_sadrzaj>
      <item>Braniteljska zadruga JURE-MAJ za usluge, trgovinu i proizvodnju, OIB 76268102246, Gordana Lederera 23,10342 Majur</item>
      <item>FINA Regionalni centar Zagreb, OIB 85821130368, Trg svibanjskih žrtava 1995. 1,10000 Zagreb</item>
      <item>Branka Jurenec, OIB 18723408670, Peteranska cesta 52,48000 Koprivnica</item>
      <item>Damir Đegerec, OIB 03490043732, Nemčićeva 4a,48000 Koprivnica</item>
    </izvorni_sadrzaj>
    <derivirana_varijabla naziv="DomainObject.Predmet.SudioniciListAdressOIB_1">
      <item>Braniteljska zadruga JURE-MAJ za usluge, trgovinu i proizvodnju, OIB 76268102246, Gordana Lederera 23,10342 Majur</item>
      <item>FINA Regionalni centar Zagreb, OIB 85821130368, Trg svibanjskih žrtava 1995. 1,10000 Zagreb</item>
      <item>Branka Jurenec, OIB 18723408670, Peteranska cesta 52,48000 Koprivnica</item>
      <item>Damir Đegerec, OIB 03490043732, Nemčićeva 4a,48000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76268102246</item>
      <item>, OIB 85821130368</item>
      <item>, OIB 18723408670</item>
      <item>, OIB 03490043732</item>
    </izvorni_sadrzaj>
    <derivirana_varijabla naziv="DomainObject.Predmet.SudioniciListNazivOIB_1">
      <item>, OIB 76268102246</item>
      <item>, OIB 85821130368</item>
      <item>, OIB 18723408670</item>
      <item>, OIB 03490043732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B72369-B21D-4BE4-8EE6-FA23E1DA32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660</properties:Words>
  <properties:Characters>3603</properties:Characters>
  <properties:Lines>99</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2016-09-02T07:30:00Z</dcterms:created>
  <dc:creator>553y7k3</dc:creator>
  <cp:lastModifiedBy>Miroslav Lovreković</cp:lastModifiedBy>
  <cp:lastPrinted>2016-04-12T06:05:00Z</cp:lastPrinted>
  <dcterms:modified xmlns:xsi="http://www.w3.org/2001/XMLSchema-instance" xsi:type="dcterms:W3CDTF">2016-09-02T10:36:00Z</dcterms:modified>
  <cp:revision>4</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