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5e3c" w14:paraId="f1b5e3c" w:rsidRDefault="00194C37" w:rsidP="00610868" w:rsidR="00194C37">
      <w:pPr>
        <w:ind w:firstLine="567"/>
        <w15:collapsed w:val="false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</w:t>
      </w:r>
      <w:proofErr w:type="spellStart"/>
      <w:r w:rsidRPr="00310295">
        <w:t>Amruševa</w:t>
      </w:r>
      <w:proofErr w:type="spellEnd"/>
      <w:r w:rsidRPr="00310295">
        <w:t xml:space="preserve">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BF60AA">
        <w:t>841</w:t>
      </w:r>
      <w:r w:rsidRPr="00310295">
        <w:t>/1</w:t>
      </w:r>
      <w:r w:rsidR="00636C6D">
        <w:t>7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</w:t>
      </w:r>
      <w:proofErr w:type="spellStart"/>
      <w:r w:rsidRPr="00A33F91">
        <w:t>Kolakušiću</w:t>
      </w:r>
      <w:proofErr w:type="spellEnd"/>
      <w:r w:rsidRPr="00A33F91">
        <w:t xml:space="preserve">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</w:t>
      </w:r>
      <w:proofErr w:type="spellStart"/>
      <w:r w:rsidR="002C724C" w:rsidRPr="002C724C">
        <w:t>RADANOVIĆ</w:t>
      </w:r>
      <w:proofErr w:type="spellEnd"/>
      <w:r w:rsidR="002C724C" w:rsidRPr="002C724C">
        <w:t xml:space="preserve">-UGOSTITELJSTVO j.d.o.o. za usluge, Zagreb, Slavka Batušića 8, </w:t>
      </w:r>
      <w:proofErr w:type="spellStart"/>
      <w:r w:rsidR="002C724C" w:rsidRPr="002C724C">
        <w:t>MBS</w:t>
      </w:r>
      <w:proofErr w:type="spellEnd"/>
      <w:r w:rsidR="002C724C" w:rsidRPr="002C724C">
        <w:t xml:space="preserve">: 080880724, </w:t>
      </w:r>
      <w:proofErr w:type="spellStart"/>
      <w:r w:rsidR="002C724C" w:rsidRPr="002C724C">
        <w:t>OIB</w:t>
      </w:r>
      <w:proofErr w:type="spellEnd"/>
      <w:r w:rsidR="002C724C" w:rsidRPr="002C724C">
        <w:t>: 29016585816</w:t>
      </w:r>
      <w:r w:rsidR="0086241D">
        <w:t xml:space="preserve">, </w:t>
      </w:r>
      <w:r w:rsidR="00D4035C">
        <w:t>1</w:t>
      </w:r>
      <w:r w:rsidR="00F820E4">
        <w:t>5</w:t>
      </w:r>
      <w:r w:rsidR="002C306A" w:rsidRPr="007F40F9">
        <w:t xml:space="preserve">. </w:t>
      </w:r>
      <w:r w:rsidR="00636C6D">
        <w:t>studenoga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proofErr w:type="spellStart"/>
      <w:r w:rsidR="00E75BE6">
        <w:t>IBAN</w:t>
      </w:r>
      <w:proofErr w:type="spellEnd"/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="002C724C">
        <w:t xml:space="preserve"> 841</w:t>
      </w:r>
      <w:r w:rsidR="00501947">
        <w:t>1</w:t>
      </w:r>
      <w:r w:rsidR="00636C6D">
        <w:t>7</w:t>
      </w:r>
      <w:r w:rsidR="00EE3C85">
        <w:t>.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AD01BF" w:rsidP="00E511E1" w:rsidR="00E511E1">
      <w:pPr>
        <w:ind w:firstLine="708"/>
        <w:jc w:val="both"/>
      </w:pPr>
      <w:r w:rsidRPr="00AD01BF">
        <w:t xml:space="preserve">FINA </w:t>
      </w:r>
      <w:proofErr w:type="spellStart"/>
      <w:r w:rsidRPr="00AD01BF">
        <w:t>RC</w:t>
      </w:r>
      <w:proofErr w:type="spellEnd"/>
      <w:r w:rsidRPr="00AD01BF">
        <w:t xml:space="preserve"> Zagreb, Podružnica Zagreb je </w:t>
      </w:r>
      <w:r w:rsidR="002C724C">
        <w:t>13</w:t>
      </w:r>
      <w:r w:rsidRPr="00AD01BF">
        <w:t xml:space="preserve">. </w:t>
      </w:r>
      <w:r w:rsidR="002C724C">
        <w:t>ožujka</w:t>
      </w:r>
      <w:r w:rsidRPr="00AD01BF">
        <w:t xml:space="preserve"> 201</w:t>
      </w:r>
      <w:r w:rsidR="00EE3C85">
        <w:t>7</w:t>
      </w:r>
      <w:r w:rsidRPr="00AD01BF">
        <w:t xml:space="preserve">. temeljem odredbe članka 110. stavak 1. Stečajnog zakona (NN 71/15 – dalje </w:t>
      </w:r>
      <w:proofErr w:type="spellStart"/>
      <w:r w:rsidRPr="00AD01BF">
        <w:t>SZ</w:t>
      </w:r>
      <w:proofErr w:type="spellEnd"/>
      <w:r w:rsidRPr="00AD01BF">
        <w:t xml:space="preserve">) podnijela prijedlog za provedbu stečajnog postupka s obzirom da je dužnik na dan </w:t>
      </w:r>
      <w:r w:rsidR="002C724C">
        <w:t>9</w:t>
      </w:r>
      <w:r w:rsidRPr="00AD01BF">
        <w:t xml:space="preserve">. </w:t>
      </w:r>
      <w:r w:rsidR="002C724C">
        <w:t>ožujka</w:t>
      </w:r>
      <w:r w:rsidRPr="00AD01BF">
        <w:t xml:space="preserve"> 201</w:t>
      </w:r>
      <w:r w:rsidR="00EE3C85">
        <w:t>7</w:t>
      </w:r>
      <w:r w:rsidRPr="00AD01BF">
        <w:t xml:space="preserve">. u Očevidniku redoslijeda osnova za plaćanje imao evidentirane neizvršene osnove za plaćanje u iznosu od </w:t>
      </w:r>
      <w:r w:rsidR="00EE3C85">
        <w:t>4</w:t>
      </w:r>
      <w:r w:rsidR="002C724C">
        <w:t>0</w:t>
      </w:r>
      <w:r w:rsidRPr="00AD01BF">
        <w:t>.</w:t>
      </w:r>
      <w:r w:rsidR="002C724C">
        <w:t>887</w:t>
      </w:r>
      <w:r w:rsidRPr="00AD01BF">
        <w:t>,</w:t>
      </w:r>
      <w:r w:rsidR="002C724C">
        <w:t>72</w:t>
      </w:r>
      <w:r w:rsidRPr="00AD01BF">
        <w:t xml:space="preserve">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 xml:space="preserve">Odredbom članka 110. stavka 1. </w:t>
      </w:r>
      <w:proofErr w:type="spellStart"/>
      <w:r>
        <w:t>SZ</w:t>
      </w:r>
      <w:proofErr w:type="spellEnd"/>
      <w:r>
        <w:t>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 xml:space="preserve">Odredbom članka 116. </w:t>
      </w:r>
      <w:proofErr w:type="spellStart"/>
      <w:r>
        <w:t>SZ</w:t>
      </w:r>
      <w:proofErr w:type="spellEnd"/>
      <w:r>
        <w:t xml:space="preserve">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</w:t>
      </w:r>
      <w:proofErr w:type="spellStart"/>
      <w:r>
        <w:t>SZ</w:t>
      </w:r>
      <w:proofErr w:type="spellEnd"/>
      <w:r>
        <w:t>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EE3C85">
        <w:t>7</w:t>
      </w:r>
      <w:r>
        <w:t xml:space="preserve">. </w:t>
      </w:r>
      <w:r w:rsidR="00EE3C85">
        <w:t>studenog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</w:t>
      </w:r>
      <w:proofErr w:type="spellStart"/>
      <w:r w:rsidR="00065B42" w:rsidRPr="00CB1210">
        <w:t>SZ</w:t>
      </w:r>
      <w:proofErr w:type="spellEnd"/>
      <w:r w:rsidR="00065B42" w:rsidRPr="00CB1210">
        <w:t xml:space="preserve">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</w:t>
      </w:r>
      <w:proofErr w:type="spellStart"/>
      <w:r w:rsidR="001013EE" w:rsidRPr="00CB1210">
        <w:t>SZ</w:t>
      </w:r>
      <w:proofErr w:type="spellEnd"/>
      <w:r w:rsidR="001013EE" w:rsidRPr="00CB1210">
        <w:t>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</w:t>
      </w:r>
      <w:proofErr w:type="spellStart"/>
      <w:r w:rsidRPr="00CB1210">
        <w:t>SZ</w:t>
      </w:r>
      <w:proofErr w:type="spellEnd"/>
      <w:r w:rsidRPr="00CB1210">
        <w:t>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F820E4">
        <w:t>5</w:t>
      </w:r>
      <w:r w:rsidR="00E75BE6" w:rsidRPr="00E75BE6">
        <w:t>.</w:t>
      </w:r>
      <w:r w:rsidR="002C724C">
        <w:t xml:space="preserve"> </w:t>
      </w:r>
      <w:r w:rsidR="00EE3C85">
        <w:t>studenog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F820E4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610868" w:rsidP="00940979" w:rsidR="00610868" w:rsidRPr="00CB1210">
      <w:pPr>
        <w:jc w:val="both"/>
      </w:pPr>
    </w:p>
    <w:p w:rsidRDefault="00F820E4" w:rsidP="00F820E4" w:rsidR="00F820E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F820E4" w:rsidP="00F820E4" w:rsidR="00F820E4" w:rsidRPr="000504A6">
      <w:pPr>
        <w:jc w:val="right"/>
      </w:pPr>
      <w:r>
        <w:tab/>
      </w:r>
      <w:r w:rsidR="002470EB">
        <w:t>Katica Franjić</w:t>
      </w:r>
      <w:bookmarkStart w:name="_GoBack" w:id="0"/>
      <w:bookmarkEnd w:id="0"/>
    </w:p>
    <w:p w:rsidRDefault="00065B42" w:rsidP="00F820E4" w:rsidR="00065B42" w:rsidRPr="00CB1210">
      <w:pPr>
        <w:ind w:left="1080"/>
        <w:jc w:val="right"/>
      </w:pPr>
    </w:p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1F6" w:rsidR="008571F6">
      <w:r>
        <w:separator/>
      </w:r>
    </w:p>
  </w:endnote>
  <w:endnote w:id="0" w:type="continuationSeparator">
    <w:p w:rsidRDefault="008571F6" w:rsidR="0085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1F6" w:rsidR="008571F6">
      <w:r>
        <w:separator/>
      </w:r>
    </w:p>
  </w:footnote>
  <w:footnote w:id="0" w:type="continuationSeparator">
    <w:p w:rsidRDefault="008571F6" w:rsidR="008571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B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BF60AA">
      <w:t>841</w:t>
    </w:r>
    <w:r>
      <w:t>/1</w:t>
    </w:r>
    <w:r w:rsidR="00636C6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3935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470EB"/>
    <w:rsid w:val="002938AF"/>
    <w:rsid w:val="002B7F39"/>
    <w:rsid w:val="002C306A"/>
    <w:rsid w:val="002C6650"/>
    <w:rsid w:val="002C724C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36C6D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55D2B"/>
    <w:rsid w:val="008571F6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BF60AA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D2B86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EE3C85"/>
    <w:rsid w:val="00F3254F"/>
    <w:rsid w:val="00F33914"/>
    <w:rsid w:val="00F442CB"/>
    <w:rsid w:val="00F635AB"/>
    <w:rsid w:val="00F77BDF"/>
    <w:rsid w:val="00F8123E"/>
    <w:rsid w:val="00F820E4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0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2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0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2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>St-841/2017-5</izvorni_sadrzaj>
    <derivirana_varijabla naziv="DomainObject.Oznaka_1">St-841/2017-5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RADANOVIĆ-UGOSTITELJSTVO j.d.o.o. za usluge</izvorni_sadrzaj>
    <derivirana_varijabla naziv="DomainObject.Predmet.ProtustrankaFormated_1">  RADANOVIĆ-UGOSTITELJSTVO j.d.o.o. za usluge</derivirana_varijabla>
  </DomainObject.Predmet.ProtustrankaFormated>
  <DomainObject.Predmet.ProtustrankaFormatedOIB>
    <izvorni_sadrzaj>  RADANOVIĆ-UGOSTITELJSTVO j.d.o.o. za usluge, OIB 29016585816</izvorni_sadrzaj>
    <derivirana_varijabla naziv="DomainObject.Predmet.ProtustrankaFormatedOIB_1">  RADANOVIĆ-UGOSTITELJSTVO j.d.o.o. za usluge, OIB 29016585816</derivirana_varijabla>
  </DomainObject.Predmet.ProtustrankaFormatedOIB>
  <DomainObject.Predmet.ProtustrankaFormatedWithAdress>
    <izvorni_sadrzaj> RADANOVIĆ-UGOSTITELJSTVO j.d.o.o. za usluge, Slavka Batušića 8, 10000 Zagreb</izvorni_sadrzaj>
    <derivirana_varijabla naziv="DomainObject.Predmet.ProtustrankaFormatedWithAdress_1"> RADANOVIĆ-UGOSTITELJSTVO j.d.o.o. za usluge, Slavka Batušića 8, 10000 Zagreb</derivirana_varijabla>
  </DomainObject.Predmet.ProtustrankaFormatedWithAdress>
  <DomainObject.Predmet.ProtustrankaFormatedWithAdressOIB>
    <izvorni_sadrzaj> RADANOVIĆ-UGOSTITELJSTVO j.d.o.o. za usluge, OIB 29016585816, Slavka Batušića 8, 10000 Zagreb</izvorni_sadrzaj>
    <derivirana_varijabla naziv="DomainObject.Predmet.ProtustrankaFormatedWithAdressOIB_1"> RADANOVIĆ-UGOSTITELJSTVO j.d.o.o. za usluge, OIB 29016585816, Slavka Batušića 8, 10000 Zagreb</derivirana_varijabla>
  </DomainObject.Predmet.ProtustrankaFormatedWithAdressOIB>
  <DomainObject.Predmet.ProtustrankaWithAdress>
    <izvorni_sadrzaj>RADANOVIĆ-UGOSTITELJSTVO j.d.o.o. za usluge Slavka Batušića 8, 10000 Zagreb</izvorni_sadrzaj>
    <derivirana_varijabla naziv="DomainObject.Predmet.ProtustrankaWithAdress_1">RADANOVIĆ-UGOSTITELJSTVO j.d.o.o. za usluge Slavka Batušića 8, 10000 Zagreb</derivirana_varijabla>
  </DomainObject.Predmet.ProtustrankaWithAdress>
  <DomainObject.Predmet.ProtustrankaWithAdressOIB>
    <izvorni_sadrzaj>RADANOVIĆ-UGOSTITELJSTVO j.d.o.o. za usluge, OIB 29016585816, Slavka Batušića 8, 10000 Zagreb</izvorni_sadrzaj>
    <derivirana_varijabla naziv="DomainObject.Predmet.ProtustrankaWithAdressOIB_1">RADANOVIĆ-UGOSTITELJSTVO j.d.o.o. za usluge, OIB 29016585816, Slavka Batušića 8, 10000 Zagreb</derivirana_varijabla>
  </DomainObject.Predmet.ProtustrankaWithAdressOIB>
  <DomainObject.Predmet.ProtustrankaNazivFormated>
    <izvorni_sadrzaj>RADANOVIĆ-UGOSTITELJSTVO j.d.o.o. za usluge</izvorni_sadrzaj>
    <derivirana_varijabla naziv="DomainObject.Predmet.ProtustrankaNazivFormated_1">RADANOVIĆ-UGOSTITELJSTVO j.d.o.o. za usluge</derivirana_varijabla>
  </DomainObject.Predmet.ProtustrankaNazivFormated>
  <DomainObject.Predmet.ProtustrankaNazivFormatedOIB>
    <izvorni_sadrzaj>RADANOVIĆ-UGOSTITELJSTVO j.d.o.o. za usluge, OIB 29016585816</izvorni_sadrzaj>
    <derivirana_varijabla naziv="DomainObject.Predmet.ProtustrankaNazivFormatedOIB_1">RADANOVIĆ-UGOSTITELJSTVO j.d.o.o. za usluge, OIB 29016585816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RADANOVIĆ-UGOSTITELJSTVO j.d.o.o. za usluge</item>
    </izvorni_sadrzaj>
    <derivirana_varijabla naziv="DomainObject.Predmet.ProtuStrankaListFormated_1">
      <item>RADANOVIĆ-UGOSTITELJSTVO j.d.o.o. za usluge</item>
    </derivirana_varijabla>
  </DomainObject.Predmet.ProtuStrankaListFormated>
  <DomainObject.Predmet.ProtuStrankaListFormatedOIB>
    <izvorni_sadrzaj>
      <item>RADANOVIĆ-UGOSTITELJSTVO j.d.o.o. za usluge, OIB 29016585816</item>
    </izvorni_sadrzaj>
    <derivirana_varijabla naziv="DomainObject.Predmet.ProtuStrankaListFormatedOIB_1">
      <item>RADANOVIĆ-UGOSTITELJSTVO j.d.o.o. za usluge, OIB 29016585816</item>
    </derivirana_varijabla>
  </DomainObject.Predmet.ProtuStrankaListFormatedOIB>
  <DomainObject.Predmet.ProtuStrankaListFormatedWithAdress>
    <izvorni_sadrzaj>
      <item>RADANOVIĆ-UGOSTITELJSTVO j.d.o.o. za usluge, Slavka Batušića 8, 10000 Zagreb</item>
    </izvorni_sadrzaj>
    <derivirana_varijabla naziv="DomainObject.Predmet.ProtuStrankaListFormatedWithAdress_1">
      <item>RADANOVIĆ-UGOSTITELJSTVO j.d.o.o. za usluge, Slavka Batušića 8, 10000 Zagreb</item>
    </derivirana_varijabla>
  </DomainObject.Predmet.ProtuStrankaListFormatedWithAdress>
  <DomainObject.Predmet.ProtuStrankaListFormatedWithAdressOIB>
    <izvorni_sadrzaj>
      <item>RADANOVIĆ-UGOSTITELJSTVO j.d.o.o. za usluge, OIB 29016585816, Slavka Batušića 8, 10000 Zagreb</item>
    </izvorni_sadrzaj>
    <derivirana_varijabla naziv="DomainObject.Predmet.ProtuStrankaListFormatedWithAdressOIB_1">
      <item>RADANOVIĆ-UGOSTITELJSTVO j.d.o.o. za usluge, OIB 29016585816, Slavka Batušića 8, 10000 Zagreb</item>
    </derivirana_varijabla>
  </DomainObject.Predmet.ProtuStrankaListFormatedWithAdressOIB>
  <DomainObject.Predmet.ProtuStrankaListNazivFormated>
    <izvorni_sadrzaj>
      <item>RADANOVIĆ-UGOSTITELJSTVO j.d.o.o. za usluge</item>
    </izvorni_sadrzaj>
    <derivirana_varijabla naziv="DomainObject.Predmet.ProtuStrankaListNazivFormated_1">
      <item>RADANOVIĆ-UGOSTITELJSTVO j.d.o.o. za usluge</item>
    </derivirana_varijabla>
  </DomainObject.Predmet.ProtuStrankaListNazivFormated>
  <DomainObject.Predmet.ProtuStrankaListNazivFormatedOIB>
    <izvorni_sadrzaj>
      <item>RADANOVIĆ-UGOSTITELJSTVO j.d.o.o. za usluge, OIB 29016585816</item>
    </izvorni_sadrzaj>
    <derivirana_varijabla naziv="DomainObject.Predmet.ProtuStrankaListNazivFormatedOIB_1">
      <item>RADANOVIĆ-UGOSTITELJSTVO j.d.o.o. za usluge, OIB 29016585816</item>
    </derivirana_varijabla>
  </DomainObject.Predmet.ProtuStrankaListNazivFormatedOIB>
  <DomainObject.Predmet.OstaliListFormated>
    <izvorni_sadrzaj>
      <item>Dario Radanović</item>
    </izvorni_sadrzaj>
    <derivirana_varijabla naziv="DomainObject.Predmet.OstaliListFormated_1">
      <item>Dario Radanović</item>
    </derivirana_varijabla>
  </DomainObject.Predmet.OstaliListFormated>
  <DomainObject.Predmet.OstaliListFormatedOIB>
    <izvorni_sadrzaj>
      <item>Dario Radanović, OIB 72491356827</item>
    </izvorni_sadrzaj>
    <derivirana_varijabla naziv="DomainObject.Predmet.OstaliListFormatedOIB_1">
      <item>Dario Radanović, OIB 72491356827</item>
    </derivirana_varijabla>
  </DomainObject.Predmet.OstaliListFormatedOIB>
  <DomainObject.Predmet.OstaliListFormatedWithAdress>
    <izvorni_sadrzaj>
      <item>Dario Radanović, Ulica Slavka Batušića 8, 10000 Zagreb</item>
    </izvorni_sadrzaj>
    <derivirana_varijabla naziv="DomainObject.Predmet.OstaliListFormatedWithAdress_1">
      <item>Dario Radanović, Ulica Slavka Batušića 8, 10000 Zagreb</item>
    </derivirana_varijabla>
  </DomainObject.Predmet.OstaliListFormatedWithAdress>
  <DomainObject.Predmet.OstaliListFormatedWithAdressOIB>
    <izvorni_sadrzaj>
      <item>Dario Radanović, OIB 72491356827, Ulica Slavka Batušića 8, 10000 Zagreb</item>
    </izvorni_sadrzaj>
    <derivirana_varijabla naziv="DomainObject.Predmet.OstaliListFormatedWithAdressOIB_1">
      <item>Dario Radanović, OIB 72491356827, Ulica Slavka Batušića 8, 10000 Zagreb</item>
    </derivirana_varijabla>
  </DomainObject.Predmet.OstaliListFormatedWithAdressOIB>
  <DomainObject.Predmet.OstaliListNazivFormated>
    <izvorni_sadrzaj>
      <item>Dario Radanović</item>
    </izvorni_sadrzaj>
    <derivirana_varijabla naziv="DomainObject.Predmet.OstaliListNazivFormated_1">
      <item>Dario Radanović</item>
    </derivirana_varijabla>
  </DomainObject.Predmet.OstaliListNazivFormated>
  <DomainObject.Predmet.OstaliListNazivFormatedOIB>
    <izvorni_sadrzaj>
      <item>Dario Radanović, OIB 72491356827</item>
    </izvorni_sadrzaj>
    <derivirana_varijabla naziv="DomainObject.Predmet.OstaliListNazivFormatedOIB_1">
      <item>Dario Radanović, OIB 72491356827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St-841/2017-5</izvorni_sadrzaj>
    <derivirana_varijabla naziv="DomainObject.PoslovniBrojDokumenta_1">St-841/2017-5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RADANOVIĆ-UGOSTITELJSTVO j.d.o.o. za usluge</izvorni_sadrzaj>
    <derivirana_varijabla naziv="DomainObject.Predmet.ProtustrankaIDrugi_1">RADANOVIĆ-UGOSTITELJSTVO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RADANOVIĆ-UGOSTITELJSTVO j.d.o.o. za usluge, OIB 29016585816, Slavka Batušića 8, 10000 Zagreb</izvorni_sadrzaj>
    <derivirana_varijabla naziv="DomainObject.Predmet.ProtustrankaIDrugiAdressOIB_1">RADANOVIĆ-UGOSTITELJSTVO j.d.o.o. za usluge, OIB 29016585816, Slavka Batušića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RADANOVIĆ-UGOSTITELJSTVO j.d.o.o. za usluge</item>
      <item>Dario Radanović</item>
    </izvorni_sadrzaj>
    <derivirana_varijabla naziv="DomainObject.Predmet.SudioniciListNaziv_1">
      <item>FINA Regionalni centar Zagreb</item>
      <item>RADANOVIĆ-UGOSTITELJSTVO j.d.o.o. za usluge</item>
      <item>Dario Radanović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RADANOVIĆ-UGOSTITELJSTVO j.d.o.o. za usluge, OIB 29016585816, Slavka Batušića 8,10000 Zagreb</item>
      <item>Dario Radanović, OIB 72491356827, Ulica Slavka Batušića 8,10000 Zagreb</item>
    </izvorni_sadrzaj>
    <derivirana_varijabla naziv="DomainObject.Predmet.SudioniciListAdressOIB_1">
      <item>FINA Regionalni centar Zagreb, OIB 85821130368, Trg svibanjskih žrtava 1995. br. 1,10000 Zagreb</item>
      <item>RADANOVIĆ-UGOSTITELJSTVO j.d.o.o. za usluge, OIB 29016585816, Slavka Batušića 8,10000 Zagreb</item>
      <item>Dario Radanović, OIB 72491356827, Ulica Slavka Batušića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29016585816</item>
      <item>, OIB 72491356827</item>
    </izvorni_sadrzaj>
    <derivirana_varijabla naziv="DomainObject.Predmet.SudioniciListNazivOIB_1">
      <item>, OIB 85821130368</item>
      <item>, OIB 29016585816</item>
      <item>, OIB 72491356827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3106</properties:Characters>
  <properties:Lines>73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2017-11-13T10:30:00Z</dcterms:created>
  <dc:creator>gzubak</dc:creator>
  <cp:lastModifiedBy>Ivana Stampf</cp:lastModifiedBy>
  <cp:lastPrinted>2017-11-15T12:52:00Z</cp:lastPrinted>
  <dcterms:modified xmlns:xsi="http://www.w3.org/2001/XMLSchema-instance" xsi:type="dcterms:W3CDTF">2017-11-15T12:53:00Z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St-841/2017-5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