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9c792" w14:paraId="eb9c792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BB6F64">
        <w:rPr>
          <w:rFonts w:hAnsi="Times New Roman" w:ascii="Times New Roman"/>
          <w:b/>
          <w:bCs/>
          <w:sz w:val="24"/>
          <w:szCs w:val="24"/>
        </w:rPr>
        <w:t>369</w:t>
      </w:r>
      <w:r w:rsidR="00920510">
        <w:rPr>
          <w:rFonts w:hAnsi="Times New Roman" w:ascii="Times New Roman"/>
          <w:b/>
          <w:bCs/>
          <w:sz w:val="24"/>
          <w:szCs w:val="24"/>
        </w:rPr>
        <w:t>7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4F5C32">
        <w:rPr>
          <w:rFonts w:hAnsi="Times New Roman" w:ascii="Times New Roman"/>
        </w:rPr>
        <w:t>369</w:t>
      </w:r>
      <w:r w:rsidR="00920510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41C99">
        <w:rPr>
          <w:rFonts w:hAnsi="Times New Roman" w:ascii="Times New Roman"/>
        </w:rPr>
        <w:t xml:space="preserve">, </w:t>
      </w:r>
      <w:r w:rsidR="00BB6F64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920510" w:rsidRPr="00920510">
        <w:rPr>
          <w:rFonts w:hAnsi="Times New Roman" w:ascii="Times New Roman"/>
        </w:rPr>
        <w:t>VJEKO-MESO jednostavno društvo s ograničenom odgovornošću za trgovinu, proizvodnju i usluge</w:t>
      </w:r>
      <w:r w:rsidR="00A9789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920510">
        <w:rPr>
          <w:rFonts w:hAnsi="Times New Roman" w:ascii="Times New Roman"/>
        </w:rPr>
        <w:t>Lučkog</w:t>
      </w:r>
      <w:r w:rsidR="005E406D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920510" w:rsidRPr="00920510">
        <w:rPr>
          <w:rFonts w:hAnsi="Times New Roman" w:ascii="Times New Roman"/>
        </w:rPr>
        <w:t>32772571946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324F"/>
    <w:rsid w:val="000A6E63"/>
    <w:rsid w:val="000D5C02"/>
    <w:rsid w:val="000E5A21"/>
    <w:rsid w:val="000E5A42"/>
    <w:rsid w:val="000F4FAF"/>
    <w:rsid w:val="00100F8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E00A5"/>
    <w:rsid w:val="004F188D"/>
    <w:rsid w:val="004F5C32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66481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23DB4"/>
    <w:rsid w:val="00652BCD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1C99"/>
    <w:rsid w:val="008435C8"/>
    <w:rsid w:val="008470FC"/>
    <w:rsid w:val="00847C45"/>
    <w:rsid w:val="008713FF"/>
    <w:rsid w:val="00871513"/>
    <w:rsid w:val="00872D78"/>
    <w:rsid w:val="00873099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3FE4"/>
    <w:rsid w:val="00917164"/>
    <w:rsid w:val="00920510"/>
    <w:rsid w:val="00931A54"/>
    <w:rsid w:val="00941141"/>
    <w:rsid w:val="00945AF9"/>
    <w:rsid w:val="00945F3D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955E6"/>
    <w:rsid w:val="00A9789C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93486"/>
    <w:rsid w:val="00B9511F"/>
    <w:rsid w:val="00BA2310"/>
    <w:rsid w:val="00BB0F57"/>
    <w:rsid w:val="00BB1201"/>
    <w:rsid w:val="00BB126F"/>
    <w:rsid w:val="00BB1423"/>
    <w:rsid w:val="00BB6F64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235"/>
    <w:rsid w:val="00CC5963"/>
    <w:rsid w:val="00CD38AC"/>
    <w:rsid w:val="00CD60FF"/>
    <w:rsid w:val="00CD6699"/>
    <w:rsid w:val="00CD686E"/>
    <w:rsid w:val="00CE35F3"/>
    <w:rsid w:val="00CF62BD"/>
    <w:rsid w:val="00D06853"/>
    <w:rsid w:val="00D126DA"/>
    <w:rsid w:val="00D13A85"/>
    <w:rsid w:val="00D23A02"/>
    <w:rsid w:val="00D25462"/>
    <w:rsid w:val="00D31570"/>
    <w:rsid w:val="00D318CC"/>
    <w:rsid w:val="00D357D4"/>
    <w:rsid w:val="00D403B7"/>
    <w:rsid w:val="00D42323"/>
    <w:rsid w:val="00D46B72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C41AD"/>
    <w:rsid w:val="00DD1B5D"/>
    <w:rsid w:val="00DD25AD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34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4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48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4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4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34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4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48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4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4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3697</izvorni_sadrzaj>
    <derivirana_varijabla naziv="DomainObject.Predmet.Broj_1">3697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St-3697/2016</izvorni_sadrzaj>
    <derivirana_varijabla naziv="DomainObject.Predmet.OznakaBroj_1">St-3697/2016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VJEKO-MESO jednostavno društvo s ograničenom odgovornošću za trgovinu, proizvodnju i usluge</izvorni_sadrzaj>
    <derivirana_varijabla naziv="DomainObject.Predmet.ProtustrankaFormated_1">  VJEKO-MESO jednostavno društvo s ograničenom odgovornošću za trgovinu, proizvodnju i usluge</derivirana_varijabla>
  </DomainObject.Predmet.ProtustrankaFormated>
  <DomainObject.Predmet.ProtustrankaFormatedOIB>
    <izvorni_sadrzaj>  VJEKO-MESO jednostavno društvo s ograničenom odgovornošću za trgovinu, proizvodnju i usluge, OIB 32772571946</izvorni_sadrzaj>
    <derivirana_varijabla naziv="DomainObject.Predmet.ProtustrankaFormatedOIB_1">  VJEKO-MESO jednostavno društvo s ograničenom odgovornošću za trgovinu, proizvodnju i usluge, OIB 32772571946</derivirana_varijabla>
  </DomainObject.Predmet.ProtustrankaFormatedOIB>
  <DomainObject.Predmet.ProtustrankaFormatedWithAdress>
    <izvorni_sadrzaj> VJEKO-MESO jednostavno društvo s ograničenom odgovornošću za trgovinu, proizvodnju i usluge, Puškarićeva ulica 4, 10250 Lučko</izvorni_sadrzaj>
    <derivirana_varijabla naziv="DomainObject.Predmet.ProtustrankaFormatedWithAdress_1"> VJEKO-MESO jednostavno društvo s ograničenom odgovornošću za trgovinu, proizvodnju i usluge, Puškarićeva ulica 4, 10250 Lučko</derivirana_varijabla>
  </DomainObject.Predmet.ProtustrankaFormatedWithAdress>
  <DomainObject.Predmet.ProtustrankaFormatedWithAdressOIB>
    <izvorni_sadrzaj> VJEKO-MESO jednostavno društvo s ograničenom odgovornošću za trgovinu, proizvodnju i usluge, OIB 32772571946, Puškarićeva ulica 4, 10250 Lučko</izvorni_sadrzaj>
    <derivirana_varijabla naziv="DomainObject.Predmet.ProtustrankaFormatedWithAdressOIB_1"> VJEKO-MESO jednostavno društvo s ograničenom odgovornošću za trgovinu, proizvodnju i usluge, OIB 32772571946, Puškarićeva ulica 4, 10250 Lučko</derivirana_varijabla>
  </DomainObject.Predmet.ProtustrankaFormatedWithAdressOIB>
  <DomainObject.Predmet.ProtustrankaWithAdress>
    <izvorni_sadrzaj>VJEKO-MESO jednostavno društvo s ograničenom odgovornošću za trgovinu, proizvodnju i usluge Puškarićeva ulica 4, 10250 Lučko</izvorni_sadrzaj>
    <derivirana_varijabla naziv="DomainObject.Predmet.ProtustrankaWithAdress_1">VJEKO-MESO jednostavno društvo s ograničenom odgovornošću za trgovinu, proizvodnju i usluge Puškarićeva ulica 4, 10250 Lučko</derivirana_varijabla>
  </DomainObject.Predmet.ProtustrankaWithAdress>
  <DomainObject.Predmet.ProtustrankaWithAdressOIB>
    <izvorni_sadrzaj>VJEKO-MESO jednostavno društvo s ograničenom odgovornošću za trgovinu, proizvodnju i usluge, OIB 32772571946, Puškarićeva ulica 4, 10250 Lučko</izvorni_sadrzaj>
    <derivirana_varijabla naziv="DomainObject.Predmet.ProtustrankaWithAdressOIB_1">VJEKO-MESO jednostavno društvo s ograničenom odgovornošću za trgovinu, proizvodnju i usluge, OIB 32772571946, Puškarićeva ulica 4, 10250 Lučko</derivirana_varijabla>
  </DomainObject.Predmet.ProtustrankaWithAdressOIB>
  <DomainObject.Predmet.ProtustrankaNazivFormated>
    <izvorni_sadrzaj>VJEKO-MESO jednostavno društvo s ograničenom odgovornošću za trgovinu, proizvodnju i usluge</izvorni_sadrzaj>
    <derivirana_varijabla naziv="DomainObject.Predmet.ProtustrankaNazivFormated_1">VJEKO-MESO jednostavno društvo s ograničenom odgovornošću za trgovinu, proizvodnju i usluge</derivirana_varijabla>
  </DomainObject.Predmet.ProtustrankaNazivFormated>
  <DomainObject.Predmet.ProtustrankaNazivFormatedOIB>
    <izvorni_sadrzaj>VJEKO-MESO jednostavno društvo s ograničenom odgovornošću za trgovinu, proizvodnju i usluge, OIB 32772571946</izvorni_sadrzaj>
    <derivirana_varijabla naziv="DomainObject.Predmet.ProtustrankaNazivFormatedOIB_1">VJEKO-MESO jednostavno društvo s ograničenom odgovornošću za trgovinu, proizvodnju i usluge, OIB 32772571946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VJEKO-MESO jednostavno društvo s ograničenom odgovornošću za trgovinu, proizvodnju i usluge</item>
    </izvorni_sadrzaj>
    <derivirana_varijabla naziv="DomainObject.Predmet.ProtuStrankaListFormated_1">
      <item>VJEKO-MESO jednostavno društvo s ograničenom odgovornošću za trgovinu, proizvodnju i usluge</item>
    </derivirana_varijabla>
  </DomainObject.Predmet.ProtuStrankaListFormated>
  <DomainObject.Predmet.ProtuStrankaListFormatedOIB>
    <izvorni_sadrzaj>
      <item>VJEKO-MESO jednostavno društvo s ograničenom odgovornošću za trgovinu, proizvodnju i usluge, OIB 32772571946</item>
    </izvorni_sadrzaj>
    <derivirana_varijabla naziv="DomainObject.Predmet.ProtuStrankaListFormatedOIB_1">
      <item>VJEKO-MESO jednostavno društvo s ograničenom odgovornošću za trgovinu, proizvodnju i usluge, OIB 32772571946</item>
    </derivirana_varijabla>
  </DomainObject.Predmet.ProtuStrankaListFormatedOIB>
  <DomainObject.Predmet.ProtuStrankaListFormatedWithAdress>
    <izvorni_sadrzaj>
      <item>VJEKO-MESO jednostavno društvo s ograničenom odgovornošću za trgovinu, proizvodnju i usluge, Puškarićeva ulica 4, 10250 Lučko</item>
    </izvorni_sadrzaj>
    <derivirana_varijabla naziv="DomainObject.Predmet.ProtuStrankaListFormatedWithAdress_1">
      <item>VJEKO-MESO jednostavno društvo s ograničenom odgovornošću za trgovinu, proizvodnju i usluge, Puškarićeva ulica 4, 10250 Lučko</item>
    </derivirana_varijabla>
  </DomainObject.Predmet.ProtuStrankaListFormatedWithAdress>
  <DomainObject.Predmet.ProtuStrankaListFormatedWithAdressOIB>
    <izvorni_sadrzaj>
      <item>VJEKO-MESO jednostavno društvo s ograničenom odgovornošću za trgovinu, proizvodnju i usluge, OIB 32772571946, Puškarićeva ulica 4, 10250 Lučko</item>
    </izvorni_sadrzaj>
    <derivirana_varijabla naziv="DomainObject.Predmet.ProtuStrankaListFormatedWithAdressOIB_1">
      <item>VJEKO-MESO jednostavno društvo s ograničenom odgovornošću za trgovinu, proizvodnju i usluge, OIB 32772571946, Puškarićeva ulica 4, 10250 Lučko</item>
    </derivirana_varijabla>
  </DomainObject.Predmet.ProtuStrankaListFormatedWithAdressOIB>
  <DomainObject.Predmet.ProtuStrankaListNazivFormated>
    <izvorni_sadrzaj>
      <item>VJEKO-MESO jednostavno društvo s ograničenom odgovornošću za trgovinu, proizvodnju i usluge</item>
    </izvorni_sadrzaj>
    <derivirana_varijabla naziv="DomainObject.Predmet.ProtuStrankaListNazivFormated_1">
      <item>VJEKO-MESO jednostavno društvo s ograničenom odgovornošću za trgovinu, proizvodnju i usluge</item>
    </derivirana_varijabla>
  </DomainObject.Predmet.ProtuStrankaListNazivFormated>
  <DomainObject.Predmet.ProtuStrankaListNazivFormatedOIB>
    <izvorni_sadrzaj>
      <item>VJEKO-MESO jednostavno društvo s ograničenom odgovornošću za trgovinu, proizvodnju i usluge, OIB 32772571946</item>
    </izvorni_sadrzaj>
    <derivirana_varijabla naziv="DomainObject.Predmet.ProtuStrankaListNazivFormatedOIB_1">
      <item>VJEKO-MESO jednostavno društvo s ograničenom odgovornošću za trgovinu, proizvodnju i usluge, OIB 32772571946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VJEKO-MESO jednostavno društvo s ograničenom odgovornošću za trgovinu, proizvodnju i usluge</izvorni_sadrzaj>
    <derivirana_varijabla naziv="DomainObject.Predmet.ProtustrankaIDrugi_1">VJEKO-MESO jednostavno društvo s ograničenom odgovornošću za trgovinu,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VJEKO-MESO jednostavno društvo s ograničenom odgovornošću za trgovinu, proizvodnju i usluge, OIB 32772571946, Puškarićeva ulica 4, 10250 Lučko</izvorni_sadrzaj>
    <derivirana_varijabla naziv="DomainObject.Predmet.ProtustrankaIDrugiAdressOIB_1">VJEKO-MESO jednostavno društvo s ograničenom odgovornošću za trgovinu, proizvodnju i usluge, OIB 32772571946, Puškarićeva ulica 4,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VJEKO-MESO jednostavno društvo s ograničenom odgovornošću za trgovinu, proizvodnju i usluge</item>
    </izvorni_sadrzaj>
    <derivirana_varijabla naziv="DomainObject.Predmet.SudioniciListNaziv_1">
      <item>FINA Regionalni centar Zagreb</item>
      <item>VJEKO-MESO jednostavno društvo s ograničenom odgovornošću za trgovinu, proizvodnju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VJEKO-MESO jednostavno društvo s ograničenom odgovornošću za trgovinu, proizvodnju i usluge, OIB 32772571946, Puškarićeva ulica 4,10250 Lučko</item>
    </izvorni_sadrzaj>
    <derivirana_varijabla naziv="DomainObject.Predmet.SudioniciListAdressOIB_1">
      <item>FINA Regionalni centar Zagreb, OIB 85821130368, Trg svibanjskih žrtava 1995. br. 1,10000 Zagreb</item>
      <item>VJEKO-MESO jednostavno društvo s ograničenom odgovornošću za trgovinu, proizvodnju i usluge, OIB 32772571946, Puškarićeva ulica 4,10250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32772571946</item>
    </izvorni_sadrzaj>
    <derivirana_varijabla naziv="DomainObject.Predmet.SudioniciListNazivOIB_1">
      <item>, OIB 85821130368</item>
      <item>, OIB 32772571946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833</properties:Characters>
  <properties:Lines>48</properties:Lines>
  <properties:Paragraphs>21</properties:Paragraphs>
  <properties:TotalTime>307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2016-06-08T11:33:00Z</cp:lastPrinted>
  <dcterms:modified xmlns:xsi="http://www.w3.org/2001/XMLSchema-instance" xsi:type="dcterms:W3CDTF">2016-06-08T11:34:00Z</dcterms:modified>
  <cp:revision>163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