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ff08" w14:paraId="2beff0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DC14A1">
        <w:rPr>
          <w:rFonts w:hAnsi="Times New Roman" w:ascii="Times New Roman"/>
          <w:b/>
          <w:sz w:val="24"/>
          <w:szCs w:val="24"/>
        </w:rPr>
        <w:t>28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DC14A1">
        <w:rPr>
          <w:rFonts w:hAnsi="Times New Roman" w:ascii="Times New Roman"/>
        </w:rPr>
        <w:t>28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DC14A1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 </w:t>
      </w:r>
      <w:r w:rsidR="00DC14A1" w:rsidRPr="00DC14A1">
        <w:rPr>
          <w:rFonts w:hAnsi="Times New Roman" w:ascii="Times New Roman"/>
        </w:rPr>
        <w:t>DMS PRODUKCIJA I PROMOCIJA j.d.o.o. za filmsku produkciju i usluge</w:t>
      </w:r>
      <w:r w:rsidR="009068F7">
        <w:rPr>
          <w:rFonts w:hAnsi="Times New Roman" w:ascii="Times New Roman"/>
        </w:rPr>
        <w:t xml:space="preserve">, </w:t>
      </w:r>
    </w:p>
    <w:p w:rsidRDefault="00F75C38" w:rsidP="005A4E46" w:rsidR="005A4E46" w:rsidRPr="00F75C3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</w:t>
      </w:r>
      <w:r w:rsidR="00E53362">
        <w:rPr>
          <w:rFonts w:hAnsi="Times New Roman" w:ascii="Times New Roman"/>
        </w:rPr>
        <w:t>Jakovlja</w:t>
      </w:r>
      <w:bookmarkStart w:name="_GoBack" w:id="1"/>
      <w:bookmarkEnd w:id="1"/>
      <w:r>
        <w:rPr>
          <w:rFonts w:hAnsi="Times New Roman" w:ascii="Times New Roman"/>
        </w:rPr>
        <w:t xml:space="preserve">,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="005A4E46"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DC14A1" w:rsidRPr="00DC14A1">
        <w:rPr>
          <w:rFonts w:hAnsi="Times New Roman" w:ascii="Times New Roman"/>
        </w:rPr>
        <w:t>91770437444</w:t>
      </w:r>
      <w:r w:rsidR="003F0967">
        <w:rPr>
          <w:rFonts w:hAnsi="Times New Roman" w:ascii="Times New Roman"/>
        </w:rPr>
        <w:t>)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0F3866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4F1C"/>
    <w:rsid w:val="00386E76"/>
    <w:rsid w:val="003A4EEE"/>
    <w:rsid w:val="003C2D55"/>
    <w:rsid w:val="003D4472"/>
    <w:rsid w:val="003F0967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14A1"/>
    <w:rsid w:val="00DC3EE9"/>
    <w:rsid w:val="00DF6A4B"/>
    <w:rsid w:val="00E40D93"/>
    <w:rsid w:val="00E52B55"/>
    <w:rsid w:val="00E53362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75C38"/>
    <w:rsid w:val="00F80032"/>
    <w:rsid w:val="00F81987"/>
    <w:rsid w:val="00F81DAA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47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47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47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47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47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47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47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47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St-1828/2016-3</izvorni_sadrzaj>
    <derivirana_varijabla naziv="DomainObject.Oznaka_1">St-1828/2016-3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PRODUKCIJA I PROMOCIJA j.d.o.o. za filmsku produkciju i usluge</izvorni_sadrzaj>
    <derivirana_varijabla naziv="DomainObject.Predmet.ProtustrankaFormated_1">  DMS PRODUKCIJA I PROMOCIJA j.d.o.o. za filmsku produkciju i usluge</derivirana_varijabla>
  </DomainObject.Predmet.ProtustrankaFormated>
  <DomainObject.Predmet.ProtustrankaFormatedOIB>
    <izvorni_sadrzaj>  DMS PRODUKCIJA I PROMOCIJA j.d.o.o. za filmsku produkciju i usluge, OIB 91770437444</izvorni_sadrzaj>
    <derivirana_varijabla naziv="DomainObject.Predmet.ProtustrankaFormatedOIB_1">  DMS PRODUKCIJA I PROMOCIJA j.d.o.o. za filmsku produkciju i usluge, OIB 91770437444</derivirana_varijabla>
  </DomainObject.Predmet.ProtustrankaFormatedOIB>
  <DomainObject.Predmet.ProtustrankaFormatedWithAdress>
    <izvorni_sadrzaj> DMS PRODUKCIJA I PROMOCIJA j.d.o.o. za filmsku produkciju i usluge, Selnička 2, 10297 Jakovlje</izvorni_sadrzaj>
    <derivirana_varijabla naziv="DomainObject.Predmet.ProtustrankaFormatedWithAdress_1"> DMS PRODUKCIJA I PROMOCIJA j.d.o.o. za filmsku produkciju i usluge, Selnička 2, 10297 Jakovlje</derivirana_varijabla>
  </DomainObject.Predmet.ProtustrankaFormatedWithAdress>
  <DomainObject.Predmet.ProtustrankaFormatedWithAdressOIB>
    <izvorni_sadrzaj> DMS PRODUKCIJA I PROMOCIJA j.d.o.o. za filmsku produkciju i usluge, OIB 91770437444, Selnička 2, 10297 Jakovlje</izvorni_sadrzaj>
    <derivirana_varijabla naziv="DomainObject.Predmet.ProtustrankaFormatedWithAdressOIB_1"> DMS PRODUKCIJA I PROMOCIJA j.d.o.o. za filmsku produkciju i usluge, OIB 91770437444, Selnička 2, 10297 Jakovlje</derivirana_varijabla>
  </DomainObject.Predmet.ProtustrankaFormatedWithAdressOIB>
  <DomainObject.Predmet.ProtustrankaWithAdress>
    <izvorni_sadrzaj>DMS PRODUKCIJA I PROMOCIJA j.d.o.o. za filmsku produkciju i usluge Selnička 2, 10297 Jakovlje</izvorni_sadrzaj>
    <derivirana_varijabla naziv="DomainObject.Predmet.ProtustrankaWithAdress_1">DMS PRODUKCIJA I PROMOCIJA j.d.o.o. za filmsku produkciju i usluge Selnička 2, 10297 Jakovlje</derivirana_varijabla>
  </DomainObject.Predmet.ProtustrankaWithAdress>
  <DomainObject.Predmet.ProtustrankaWithAdressOIB>
    <izvorni_sadrzaj>DMS PRODUKCIJA I PROMOCIJA j.d.o.o. za filmsku produkciju i usluge, OIB 91770437444, Selnička 2, 10297 Jakovlje</izvorni_sadrzaj>
    <derivirana_varijabla naziv="DomainObject.Predmet.ProtustrankaWithAdressOIB_1">DMS PRODUKCIJA I PROMOCIJA j.d.o.o. za filmsku produkciju i usluge, OIB 91770437444, Selnička 2, 10297 Jakovlje</derivirana_varijabla>
  </DomainObject.Predmet.ProtustrankaWithAdressOIB>
  <DomainObject.Predmet.ProtustrankaNazivFormated>
    <izvorni_sadrzaj>DMS PRODUKCIJA I PROMOCIJA j.d.o.o. za filmsku produkciju i usluge</izvorni_sadrzaj>
    <derivirana_varijabla naziv="DomainObject.Predmet.ProtustrankaNazivFormated_1">DMS PRODUKCIJA I PROMOCIJA j.d.o.o. za filmsku produkciju i usluge</derivirana_varijabla>
  </DomainObject.Predmet.ProtustrankaNazivFormated>
  <DomainObject.Predmet.ProtustrankaNazivFormatedOIB>
    <izvorni_sadrzaj>DMS PRODUKCIJA I PROMOCIJA j.d.o.o. za filmsku produkciju i usluge, OIB 91770437444</izvorni_sadrzaj>
    <derivirana_varijabla naziv="DomainObject.Predmet.ProtustrankaNazivFormatedOIB_1">DMS PRODUKCIJA I PROMOCIJA j.d.o.o. za filmsku produkciju i usluge, OIB 91770437444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DMS PRODUKCIJA I PROMOCIJA j.d.o.o. za filmsku produkciju i usluge</item>
    </izvorni_sadrzaj>
    <derivirana_varijabla naziv="DomainObject.Predmet.ProtuStrankaListFormated_1">
      <item>DMS PRODUKCIJA I PROMOCIJA j.d.o.o. za filmsku produkciju i usluge</item>
    </derivirana_varijabla>
  </DomainObject.Predmet.ProtuStrankaListFormated>
  <DomainObject.Predmet.ProtuStrankaListFormatedOIB>
    <izvorni_sadrzaj>
      <item>DMS PRODUKCIJA I PROMOCIJA j.d.o.o. za filmsku produkciju i usluge, OIB 91770437444</item>
    </izvorni_sadrzaj>
    <derivirana_varijabla naziv="DomainObject.Predmet.ProtuStrankaListFormatedOIB_1">
      <item>DMS PRODUKCIJA I PROMOCIJA j.d.o.o. za filmsku produkciju i usluge, OIB 91770437444</item>
    </derivirana_varijabla>
  </DomainObject.Predmet.ProtuStrankaListFormatedOIB>
  <DomainObject.Predmet.ProtuStrankaListFormatedWithAdress>
    <izvorni_sadrzaj>
      <item>DMS PRODUKCIJA I PROMOCIJA j.d.o.o. za filmsku produkciju i usluge, Selnička 2, 10297 Jakovlje</item>
    </izvorni_sadrzaj>
    <derivirana_varijabla naziv="DomainObject.Predmet.ProtuStrankaListFormatedWithAdress_1">
      <item>DMS PRODUKCIJA I PROMOCIJA j.d.o.o. za filmsku produkciju i usluge, Selnička 2, 10297 Jakovlje</item>
    </derivirana_varijabla>
  </DomainObject.Predmet.ProtuStrankaListFormatedWithAdress>
  <DomainObject.Predmet.ProtuStrankaListFormatedWithAdressOIB>
    <izvorni_sadrzaj>
      <item>DMS PRODUKCIJA I PROMOCIJA j.d.o.o. za filmsku produkciju i usluge, OIB 91770437444, Selnička 2, 10297 Jakovlje</item>
    </izvorni_sadrzaj>
    <derivirana_varijabla naziv="DomainObject.Predmet.ProtuStrankaListFormatedWithAdressOIB_1">
      <item>DMS PRODUKCIJA I PROMOCIJA j.d.o.o. za filmsku produkciju i usluge, OIB 91770437444, Selnička 2, 10297 Jakovlje</item>
    </derivirana_varijabla>
  </DomainObject.Predmet.ProtuStrankaListFormatedWithAdressOIB>
  <DomainObject.Predmet.ProtuStrankaListNazivFormated>
    <izvorni_sadrzaj>
      <item>DMS PRODUKCIJA I PROMOCIJA j.d.o.o. za filmsku produkciju i usluge</item>
    </izvorni_sadrzaj>
    <derivirana_varijabla naziv="DomainObject.Predmet.ProtuStrankaListNazivFormated_1">
      <item>DMS PRODUKCIJA I PROMOCIJA j.d.o.o. za filmsku produkciju i usluge</item>
    </derivirana_varijabla>
  </DomainObject.Predmet.ProtuStrankaListNazivFormated>
  <DomainObject.Predmet.ProtuStrankaListNazivFormatedOIB>
    <izvorni_sadrzaj>
      <item>DMS PRODUKCIJA I PROMOCIJA j.d.o.o. za filmsku produkciju i usluge, OIB 91770437444</item>
    </izvorni_sadrzaj>
    <derivirana_varijabla naziv="DomainObject.Predmet.ProtuStrankaListNazivFormatedOIB_1">
      <item>DMS PRODUKCIJA I PROMOCIJA j.d.o.o. za filmsku produkciju i usluge, OIB 91770437444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St-1828/2016-3</izvorni_sadrzaj>
    <derivirana_varijabla naziv="DomainObject.PoslovniBrojDokumenta_1">St-1828/2016-3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DMS PRODUKCIJA I PROMOCIJA j.d.o.o. za filmsku produkciju i usluge</izvorni_sadrzaj>
    <derivirana_varijabla naziv="DomainObject.Predmet.ProtustrankaIDrugi_1">DMS PRODUKCIJA I PROMOCIJA j.d.o.o. za filmsku produkciju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DMS PRODUKCIJA I PROMOCIJA j.d.o.o. za filmsku produkciju i usluge, OIB 91770437444, Selnička 2, 10297 Jakovlje</izvorni_sadrzaj>
    <derivirana_varijabla naziv="DomainObject.Predmet.ProtustrankaIDrugiAdressOIB_1">DMS PRODUKCIJA I PROMOCIJA j.d.o.o. za filmsku produkciju i usluge, OIB 91770437444, Selnička 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DMS PRODUKCIJA I PROMOCIJA j.d.o.o. za filmsku produkciju i usluge</item>
    </izvorni_sadrzaj>
    <derivirana_varijabla naziv="DomainObject.Predmet.SudioniciListNaziv_1">
      <item>FINA Regionalni centar Zagreb</item>
      <item>DMS PRODUKCIJA I PROMOCIJA j.d.o.o. za filmsku produkciju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DMS PRODUKCIJA I PROMOCIJA j.d.o.o. za filmsku produkciju i usluge, OIB 91770437444, Selnička 2,10297 Jakovlje</item>
    </izvorni_sadrzaj>
    <derivirana_varijabla naziv="DomainObject.Predmet.SudioniciListAdressOIB_1">
      <item>FINA Regionalni centar Zagreb, OIB 85821130368, Trg svibanjskih žrtava 1995. br. 1,10000 Zagreb</item>
      <item>DMS PRODUKCIJA I PROMOCIJA j.d.o.o. za filmsku produkciju i usluge, OIB 91770437444, Selnička 2,10297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91770437444</item>
    </izvorni_sadrzaj>
    <derivirana_varijabla naziv="DomainObject.Predmet.SudioniciListNazivOIB_1">
      <item>, OIB 85821130368</item>
      <item>, OIB 91770437444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803</properties:Characters>
  <properties:Lines>50</properties:Lines>
  <properties:Paragraphs>22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2016-04-20T13:38:00Z</cp:lastPrinted>
  <dcterms:modified xmlns:xsi="http://www.w3.org/2001/XMLSchema-instance" xsi:type="dcterms:W3CDTF">2016-04-20T13:43:00Z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St-1828/2016-3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