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9e70" w14:paraId="5bb9e70" w:rsidRDefault="009D2341" w:rsidP="003855B0" w:rsidR="009D2341">
      <w:pPr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A7757" w:rsidP="003855B0" w:rsidR="004A7757" w:rsidRPr="009D234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2341" w:rsidP="009D2341" w:rsidR="009D2341" w:rsidRPr="009D2341">
      <w:pPr>
        <w:jc w:val="right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Poslovni broj 8 St-772/13-183</w:t>
      </w:r>
    </w:p>
    <w:p w:rsidRDefault="003855B0" w:rsidP="009D2341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9D2341" w:rsidP="009D2341" w:rsidR="009D2341" w:rsidRP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9D2341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D2341" w:rsidP="009D2341" w:rsidR="009D2341" w:rsidRP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9D2341" w:rsidR="003855B0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u stečajnom postupku nad dužnikom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 BIG HOPE d.o.o. </w:t>
      </w:r>
      <w:proofErr w:type="spellStart"/>
      <w:r w:rsidR="006727EC" w:rsidRPr="009D2341">
        <w:rPr>
          <w:rFonts w:cs="Times New Roman" w:hAnsi="Times New Roman" w:ascii="Times New Roman"/>
          <w:sz w:val="24"/>
          <w:szCs w:val="24"/>
        </w:rPr>
        <w:t>Potpićan</w:t>
      </w:r>
      <w:proofErr w:type="spellEnd"/>
      <w:r w:rsidR="006727EC" w:rsidRPr="009D2341">
        <w:rPr>
          <w:rFonts w:cs="Times New Roman" w:hAnsi="Times New Roman" w:ascii="Times New Roman"/>
          <w:sz w:val="24"/>
          <w:szCs w:val="24"/>
        </w:rPr>
        <w:t xml:space="preserve"> u stečaju, Rudarska 8, OIB: 38858625977</w:t>
      </w:r>
      <w:r w:rsidRPr="009D2341">
        <w:rPr>
          <w:rFonts w:cs="Times New Roman" w:hAnsi="Times New Roman" w:ascii="Times New Roman"/>
          <w:sz w:val="24"/>
          <w:szCs w:val="24"/>
        </w:rPr>
        <w:t xml:space="preserve">, </w:t>
      </w:r>
      <w:r w:rsidR="00D9784B" w:rsidRPr="009D2341">
        <w:rPr>
          <w:rFonts w:cs="Times New Roman" w:hAnsi="Times New Roman" w:ascii="Times New Roman"/>
          <w:sz w:val="24"/>
          <w:szCs w:val="24"/>
        </w:rPr>
        <w:t>kojeg zastupa stečajna upraviteljica Vlasta Majstorović iz Pule, Koparska 37, OIB: 78258328195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, </w:t>
      </w:r>
      <w:r w:rsidR="004D12AC" w:rsidRPr="009D2341">
        <w:rPr>
          <w:rFonts w:cs="Times New Roman" w:hAnsi="Times New Roman" w:ascii="Times New Roman"/>
          <w:sz w:val="24"/>
          <w:szCs w:val="24"/>
        </w:rPr>
        <w:t>11. lipnja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 2018</w:t>
      </w:r>
      <w:r w:rsidRPr="009D2341">
        <w:rPr>
          <w:rFonts w:cs="Times New Roman" w:hAnsi="Times New Roman" w:ascii="Times New Roman"/>
          <w:sz w:val="24"/>
          <w:szCs w:val="24"/>
        </w:rPr>
        <w:t>.,</w:t>
      </w:r>
    </w:p>
    <w:p w:rsidRDefault="009D2341" w:rsidP="009D2341" w:rsidR="009D2341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9D2341" w:rsidR="003855B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D2341" w:rsidP="009D2341" w:rsidR="009D2341" w:rsidRPr="009D2341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9D2341" w:rsidR="006727EC" w:rsidRPr="009D23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S</w:t>
      </w:r>
      <w:r w:rsidR="006727EC" w:rsidRPr="009D2341">
        <w:rPr>
          <w:rFonts w:cs="Times New Roman" w:hAnsi="Times New Roman" w:ascii="Times New Roman"/>
          <w:sz w:val="24"/>
          <w:szCs w:val="24"/>
        </w:rPr>
        <w:t>tečajnoj upraviteljici Vlasti Majstorović iz Pule</w:t>
      </w:r>
      <w:r w:rsidR="00D32929" w:rsidRPr="009D2341">
        <w:rPr>
          <w:rFonts w:cs="Times New Roman" w:hAnsi="Times New Roman" w:ascii="Times New Roman"/>
          <w:sz w:val="24"/>
          <w:szCs w:val="24"/>
        </w:rPr>
        <w:t>, Koparska 37, OIB: 78258328195</w:t>
      </w:r>
      <w:r w:rsidR="006920AB" w:rsidRPr="009D2341">
        <w:rPr>
          <w:rFonts w:cs="Times New Roman" w:hAnsi="Times New Roman" w:ascii="Times New Roman"/>
          <w:sz w:val="24"/>
          <w:szCs w:val="24"/>
        </w:rPr>
        <w:t>, odobrava</w:t>
      </w:r>
      <w:r w:rsidRPr="009D2341">
        <w:rPr>
          <w:rFonts w:cs="Times New Roman" w:hAnsi="Times New Roman" w:ascii="Times New Roman"/>
          <w:sz w:val="24"/>
          <w:szCs w:val="24"/>
        </w:rPr>
        <w:t xml:space="preserve"> se naknada stvarnih troškova za rad </w:t>
      </w:r>
      <w:r w:rsidR="001B3D6F" w:rsidRPr="009D2341">
        <w:rPr>
          <w:rFonts w:cs="Times New Roman" w:hAnsi="Times New Roman" w:ascii="Times New Roman"/>
          <w:sz w:val="24"/>
          <w:szCs w:val="24"/>
        </w:rPr>
        <w:t xml:space="preserve">za razdoblje od </w:t>
      </w:r>
      <w:r w:rsidR="004D12AC" w:rsidRPr="009D2341">
        <w:rPr>
          <w:rFonts w:cs="Times New Roman" w:hAnsi="Times New Roman" w:ascii="Times New Roman"/>
          <w:sz w:val="24"/>
          <w:szCs w:val="24"/>
        </w:rPr>
        <w:t>1. veljače 2018. do 31. svibnja 2018.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4D12AC" w:rsidRPr="009D2341">
        <w:rPr>
          <w:rFonts w:cs="Times New Roman" w:hAnsi="Times New Roman" w:ascii="Times New Roman"/>
          <w:sz w:val="24"/>
          <w:szCs w:val="24"/>
        </w:rPr>
        <w:t>764,40</w:t>
      </w:r>
      <w:r w:rsidR="00E1077E"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9D2341" w:rsidP="009D2341" w:rsid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9D2341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Obrazloženje</w:t>
      </w:r>
    </w:p>
    <w:p w:rsidRDefault="009D2341" w:rsidP="009D2341" w:rsidR="009D2341" w:rsidRP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9D2341" w:rsidR="006727E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ab/>
      </w:r>
      <w:r w:rsidR="00242727" w:rsidRPr="009D2341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ovog suda </w:t>
      </w:r>
      <w:r w:rsidR="00D32929" w:rsidRPr="009D2341">
        <w:rPr>
          <w:rFonts w:cs="Times New Roman" w:hAnsi="Times New Roman" w:ascii="Times New Roman"/>
          <w:sz w:val="24"/>
          <w:szCs w:val="24"/>
        </w:rPr>
        <w:t>poslovni broj St-772/13 od 22. r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ujna 2014. </w:t>
      </w:r>
      <w:r w:rsidR="006920AB" w:rsidRPr="009D2341">
        <w:rPr>
          <w:rFonts w:cs="Times New Roman" w:hAnsi="Times New Roman" w:ascii="Times New Roman"/>
          <w:sz w:val="24"/>
          <w:szCs w:val="24"/>
        </w:rPr>
        <w:t>o</w:t>
      </w:r>
      <w:r w:rsidR="00242727" w:rsidRPr="009D2341">
        <w:rPr>
          <w:rFonts w:cs="Times New Roman" w:hAnsi="Times New Roman" w:ascii="Times New Roman"/>
          <w:sz w:val="24"/>
          <w:szCs w:val="24"/>
        </w:rPr>
        <w:t>tvoren je stečajni postupak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 nad uvodno označenim dužnikom te</w:t>
      </w:r>
      <w:r w:rsidR="00D32929" w:rsidRPr="009D2341">
        <w:rPr>
          <w:rFonts w:cs="Times New Roman" w:hAnsi="Times New Roman" w:ascii="Times New Roman"/>
          <w:sz w:val="24"/>
          <w:szCs w:val="24"/>
        </w:rPr>
        <w:t xml:space="preserve"> je istim rješenjem za stečajnu upraviteljicu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 imenovana Vlasta Majstorović iz Pule, Koparska 37. </w:t>
      </w:r>
    </w:p>
    <w:p w:rsidRDefault="009D2341" w:rsidP="009D2341" w:rsidR="009D2341" w:rsidRPr="009D234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27EC" w:rsidP="006727EC" w:rsidR="004B7D97" w:rsidRPr="009D234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Podneskom od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4D12AC" w:rsidRPr="009D2341">
        <w:rPr>
          <w:rFonts w:cs="Times New Roman" w:hAnsi="Times New Roman" w:ascii="Times New Roman"/>
          <w:sz w:val="24"/>
          <w:szCs w:val="24"/>
        </w:rPr>
        <w:t>8. lipnja 2018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. </w:t>
      </w:r>
      <w:r w:rsidR="006920AB" w:rsidRPr="009D2341">
        <w:rPr>
          <w:rFonts w:cs="Times New Roman" w:hAnsi="Times New Roman" w:ascii="Times New Roman"/>
          <w:sz w:val="24"/>
          <w:szCs w:val="24"/>
        </w:rPr>
        <w:t>s</w:t>
      </w:r>
      <w:r w:rsidRPr="009D2341">
        <w:rPr>
          <w:rFonts w:cs="Times New Roman" w:hAnsi="Times New Roman" w:ascii="Times New Roman"/>
          <w:sz w:val="24"/>
          <w:szCs w:val="24"/>
        </w:rPr>
        <w:t>tečajna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9D2341">
        <w:rPr>
          <w:rFonts w:cs="Times New Roman" w:hAnsi="Times New Roman" w:ascii="Times New Roman"/>
          <w:sz w:val="24"/>
          <w:szCs w:val="24"/>
        </w:rPr>
        <w:t>ica je predložila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donošenje odluke o </w:t>
      </w:r>
      <w:r w:rsidR="00CF042C" w:rsidRPr="009D2341">
        <w:rPr>
          <w:rFonts w:cs="Times New Roman" w:hAnsi="Times New Roman" w:ascii="Times New Roman"/>
          <w:sz w:val="24"/>
          <w:szCs w:val="24"/>
        </w:rPr>
        <w:t xml:space="preserve">odobrenju </w:t>
      </w:r>
      <w:r w:rsidR="0038509A" w:rsidRPr="009D2341">
        <w:rPr>
          <w:rFonts w:cs="Times New Roman" w:hAnsi="Times New Roman" w:ascii="Times New Roman"/>
          <w:sz w:val="24"/>
          <w:szCs w:val="24"/>
        </w:rPr>
        <w:t>stvarnih tro</w:t>
      </w:r>
      <w:r w:rsidRPr="009D2341">
        <w:rPr>
          <w:rFonts w:cs="Times New Roman" w:hAnsi="Times New Roman" w:ascii="Times New Roman"/>
          <w:sz w:val="24"/>
          <w:szCs w:val="24"/>
        </w:rPr>
        <w:t xml:space="preserve">škova nastalih u razdoblju od </w:t>
      </w:r>
      <w:r w:rsidR="004D12AC" w:rsidRPr="009D2341">
        <w:rPr>
          <w:rFonts w:cs="Times New Roman" w:hAnsi="Times New Roman" w:ascii="Times New Roman"/>
          <w:sz w:val="24"/>
          <w:szCs w:val="24"/>
        </w:rPr>
        <w:t>1. veljače 2018. do 31. svibnja 2018. u iznosu od 764,40 kn</w:t>
      </w:r>
      <w:r w:rsidR="004B7D97" w:rsidRPr="009D234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F042C" w:rsidP="004B7D97" w:rsidR="00B23D8A" w:rsidRPr="009D234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U privitku navedenog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podnes</w:t>
      </w:r>
      <w:r w:rsidR="006727EC" w:rsidRPr="009D2341">
        <w:rPr>
          <w:rFonts w:cs="Times New Roman" w:hAnsi="Times New Roman" w:ascii="Times New Roman"/>
          <w:sz w:val="24"/>
          <w:szCs w:val="24"/>
        </w:rPr>
        <w:t>ka stečajna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727EC" w:rsidRPr="009D2341">
        <w:rPr>
          <w:rFonts w:cs="Times New Roman" w:hAnsi="Times New Roman" w:ascii="Times New Roman"/>
          <w:sz w:val="24"/>
          <w:szCs w:val="24"/>
        </w:rPr>
        <w:t>ica je dostavila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obračun</w:t>
      </w:r>
      <w:r w:rsidR="004B7D97" w:rsidRPr="009D2341">
        <w:rPr>
          <w:rFonts w:cs="Times New Roman" w:hAnsi="Times New Roman" w:ascii="Times New Roman"/>
          <w:sz w:val="24"/>
          <w:szCs w:val="24"/>
        </w:rPr>
        <w:t xml:space="preserve"> naknade za korištenje o</w:t>
      </w:r>
      <w:r w:rsidR="00CD6BBE" w:rsidRPr="009D2341">
        <w:rPr>
          <w:rFonts w:cs="Times New Roman" w:hAnsi="Times New Roman" w:ascii="Times New Roman"/>
          <w:sz w:val="24"/>
          <w:szCs w:val="24"/>
        </w:rPr>
        <w:t>sobnog vozila u službene svrhe,</w:t>
      </w:r>
      <w:r w:rsidR="001767F6"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AA3914" w:rsidRPr="009D2341">
        <w:rPr>
          <w:rFonts w:cs="Times New Roman" w:hAnsi="Times New Roman" w:ascii="Times New Roman"/>
          <w:sz w:val="24"/>
          <w:szCs w:val="24"/>
        </w:rPr>
        <w:t xml:space="preserve">račune za pružene usluge Vipnet d.o.o. Zagreb </w:t>
      </w:r>
      <w:r w:rsidR="004B7D97" w:rsidRPr="009D2341">
        <w:rPr>
          <w:rFonts w:cs="Times New Roman" w:hAnsi="Times New Roman" w:ascii="Times New Roman"/>
          <w:sz w:val="24"/>
          <w:szCs w:val="24"/>
        </w:rPr>
        <w:t>te Hrvatski Telekom d.d. Zagreb</w:t>
      </w:r>
      <w:r w:rsidR="00CD6BBE" w:rsidRPr="009D2341">
        <w:rPr>
          <w:rFonts w:cs="Times New Roman" w:hAnsi="Times New Roman" w:ascii="Times New Roman"/>
          <w:sz w:val="24"/>
          <w:szCs w:val="24"/>
        </w:rPr>
        <w:t xml:space="preserve">. </w:t>
      </w:r>
      <w:r w:rsidR="00AA3914" w:rsidRPr="009D2341">
        <w:rPr>
          <w:rFonts w:cs="Times New Roman" w:hAnsi="Times New Roman" w:ascii="Times New Roman"/>
          <w:sz w:val="24"/>
          <w:szCs w:val="24"/>
        </w:rPr>
        <w:t>Iz dost</w:t>
      </w:r>
      <w:r w:rsidR="00D32929" w:rsidRPr="009D2341">
        <w:rPr>
          <w:rFonts w:cs="Times New Roman" w:hAnsi="Times New Roman" w:ascii="Times New Roman"/>
          <w:sz w:val="24"/>
          <w:szCs w:val="24"/>
        </w:rPr>
        <w:t>av</w:t>
      </w:r>
      <w:r w:rsidR="00AA3914" w:rsidRPr="009D2341">
        <w:rPr>
          <w:rFonts w:cs="Times New Roman" w:hAnsi="Times New Roman" w:ascii="Times New Roman"/>
          <w:sz w:val="24"/>
          <w:szCs w:val="24"/>
        </w:rPr>
        <w:t>ljene dokument</w:t>
      </w:r>
      <w:r w:rsidR="00D32929" w:rsidRPr="009D2341">
        <w:rPr>
          <w:rFonts w:cs="Times New Roman" w:hAnsi="Times New Roman" w:ascii="Times New Roman"/>
          <w:sz w:val="24"/>
          <w:szCs w:val="24"/>
        </w:rPr>
        <w:t>acije vidljivo je da je stečajna</w:t>
      </w:r>
      <w:r w:rsidR="00AA3914" w:rsidRPr="009D2341">
        <w:rPr>
          <w:rFonts w:cs="Times New Roman" w:hAnsi="Times New Roman" w:ascii="Times New Roman"/>
          <w:sz w:val="24"/>
          <w:szCs w:val="24"/>
        </w:rPr>
        <w:t xml:space="preserve"> upraviteljica </w:t>
      </w:r>
      <w:r w:rsidR="004B7D97" w:rsidRPr="009D2341">
        <w:rPr>
          <w:rFonts w:cs="Times New Roman" w:hAnsi="Times New Roman" w:ascii="Times New Roman"/>
          <w:sz w:val="24"/>
          <w:szCs w:val="24"/>
        </w:rPr>
        <w:t xml:space="preserve">u ovom obračunskom razdoblju </w:t>
      </w:r>
      <w:r w:rsidR="00AA3914" w:rsidRPr="009D2341">
        <w:rPr>
          <w:rFonts w:cs="Times New Roman" w:hAnsi="Times New Roman" w:ascii="Times New Roman"/>
          <w:sz w:val="24"/>
          <w:szCs w:val="24"/>
        </w:rPr>
        <w:t>koristila</w:t>
      </w:r>
      <w:r w:rsidR="00D32929"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AA3914" w:rsidRPr="009D2341">
        <w:rPr>
          <w:rFonts w:cs="Times New Roman" w:hAnsi="Times New Roman" w:ascii="Times New Roman"/>
          <w:sz w:val="24"/>
          <w:szCs w:val="24"/>
        </w:rPr>
        <w:t>osobno vozilo radi put</w:t>
      </w:r>
      <w:r w:rsidR="004B7D97" w:rsidRPr="009D2341">
        <w:rPr>
          <w:rFonts w:cs="Times New Roman" w:hAnsi="Times New Roman" w:ascii="Times New Roman"/>
          <w:sz w:val="24"/>
          <w:szCs w:val="24"/>
        </w:rPr>
        <w:t>ovanja</w:t>
      </w:r>
      <w:r w:rsidR="00CD6BBE" w:rsidRPr="009D2341">
        <w:rPr>
          <w:rFonts w:cs="Times New Roman" w:hAnsi="Times New Roman" w:ascii="Times New Roman"/>
          <w:sz w:val="24"/>
          <w:szCs w:val="24"/>
        </w:rPr>
        <w:t xml:space="preserve"> na relaciji Pula – Labin </w:t>
      </w:r>
      <w:r w:rsidR="00AA3914" w:rsidRPr="009D2341">
        <w:rPr>
          <w:rFonts w:cs="Times New Roman" w:hAnsi="Times New Roman" w:ascii="Times New Roman"/>
          <w:sz w:val="24"/>
          <w:szCs w:val="24"/>
        </w:rPr>
        <w:t xml:space="preserve">– Pula i to radi </w:t>
      </w:r>
      <w:r w:rsidR="00CD6BBE" w:rsidRPr="009D2341">
        <w:rPr>
          <w:rFonts w:cs="Times New Roman" w:hAnsi="Times New Roman" w:ascii="Times New Roman"/>
          <w:sz w:val="24"/>
          <w:szCs w:val="24"/>
        </w:rPr>
        <w:t>o</w:t>
      </w:r>
      <w:r w:rsidR="0026354F" w:rsidRPr="009D2341">
        <w:rPr>
          <w:rFonts w:cs="Times New Roman" w:hAnsi="Times New Roman" w:ascii="Times New Roman"/>
          <w:sz w:val="24"/>
          <w:szCs w:val="24"/>
        </w:rPr>
        <w:t>bilaska i pokazivanja nekretnine</w:t>
      </w:r>
      <w:r w:rsidR="00CD6BBE" w:rsidRPr="009D2341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="00E1077E" w:rsidRPr="009D2341">
        <w:rPr>
          <w:rFonts w:cs="Times New Roman" w:hAnsi="Times New Roman" w:ascii="Times New Roman"/>
          <w:sz w:val="24"/>
          <w:szCs w:val="24"/>
        </w:rPr>
        <w:t xml:space="preserve">. </w:t>
      </w:r>
      <w:r w:rsidR="00B23D8A" w:rsidRPr="009D2341">
        <w:rPr>
          <w:rFonts w:cs="Times New Roman" w:hAnsi="Times New Roman" w:ascii="Times New Roman"/>
          <w:sz w:val="24"/>
          <w:szCs w:val="24"/>
        </w:rPr>
        <w:t xml:space="preserve">Osim navedenog troška, stečajnoj upraviteljici je nastao i trošak </w:t>
      </w:r>
      <w:r w:rsidR="004B7D97" w:rsidRPr="009D2341">
        <w:rPr>
          <w:rFonts w:cs="Times New Roman" w:hAnsi="Times New Roman" w:ascii="Times New Roman"/>
          <w:sz w:val="24"/>
          <w:szCs w:val="24"/>
        </w:rPr>
        <w:t>korištenja osobnog vozila na području mjesta njenog prebivališta (Pule), a radi odlazaka u poštu, plaćanja računa, knjigovodstva, odlazaka u Poreznu upravu i dr</w:t>
      </w:r>
      <w:r w:rsidR="0026354F" w:rsidRPr="009D2341">
        <w:rPr>
          <w:rFonts w:cs="Times New Roman" w:hAnsi="Times New Roman" w:ascii="Times New Roman"/>
          <w:sz w:val="24"/>
          <w:szCs w:val="24"/>
        </w:rPr>
        <w:t>.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, </w:t>
      </w:r>
      <w:r w:rsidR="004B7D97" w:rsidRPr="009D2341">
        <w:rPr>
          <w:rFonts w:cs="Times New Roman" w:hAnsi="Times New Roman" w:ascii="Times New Roman"/>
          <w:sz w:val="24"/>
          <w:szCs w:val="24"/>
        </w:rPr>
        <w:t>a sve za potrebe obavljanja stečajno upraviteljske službe</w:t>
      </w:r>
      <w:r w:rsidR="00E1077E" w:rsidRPr="009D2341">
        <w:rPr>
          <w:rFonts w:cs="Times New Roman" w:hAnsi="Times New Roman" w:ascii="Times New Roman"/>
          <w:sz w:val="24"/>
          <w:szCs w:val="24"/>
        </w:rPr>
        <w:t xml:space="preserve">. </w:t>
      </w:r>
      <w:r w:rsidR="004B7D97" w:rsidRPr="009D2341">
        <w:rPr>
          <w:rFonts w:cs="Times New Roman" w:hAnsi="Times New Roman" w:ascii="Times New Roman"/>
          <w:sz w:val="24"/>
          <w:szCs w:val="24"/>
        </w:rPr>
        <w:t>Stečajnoj u</w:t>
      </w:r>
      <w:r w:rsidR="00CD6BBE" w:rsidRPr="009D2341">
        <w:rPr>
          <w:rFonts w:cs="Times New Roman" w:hAnsi="Times New Roman" w:ascii="Times New Roman"/>
          <w:sz w:val="24"/>
          <w:szCs w:val="24"/>
        </w:rPr>
        <w:t xml:space="preserve">praviteljici je nastao i </w:t>
      </w:r>
      <w:r w:rsidR="00C55F0D" w:rsidRPr="009D2341">
        <w:rPr>
          <w:rFonts w:cs="Times New Roman" w:hAnsi="Times New Roman" w:ascii="Times New Roman"/>
          <w:sz w:val="24"/>
          <w:szCs w:val="24"/>
        </w:rPr>
        <w:t xml:space="preserve">trošak telefonskih i </w:t>
      </w:r>
      <w:proofErr w:type="spellStart"/>
      <w:r w:rsidR="00C55F0D" w:rsidRPr="009D2341">
        <w:rPr>
          <w:rFonts w:cs="Times New Roman" w:hAnsi="Times New Roman" w:ascii="Times New Roman"/>
          <w:sz w:val="24"/>
          <w:szCs w:val="24"/>
        </w:rPr>
        <w:t>i</w:t>
      </w:r>
      <w:r w:rsidR="00B23D8A" w:rsidRPr="009D2341">
        <w:rPr>
          <w:rFonts w:cs="Times New Roman" w:hAnsi="Times New Roman" w:ascii="Times New Roman"/>
          <w:sz w:val="24"/>
          <w:szCs w:val="24"/>
        </w:rPr>
        <w:t>nternet</w:t>
      </w:r>
      <w:proofErr w:type="spellEnd"/>
      <w:r w:rsidR="00B23D8A" w:rsidRPr="009D2341">
        <w:rPr>
          <w:rFonts w:cs="Times New Roman" w:hAnsi="Times New Roman" w:ascii="Times New Roman"/>
          <w:sz w:val="24"/>
          <w:szCs w:val="24"/>
        </w:rPr>
        <w:t xml:space="preserve"> usluga</w:t>
      </w:r>
      <w:r w:rsidR="00D32929" w:rsidRPr="009D2341">
        <w:rPr>
          <w:rFonts w:cs="Times New Roman" w:hAnsi="Times New Roman" w:ascii="Times New Roman"/>
          <w:sz w:val="24"/>
          <w:szCs w:val="24"/>
        </w:rPr>
        <w:t>, a kako to proizlazi iz dostavljene dokumentacije</w:t>
      </w:r>
      <w:r w:rsidR="00B23D8A" w:rsidRPr="009D2341">
        <w:rPr>
          <w:rFonts w:cs="Times New Roman" w:hAnsi="Times New Roman" w:ascii="Times New Roman"/>
          <w:sz w:val="24"/>
          <w:szCs w:val="24"/>
        </w:rPr>
        <w:t>.</w:t>
      </w:r>
    </w:p>
    <w:p w:rsidRDefault="0038509A" w:rsidP="006920AB" w:rsidR="0038509A" w:rsidRPr="009D234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S ob</w:t>
      </w:r>
      <w:r w:rsidR="006920AB" w:rsidRPr="009D2341">
        <w:rPr>
          <w:rFonts w:cs="Times New Roman" w:hAnsi="Times New Roman" w:ascii="Times New Roman"/>
          <w:sz w:val="24"/>
          <w:szCs w:val="24"/>
        </w:rPr>
        <w:t>zirom na obrazloženo i dokument</w:t>
      </w:r>
      <w:r w:rsidR="00B23D8A" w:rsidRPr="009D2341">
        <w:rPr>
          <w:rFonts w:cs="Times New Roman" w:hAnsi="Times New Roman" w:ascii="Times New Roman"/>
          <w:sz w:val="24"/>
          <w:szCs w:val="24"/>
        </w:rPr>
        <w:t>irano izvješće stečajne upraviteljice</w:t>
      </w:r>
      <w:r w:rsidRPr="009D2341">
        <w:rPr>
          <w:rFonts w:cs="Times New Roman" w:hAnsi="Times New Roman" w:ascii="Times New Roman"/>
          <w:sz w:val="24"/>
          <w:szCs w:val="24"/>
        </w:rPr>
        <w:t xml:space="preserve"> o nastalim stvarnim troškovima, ovaj sud je utvrdio da je zahtjev za odobrenje tih troškova osnovan pa je </w:t>
      </w:r>
      <w:r w:rsidRPr="009D2341">
        <w:rPr>
          <w:rFonts w:cs="Times New Roman" w:hAnsi="Times New Roman" w:ascii="Times New Roman"/>
          <w:sz w:val="24"/>
          <w:szCs w:val="24"/>
        </w:rPr>
        <w:lastRenderedPageBreak/>
        <w:t>primjenom odredbe čl.</w:t>
      </w:r>
      <w:r w:rsidR="00D9784B" w:rsidRPr="009D2341">
        <w:rPr>
          <w:rFonts w:cs="Times New Roman" w:hAnsi="Times New Roman" w:ascii="Times New Roman"/>
          <w:sz w:val="24"/>
          <w:szCs w:val="24"/>
        </w:rPr>
        <w:t xml:space="preserve"> 94. st. 1. Stečajnog zakona ("Narodne novine" broj 71/15)</w:t>
      </w:r>
      <w:r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D32929" w:rsidRPr="009D2341">
        <w:rPr>
          <w:rFonts w:cs="Times New Roman" w:hAnsi="Times New Roman" w:ascii="Times New Roman"/>
          <w:sz w:val="24"/>
          <w:szCs w:val="24"/>
        </w:rPr>
        <w:t xml:space="preserve">te </w:t>
      </w:r>
      <w:r w:rsidRPr="009D2341">
        <w:rPr>
          <w:rFonts w:cs="Times New Roman" w:hAnsi="Times New Roman" w:ascii="Times New Roman"/>
          <w:sz w:val="24"/>
          <w:szCs w:val="24"/>
        </w:rPr>
        <w:t xml:space="preserve">čl. 13. </w:t>
      </w:r>
      <w:r w:rsidR="006920AB" w:rsidRPr="009D2341">
        <w:rPr>
          <w:rFonts w:cs="Times New Roman" w:hAnsi="Times New Roman" w:ascii="Times New Roman"/>
          <w:sz w:val="24"/>
          <w:szCs w:val="24"/>
        </w:rPr>
        <w:t>s</w:t>
      </w:r>
      <w:r w:rsidRPr="009D2341">
        <w:rPr>
          <w:rFonts w:cs="Times New Roman" w:hAnsi="Times New Roman" w:ascii="Times New Roman"/>
          <w:sz w:val="24"/>
          <w:szCs w:val="24"/>
        </w:rPr>
        <w:t>t.</w:t>
      </w:r>
      <w:r w:rsidR="006920AB" w:rsidRPr="009D2341">
        <w:rPr>
          <w:rFonts w:cs="Times New Roman" w:hAnsi="Times New Roman" w:ascii="Times New Roman"/>
          <w:sz w:val="24"/>
          <w:szCs w:val="24"/>
        </w:rPr>
        <w:t xml:space="preserve"> 5. Prav</w:t>
      </w:r>
      <w:r w:rsidRPr="009D2341">
        <w:rPr>
          <w:rFonts w:cs="Times New Roman" w:hAnsi="Times New Roman" w:ascii="Times New Roman"/>
          <w:sz w:val="24"/>
          <w:szCs w:val="24"/>
        </w:rPr>
        <w:t xml:space="preserve">ilnika o porezu na dohodak („Narodne novine“ broj 95/05, 96/06, 68/07, 146/08, 2/09, 9/09, 146/09, 123/10, 137/11, 61/12, 79/13, 160/13 i 157/14) riješeno kao u izreci ovog rješenja. </w:t>
      </w:r>
    </w:p>
    <w:p w:rsidRDefault="007E1AB9" w:rsidP="009D2341" w:rsidR="003855B0" w:rsidRPr="009D2341">
      <w:pPr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U Rijeci</w:t>
      </w:r>
      <w:r w:rsidR="009D2341" w:rsidRPr="009D2341">
        <w:rPr>
          <w:rFonts w:cs="Times New Roman" w:hAnsi="Times New Roman" w:ascii="Times New Roman"/>
          <w:sz w:val="24"/>
          <w:szCs w:val="24"/>
        </w:rPr>
        <w:t>,</w:t>
      </w:r>
      <w:r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9D2341" w:rsidRPr="009D2341">
        <w:rPr>
          <w:rFonts w:cs="Times New Roman" w:hAnsi="Times New Roman" w:ascii="Times New Roman"/>
          <w:sz w:val="24"/>
          <w:szCs w:val="24"/>
        </w:rPr>
        <w:t>11. lipnja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 2018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9D2341" w:rsidR="003855B0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9D2341" w:rsidRPr="009D2341">
        <w:rPr>
          <w:rFonts w:cs="Times New Roman" w:hAnsi="Times New Roman" w:ascii="Times New Roman"/>
          <w:sz w:val="24"/>
          <w:szCs w:val="24"/>
        </w:rPr>
        <w:t xml:space="preserve">   </w:t>
      </w:r>
      <w:r w:rsidRPr="009D2341">
        <w:rPr>
          <w:rFonts w:cs="Times New Roman" w:hAnsi="Times New Roman" w:ascii="Times New Roman"/>
          <w:sz w:val="24"/>
          <w:szCs w:val="24"/>
        </w:rPr>
        <w:t xml:space="preserve">  </w:t>
      </w:r>
      <w:r w:rsidR="009D2341" w:rsidRPr="009D2341">
        <w:rPr>
          <w:rFonts w:cs="Times New Roman" w:hAnsi="Times New Roman" w:ascii="Times New Roman"/>
          <w:sz w:val="24"/>
          <w:szCs w:val="24"/>
        </w:rPr>
        <w:t xml:space="preserve">   S</w:t>
      </w:r>
      <w:r w:rsidRPr="009D2341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9D2341" w:rsidR="003855B0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  <w:t xml:space="preserve">           Ema Brdovčak </w:t>
      </w:r>
    </w:p>
    <w:p w:rsidRDefault="003855B0" w:rsidP="003855B0" w:rsidR="003855B0" w:rsidRPr="009D2341">
      <w:pPr>
        <w:rPr>
          <w:rFonts w:cs="Times New Roman" w:hAnsi="Times New Roman" w:ascii="Times New Roman"/>
          <w:sz w:val="24"/>
          <w:szCs w:val="24"/>
        </w:rPr>
      </w:pPr>
    </w:p>
    <w:p w:rsidRDefault="003855B0" w:rsidP="003855B0" w:rsidR="003855B0" w:rsidRPr="009D2341">
      <w:pPr>
        <w:rPr>
          <w:rFonts w:cs="Times New Roman" w:hAnsi="Times New Roman" w:ascii="Times New Roman"/>
          <w:sz w:val="24"/>
          <w:szCs w:val="24"/>
        </w:rPr>
      </w:pPr>
    </w:p>
    <w:p w:rsidRDefault="003855B0" w:rsidP="009D2341" w:rsidR="003855B0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9D2341" w:rsidR="003855B0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ab/>
        <w:t>Protiv  ovog  rješenja</w:t>
      </w:r>
      <w:r w:rsidR="006920AB" w:rsidRPr="009D234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Pr="009D2341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767F6" w:rsidP="009D2341" w:rsidR="001767F6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9D2341" w:rsidR="001767F6" w:rsidRPr="009D234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341" w:rsidP="009D2341" w:rsidR="009D2341">
      <w:pPr>
        <w:spacing w:lineRule="auto" w:line="240" w:after="0"/>
      </w:pPr>
      <w:r>
        <w:separator/>
      </w:r>
    </w:p>
  </w:endnote>
  <w:endnote w:id="0" w:type="continuationSeparator">
    <w:p w:rsidRDefault="009D2341" w:rsidP="009D2341" w:rsidR="009D23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341" w:rsidP="009D2341" w:rsidR="009D2341">
      <w:pPr>
        <w:spacing w:lineRule="auto" w:line="240" w:after="0"/>
      </w:pPr>
      <w:r>
        <w:separator/>
      </w:r>
    </w:p>
  </w:footnote>
  <w:footnote w:id="0" w:type="continuationSeparator">
    <w:p w:rsidRDefault="009D2341" w:rsidP="009D2341" w:rsidR="009D23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341" w:rsidP="009D2341" w:rsidR="009D2341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Poslovni broj 8 St-772/13-183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757" w:rsidP="004A7757" w:rsidR="004A7757" w:rsidRPr="004A7757">
    <w:pPr>
      <w:spacing w:after="0"/>
      <w:ind w:firstLine="708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</w:t>
    </w:r>
    <w:r w:rsidRPr="004A7757">
      <w:rPr>
        <w:rFonts w:cs="Times New Roman" w:hAnsi="Times New Roman" w:ascii="Times New Roman"/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A7757" w:rsidP="004A7757" w:rsidR="004A7757" w:rsidRPr="004A7757">
    <w:pPr>
      <w:spacing w:lineRule="auto" w:line="240" w:after="0"/>
      <w:rPr>
        <w:rFonts w:cs="Times New Roman" w:hAnsi="Times New Roman" w:ascii="Times New Roman"/>
      </w:rPr>
    </w:pPr>
    <w:r>
      <w:rPr>
        <w:rFonts w:cs="Times New Roman" w:eastAsia="MS Mincho" w:hAnsi="Times New Roman" w:ascii="Times New Roman"/>
        <w:sz w:val="24"/>
        <w:szCs w:val="24"/>
      </w:rPr>
      <w:t xml:space="preserve">  </w:t>
    </w:r>
    <w:r w:rsidRPr="004A7757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4A7757" w:rsidP="004A7757" w:rsidR="004A7757" w:rsidRPr="004A7757">
    <w:pPr>
      <w:spacing w:lineRule="auto" w:line="240" w:after="0"/>
      <w:rPr>
        <w:rFonts w:cs="Times New Roman" w:hAnsi="Times New Roman" w:ascii="Times New Roman"/>
      </w:rPr>
    </w:pPr>
    <w:r w:rsidRPr="004A7757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4A7757" w:rsidP="004A7757" w:rsidR="004A7757" w:rsidRPr="004A7757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4A7757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20CEB"/>
    <w:rsid w:val="001767F6"/>
    <w:rsid w:val="001B3D6F"/>
    <w:rsid w:val="00242727"/>
    <w:rsid w:val="0026354F"/>
    <w:rsid w:val="002D3EB7"/>
    <w:rsid w:val="0033793A"/>
    <w:rsid w:val="0038509A"/>
    <w:rsid w:val="003855B0"/>
    <w:rsid w:val="004A7757"/>
    <w:rsid w:val="004B7D97"/>
    <w:rsid w:val="004D12AC"/>
    <w:rsid w:val="006727EC"/>
    <w:rsid w:val="006920AB"/>
    <w:rsid w:val="007E1AB9"/>
    <w:rsid w:val="009D2341"/>
    <w:rsid w:val="00AA3914"/>
    <w:rsid w:val="00B23D8A"/>
    <w:rsid w:val="00B94B9C"/>
    <w:rsid w:val="00C55F0D"/>
    <w:rsid w:val="00CC26D6"/>
    <w:rsid w:val="00CD6BBE"/>
    <w:rsid w:val="00CF042C"/>
    <w:rsid w:val="00D32929"/>
    <w:rsid w:val="00D9784B"/>
    <w:rsid w:val="00E1077E"/>
    <w:rsid w:val="00F8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23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2341"/>
  </w:style>
  <w:style w:styleId="Podnoje" w:type="paragraph">
    <w:name w:val="footer"/>
    <w:basedOn w:val="Normal"/>
    <w:link w:val="PodnojeChar"/>
    <w:uiPriority w:val="99"/>
    <w:unhideWhenUsed/>
    <w:rsid w:val="009D23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2341"/>
  </w:style>
  <w:style w:styleId="Tekstrezerviranogmjesta" w:type="character">
    <w:name w:val="Placeholder Text"/>
    <w:basedOn w:val="Zadanifontodlomka"/>
    <w:uiPriority w:val="99"/>
    <w:semiHidden/>
    <w:rsid w:val="004A7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7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75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7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7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775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775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23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2341"/>
  </w:style>
  <w:style w:styleId="Podnoje" w:type="paragraph">
    <w:name w:val="footer"/>
    <w:basedOn w:val="Normal"/>
    <w:link w:val="PodnojeChar"/>
    <w:uiPriority w:val="99"/>
    <w:unhideWhenUsed/>
    <w:rsid w:val="009D23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2341"/>
  </w:style>
  <w:style w:styleId="Tekstrezerviranogmjesta" w:type="character">
    <w:name w:val="Placeholder Text"/>
    <w:basedOn w:val="Zadanifontodlomka"/>
    <w:uiPriority w:val="99"/>
    <w:semiHidden/>
    <w:rsid w:val="004A7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7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75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7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7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775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775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Formated_1">
      <item>Županijsko državno odvjetištvo u Puli</item>
      <item>OTP BANKA d.d.</item>
      <item>Goran Veljović</item>
      <item>H-ABDUCO d.o.o.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FormatedOIB_1">
      <item>Županijsko državno odvjetištvo u Puli, OIB 52634238587</item>
      <item>OTP BANKA d.d.</item>
      <item>Goran Veljović</item>
      <item>H-ABDUCO d.o.o., OIB 13667298928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NazivFormated_1">
      <item>Županijsko državno odvjetištvo u Puli</item>
      <item>OTP BANKA d.d.</item>
      <item>Goran Veljović</item>
      <item>H-ABDUCO d.o.o.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NazivFormatedOIB_1">
      <item>Županijsko državno odvjetištvo u Puli, OIB 52634238587</item>
      <item>OTP BANKA d.d.</item>
      <item>Goran Veljović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  <item>H-ABDUCO d.o.o.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  <item>H-ABDUCO d.o.o.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  <item>, OIB 13667298928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418</properties:Words>
  <properties:Characters>2242</properties:Characters>
  <properties:Lines>52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2018-06-11T11:54:00Z</dcterms:created>
  <dc:creator>wsadmin</dc:creator>
  <cp:lastModifiedBy>Dajana Jurković</cp:lastModifiedBy>
  <cp:lastPrinted>2018-06-11T12:14:00Z</cp:lastPrinted>
  <dcterms:modified xmlns:xsi="http://www.w3.org/2001/XMLSchema-instance" xsi:type="dcterms:W3CDTF">2018-06-11T12:20:00Z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(772-13 naknada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