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15"/>
        <w:gridCol w:w="20"/>
      </w:tblGrid>
      <w:tr w:rsidTr="00B7377E" w:rsidR="0033563F">
        <w:trPr>
          <w:gridAfter w:val="1"/>
          <w:wAfter w:type="dxa" w:w="20"/>
        </w:trPr>
        <w:tc>
          <w:tcPr>
            <w:tcW w:type="dxa" w:w="2415"/>
            <w:hideMark/>
          </w:tcPr>
          <w:p w:rsidRDefault="0033563F" w:rsidP="00B7377E" w:rsidR="0033563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377E" w:rsidR="0033563F">
        <w:tc>
          <w:tcPr>
            <w:tcW w:type="dxa" w:w="2415"/>
            <w:hideMark/>
          </w:tcPr>
          <w:p w:rsidRDefault="0033563F" w:rsidP="00B7377E" w:rsidR="0033563F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3563F" w:rsidP="00B7377E" w:rsidR="0033563F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33563F" w:rsidP="00B7377E" w:rsidR="0033563F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Trg Alojzija Stepinca 3</w:t>
            </w:r>
          </w:p>
          <w:p w:rsidRDefault="0033563F" w:rsidP="00B7377E" w:rsidR="0033563F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53000 Gospić</w:t>
            </w:r>
          </w:p>
        </w:tc>
        <w:tc>
          <w:tcPr>
            <w:tcW w:type="dxa" w:w="20"/>
          </w:tcPr>
          <w:p w:rsidRDefault="0033563F" w:rsidP="00B7377E" w:rsidR="0033563F"/>
        </w:tc>
      </w:tr>
    </w:tbl>
    <w:tbl>
      <w:tblPr>
        <w:tblW w:type="auto" w:w="0"/>
        <w:tblInd w:type="dxa" w:w="86"/>
        <w:tblLook w:val="0000" w:noVBand="0" w:noHBand="0" w:lastColumn="0" w:firstColumn="0" w:lastRow="0" w:firstRow="0"/>
      </w:tblPr>
      <w:tblGrid>
        <w:gridCol w:w="3781"/>
      </w:tblGrid>
      <w:tr w:rsidTr="0033563F" w:rsidR="00A9604C" w:rsidRPr="009A5D94">
        <w:trPr>
          <w:trHeight w:val="442"/>
        </w:trPr>
        <w:tc>
          <w:tcPr>
            <w:tcW w:type="dxa" w:w="3781"/>
          </w:tcPr>
          <w:p w:rsidRDefault="00A9604C" w:rsidP="004C5C95" w:rsidR="00A9604C" w:rsidRPr="009A5D94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cfadbd1" w14:paraId="cfadbd1" w:rsidRDefault="00A9604C" w:rsidP="00A9604C" w:rsidR="00A9604C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Sp-1/2016-</w:t>
      </w:r>
      <w:r w:rsidR="00DA6881">
        <w:rPr>
          <w:rFonts w:cs="Times New Roman" w:hAnsi="Times New Roman" w:ascii="Times New Roman"/>
          <w:sz w:val="24"/>
          <w:szCs w:val="24"/>
        </w:rPr>
        <w:t>35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A9604C" w:rsidP="00A9604C" w:rsidR="00A9604C" w:rsidRPr="005E27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E2729">
        <w:rPr>
          <w:rFonts w:cs="Times New Roman" w:hAnsi="Times New Roman" w:ascii="Times New Roman"/>
          <w:sz w:val="24"/>
          <w:szCs w:val="24"/>
        </w:rPr>
        <w:t>Općinski sud  u Gospiću</w:t>
      </w:r>
      <w:r>
        <w:rPr>
          <w:rFonts w:cs="Times New Roman" w:hAnsi="Times New Roman" w:ascii="Times New Roman"/>
          <w:sz w:val="24"/>
          <w:szCs w:val="24"/>
        </w:rPr>
        <w:t xml:space="preserve"> po sutkinji tog suda</w:t>
      </w:r>
      <w:r w:rsidRPr="005E2729">
        <w:rPr>
          <w:rFonts w:cs="Times New Roman" w:hAnsi="Times New Roman" w:ascii="Times New Roman"/>
          <w:sz w:val="24"/>
          <w:szCs w:val="24"/>
        </w:rPr>
        <w:t xml:space="preserve"> Tatjani Radaković Bašić</w:t>
      </w:r>
      <w:r>
        <w:rPr>
          <w:rFonts w:cs="Times New Roman" w:hAnsi="Times New Roman" w:ascii="Times New Roman"/>
          <w:sz w:val="24"/>
          <w:szCs w:val="24"/>
        </w:rPr>
        <w:t xml:space="preserve">, u postupku stečaja potrošača nad imovinom potrošača NAZE DURMIĆ iz Ličkog Osika, Popa Frana Biničkog 8, OIB 15273065299, dana </w:t>
      </w:r>
      <w:r w:rsidR="000E077F">
        <w:rPr>
          <w:rFonts w:cs="Times New Roman" w:hAnsi="Times New Roman" w:ascii="Times New Roman"/>
          <w:sz w:val="24"/>
          <w:szCs w:val="24"/>
        </w:rPr>
        <w:t xml:space="preserve">20. srpnja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0E077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0E077F" w:rsidP="00A9604C" w:rsidR="000E077F" w:rsidRPr="008014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77F" w:rsidP="000E077F" w:rsidR="000E077F" w:rsidRPr="00801479">
      <w:pPr>
        <w:pStyle w:val="Odlomakpopisa"/>
        <w:numPr>
          <w:ilvl w:val="0"/>
          <w:numId w:val="8"/>
        </w:numPr>
        <w:tabs>
          <w:tab w:pos="10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1479">
        <w:rPr>
          <w:rFonts w:cs="Times New Roman" w:hAnsi="Times New Roman" w:ascii="Times New Roman"/>
          <w:sz w:val="24"/>
          <w:szCs w:val="24"/>
        </w:rPr>
        <w:t xml:space="preserve">Određuje se ročište radi davanja izjave povjerenika i potrošača pred ovim sudom za </w:t>
      </w:r>
    </w:p>
    <w:p w:rsidRDefault="00801479" w:rsidP="000E077F" w:rsidR="000E077F" w:rsidRPr="00801479">
      <w:pPr>
        <w:pStyle w:val="Odlomakpopisa"/>
        <w:tabs>
          <w:tab w:pos="1080" w:val="left"/>
        </w:tabs>
        <w:ind w:hanging="1080" w:left="1080"/>
        <w:jc w:val="center"/>
        <w:rPr>
          <w:rFonts w:cs="Times New Roman" w:hAnsi="Times New Roman" w:ascii="Times New Roman"/>
          <w:sz w:val="24"/>
          <w:szCs w:val="24"/>
        </w:rPr>
      </w:pPr>
      <w:r w:rsidRPr="00801479">
        <w:rPr>
          <w:rFonts w:cs="Times New Roman" w:hAnsi="Times New Roman" w:ascii="Times New Roman"/>
          <w:sz w:val="24"/>
          <w:szCs w:val="24"/>
        </w:rPr>
        <w:t xml:space="preserve">24. kolovoza </w:t>
      </w:r>
      <w:r w:rsidR="000E077F" w:rsidRPr="00801479">
        <w:rPr>
          <w:rFonts w:cs="Times New Roman" w:hAnsi="Times New Roman" w:ascii="Times New Roman"/>
          <w:sz w:val="24"/>
          <w:szCs w:val="24"/>
        </w:rPr>
        <w:t xml:space="preserve">2018. u </w:t>
      </w:r>
      <w:r w:rsidRPr="00801479">
        <w:rPr>
          <w:rFonts w:cs="Times New Roman" w:hAnsi="Times New Roman" w:ascii="Times New Roman"/>
          <w:sz w:val="24"/>
          <w:szCs w:val="24"/>
        </w:rPr>
        <w:t>12,00</w:t>
      </w:r>
      <w:r w:rsidR="000E077F" w:rsidRPr="0080147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801479" w:rsidP="000E077F" w:rsidR="00801479" w:rsidRPr="00801479">
      <w:pPr>
        <w:pStyle w:val="Odlomakpopisa"/>
        <w:tabs>
          <w:tab w:pos="1080" w:val="left"/>
        </w:tabs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77F" w:rsidP="000E077F" w:rsidR="000E077F" w:rsidRPr="00801479">
      <w:pPr>
        <w:pStyle w:val="Odlomakpopisa"/>
        <w:tabs>
          <w:tab w:pos="1080" w:val="left"/>
        </w:tabs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801479">
        <w:rPr>
          <w:rFonts w:cs="Times New Roman" w:hAnsi="Times New Roman" w:ascii="Times New Roman"/>
          <w:sz w:val="24"/>
          <w:szCs w:val="24"/>
        </w:rPr>
        <w:t>na koje se pozivaju:</w:t>
      </w:r>
    </w:p>
    <w:p w:rsidRDefault="00801479" w:rsidP="000E077F" w:rsidR="00801479" w:rsidRPr="00801479">
      <w:pPr>
        <w:pStyle w:val="Odlomakpopisa"/>
        <w:tabs>
          <w:tab w:pos="1080" w:val="left"/>
        </w:tabs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77F" w:rsidP="000E077F" w:rsidR="000E077F">
      <w:pPr>
        <w:pStyle w:val="Odlomakpopisa"/>
        <w:numPr>
          <w:ilvl w:val="0"/>
          <w:numId w:val="9"/>
        </w:numPr>
        <w:tabs>
          <w:tab w:pos="10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1479">
        <w:rPr>
          <w:rFonts w:cs="Times New Roman" w:hAnsi="Times New Roman" w:ascii="Times New Roman"/>
          <w:sz w:val="24"/>
          <w:szCs w:val="24"/>
        </w:rPr>
        <w:t xml:space="preserve">potrošač Naza Durmić, </w:t>
      </w:r>
      <w:r w:rsidR="00801479">
        <w:rPr>
          <w:rFonts w:cs="Times New Roman" w:hAnsi="Times New Roman" w:ascii="Times New Roman"/>
          <w:sz w:val="24"/>
          <w:szCs w:val="24"/>
        </w:rPr>
        <w:t xml:space="preserve">Lički Osik, Popa Frana Biničkog 8, </w:t>
      </w:r>
      <w:r w:rsidRPr="00801479">
        <w:rPr>
          <w:rFonts w:cs="Times New Roman" w:hAnsi="Times New Roman" w:ascii="Times New Roman"/>
          <w:sz w:val="24"/>
          <w:szCs w:val="24"/>
        </w:rPr>
        <w:t>radi davanja izjave o ustupu u kojoj je dužan izjaviti da je suglasan s time da se sva primanja, naknade i radovi koji nisu izuzeti od ovrhe u skladu s odredbama Ovršnog zakona isplaćuju na poseban transakcijski račun iz čl. 42. Zakona o stečaju potrošača ("Narodne novine" broj 100/2015) te navesti je li imovinskim pravima koja ulaze u stečajnu masu potrošača već prije raspolagao.</w:t>
      </w:r>
    </w:p>
    <w:p w:rsidRDefault="00801479" w:rsidP="00801479" w:rsidR="00801479" w:rsidRPr="00801479">
      <w:pPr>
        <w:pStyle w:val="Odlomakpopisa"/>
        <w:tabs>
          <w:tab w:pos="1080" w:val="left"/>
        </w:tabs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77F" w:rsidP="000E077F" w:rsidR="000E077F" w:rsidRPr="00801479">
      <w:pPr>
        <w:pStyle w:val="Odlomakpopisa"/>
        <w:numPr>
          <w:ilvl w:val="0"/>
          <w:numId w:val="9"/>
        </w:numPr>
        <w:tabs>
          <w:tab w:pos="108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1479">
        <w:rPr>
          <w:rFonts w:cs="Times New Roman" w:hAnsi="Times New Roman" w:ascii="Times New Roman"/>
          <w:sz w:val="24"/>
          <w:szCs w:val="24"/>
        </w:rPr>
        <w:t xml:space="preserve">povjerenik Stjepan Rakarec, </w:t>
      </w:r>
      <w:r w:rsidR="00801479">
        <w:rPr>
          <w:rFonts w:cs="Times New Roman" w:hAnsi="Times New Roman" w:ascii="Times New Roman"/>
          <w:sz w:val="24"/>
          <w:szCs w:val="24"/>
        </w:rPr>
        <w:t xml:space="preserve">Velika Gorica, Črnkovec 16, </w:t>
      </w:r>
      <w:r w:rsidRPr="00801479">
        <w:rPr>
          <w:rFonts w:cs="Times New Roman" w:hAnsi="Times New Roman" w:ascii="Times New Roman"/>
          <w:sz w:val="24"/>
          <w:szCs w:val="24"/>
        </w:rPr>
        <w:t>radi davanja izjave da će savjesno držeći se Ustava, Zakona i pravnog poretka Republike Hrvatske obavljati svoju dužnost.</w:t>
      </w:r>
    </w:p>
    <w:p w:rsidRDefault="000E077F" w:rsidP="00A9604C" w:rsidR="000E07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604C" w:rsidP="00DA6881" w:rsidR="007B4A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U Gospiću</w:t>
      </w:r>
      <w:r w:rsidR="00801479">
        <w:rPr>
          <w:rFonts w:cs="Times New Roman" w:hAnsi="Times New Roman" w:ascii="Times New Roman"/>
          <w:sz w:val="24"/>
          <w:szCs w:val="24"/>
        </w:rPr>
        <w:t xml:space="preserve"> 20. srpnja </w:t>
      </w:r>
      <w:r w:rsidRPr="005E2729">
        <w:rPr>
          <w:rFonts w:cs="Times New Roman" w:hAnsi="Times New Roman" w:ascii="Times New Roman"/>
          <w:sz w:val="24"/>
          <w:szCs w:val="24"/>
        </w:rPr>
        <w:t>201</w:t>
      </w:r>
      <w:r w:rsidR="00801479">
        <w:rPr>
          <w:rFonts w:cs="Times New Roman" w:hAnsi="Times New Roman" w:ascii="Times New Roman"/>
          <w:sz w:val="24"/>
          <w:szCs w:val="24"/>
        </w:rPr>
        <w:t>8</w:t>
      </w:r>
      <w:r w:rsidRPr="005E2729">
        <w:rPr>
          <w:rFonts w:cs="Times New Roman" w:hAnsi="Times New Roman" w:ascii="Times New Roman"/>
          <w:sz w:val="24"/>
          <w:szCs w:val="24"/>
        </w:rPr>
        <w:t>.</w:t>
      </w:r>
    </w:p>
    <w:p w:rsidRDefault="00A9604C" w:rsidP="009A5D94" w:rsidR="00A9604C" w:rsidRPr="005E272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S</w:t>
      </w:r>
      <w:r w:rsidR="00801479">
        <w:rPr>
          <w:rFonts w:cs="Times New Roman" w:hAnsi="Times New Roman" w:ascii="Times New Roman"/>
          <w:sz w:val="24"/>
          <w:szCs w:val="24"/>
        </w:rPr>
        <w:t xml:space="preserve">utkinja </w:t>
      </w:r>
    </w:p>
    <w:p w:rsidRDefault="00A9604C" w:rsidP="009A5D94" w:rsidR="00A9604C" w:rsidRPr="005E272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 w:rsidRPr="005E272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Tatjana Radaković Bašić</w:t>
      </w:r>
      <w:r w:rsidR="0033563F">
        <w:rPr>
          <w:rFonts w:cs="Times New Roman" w:hAnsi="Times New Roman" w:ascii="Times New Roman"/>
          <w:sz w:val="24"/>
          <w:szCs w:val="24"/>
        </w:rPr>
        <w:t>,v.r.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9604C" w:rsidP="00A9604C" w:rsidR="00A960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Protiv zaključka nije dopušten pravni lijek</w:t>
      </w:r>
      <w:r w:rsidR="009A5D9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A5D94" w:rsidP="00A9604C" w:rsidR="009A5D94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DNA:</w:t>
      </w:r>
    </w:p>
    <w:p w:rsidRDefault="009A5D94" w:rsidP="009A5D94" w:rsidR="009A5D94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Naza Durmić, Lički Osik, Popa Frana Biničkog 8</w:t>
      </w:r>
      <w:r w:rsidR="000D646E">
        <w:rPr>
          <w:rFonts w:cs="Times New Roman" w:hAnsi="Times New Roman" w:ascii="Times New Roman"/>
          <w:sz w:val="24"/>
          <w:szCs w:val="24"/>
        </w:rPr>
        <w:t xml:space="preserve"> – putem e-oglasne ploče</w:t>
      </w:r>
      <w:r w:rsidR="00103391">
        <w:rPr>
          <w:rFonts w:cs="Times New Roman" w:hAnsi="Times New Roman" w:ascii="Times New Roman"/>
          <w:sz w:val="24"/>
          <w:szCs w:val="24"/>
        </w:rPr>
        <w:t xml:space="preserve"> i poštom</w:t>
      </w:r>
    </w:p>
    <w:p w:rsidRDefault="00B34906" w:rsidP="00B34906" w:rsidR="009A5D94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Povjerenik </w:t>
      </w:r>
      <w:r w:rsidRPr="00801479">
        <w:rPr>
          <w:rFonts w:cs="Times New Roman" w:hAnsi="Times New Roman" w:ascii="Times New Roman"/>
          <w:sz w:val="24"/>
          <w:szCs w:val="24"/>
        </w:rPr>
        <w:t xml:space="preserve">Stjepan Rakarec, </w:t>
      </w:r>
      <w:r w:rsidR="0033563F">
        <w:rPr>
          <w:rFonts w:cs="Times New Roman" w:hAnsi="Times New Roman" w:ascii="Times New Roman"/>
          <w:sz w:val="24"/>
          <w:szCs w:val="24"/>
        </w:rPr>
        <w:t>Velika Gorica, Črnkovec 16</w:t>
      </w:r>
      <w:r>
        <w:rPr>
          <w:rFonts w:cs="Times New Roman" w:hAnsi="Times New Roman" w:ascii="Times New Roman"/>
          <w:sz w:val="24"/>
          <w:szCs w:val="24"/>
        </w:rPr>
        <w:t xml:space="preserve"> - putem e-oglasne i poštom</w:t>
      </w:r>
    </w:p>
    <w:p w:rsidRDefault="00A9604C" w:rsidP="0033563F" w:rsidR="00A960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563F" w:rsidP="0033563F" w:rsidR="0033563F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ovlašteni službenik</w:t>
      </w:r>
    </w:p>
    <w:p w:rsidRDefault="0033563F" w:rsidP="003D7E9A" w:rsidR="0033563F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9A5D94" w:rsidR="0033563F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ED5" w:rsidP="009A5D94" w:rsidR="00D96ED5">
      <w:pPr>
        <w:spacing w:lineRule="auto" w:line="240" w:after="0"/>
      </w:pPr>
      <w:r>
        <w:separator/>
      </w:r>
    </w:p>
  </w:endnote>
  <w:endnote w:id="0" w:type="continuationSeparator">
    <w:p w:rsidRDefault="00D96ED5" w:rsidP="009A5D94" w:rsidR="00D96E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ED5" w:rsidP="009A5D94" w:rsidR="00D96ED5">
      <w:pPr>
        <w:spacing w:lineRule="auto" w:line="240" w:after="0"/>
      </w:pPr>
      <w:r>
        <w:separator/>
      </w:r>
    </w:p>
  </w:footnote>
  <w:footnote w:id="0" w:type="continuationSeparator">
    <w:p w:rsidRDefault="00D96ED5" w:rsidP="009A5D94" w:rsidR="00D96E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94239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A5D94" w:rsidP="009A5D94" w:rsidR="009A5D94" w:rsidRPr="009A5D9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A5D9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A5D9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A5D9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7E9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A5D9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A5D94" w:rsidP="009A5D94" w:rsidR="009A5D94" w:rsidRPr="009A5D94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A5D94">
          <w:rPr>
            <w:rFonts w:cs="Times New Roman" w:hAnsi="Times New Roman" w:ascii="Times New Roman"/>
            <w:sz w:val="24"/>
            <w:szCs w:val="24"/>
          </w:rPr>
          <w:t>Poslovni broj: 7 Sp-1/2016-2</w:t>
        </w:r>
      </w:p>
    </w:sdtContent>
  </w:sdt>
  <w:p w:rsidRDefault="009A5D94" w:rsidR="009A5D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7A210E"/>
    <w:multiLevelType w:val="hybridMultilevel"/>
    <w:tmpl w:val="128AB734"/>
    <w:lvl w:tplc="70E46C3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2B2737"/>
    <w:multiLevelType w:val="hybridMultilevel"/>
    <w:tmpl w:val="7636915A"/>
    <w:lvl w:tplc="C46AABEE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628383D"/>
    <w:multiLevelType w:val="hybridMultilevel"/>
    <w:tmpl w:val="533A36CC"/>
    <w:lvl w:tplc="A140BD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C453CC"/>
    <w:multiLevelType w:val="hybridMultilevel"/>
    <w:tmpl w:val="3FDAF8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811E9D"/>
    <w:multiLevelType w:val="hybridMultilevel"/>
    <w:tmpl w:val="7B1EA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4569B1"/>
    <w:multiLevelType w:val="hybridMultilevel"/>
    <w:tmpl w:val="8DE4D8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715D20"/>
    <w:multiLevelType w:val="hybridMultilevel"/>
    <w:tmpl w:val="E79497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92E"/>
    <w:rsid w:val="000D646E"/>
    <w:rsid w:val="000E077F"/>
    <w:rsid w:val="00103391"/>
    <w:rsid w:val="001C3AED"/>
    <w:rsid w:val="0033563F"/>
    <w:rsid w:val="00383B40"/>
    <w:rsid w:val="003D7E9A"/>
    <w:rsid w:val="004172AE"/>
    <w:rsid w:val="005970BC"/>
    <w:rsid w:val="005C392E"/>
    <w:rsid w:val="005F7055"/>
    <w:rsid w:val="007B4AB1"/>
    <w:rsid w:val="00801479"/>
    <w:rsid w:val="009A5D94"/>
    <w:rsid w:val="00A9604C"/>
    <w:rsid w:val="00B34906"/>
    <w:rsid w:val="00BB1E39"/>
    <w:rsid w:val="00D96ED5"/>
    <w:rsid w:val="00DA6881"/>
    <w:rsid w:val="00E9712A"/>
    <w:rsid w:val="00FD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604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604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60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04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60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5D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5D94"/>
  </w:style>
  <w:style w:styleId="Podnoje" w:type="paragraph">
    <w:name w:val="footer"/>
    <w:basedOn w:val="Normal"/>
    <w:link w:val="PodnojeChar"/>
    <w:uiPriority w:val="99"/>
    <w:unhideWhenUsed/>
    <w:rsid w:val="009A5D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5D94"/>
  </w:style>
  <w:style w:styleId="Reetkatablice" w:type="table">
    <w:name w:val="Table Grid"/>
    <w:basedOn w:val="Obinatablica"/>
    <w:uiPriority w:val="59"/>
    <w:rsid w:val="0033563F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2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2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2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2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604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604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60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04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60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5D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5D94"/>
  </w:style>
  <w:style w:styleId="Podnoje" w:type="paragraph">
    <w:name w:val="footer"/>
    <w:basedOn w:val="Normal"/>
    <w:link w:val="PodnojeChar"/>
    <w:uiPriority w:val="99"/>
    <w:unhideWhenUsed/>
    <w:rsid w:val="009A5D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5D94"/>
  </w:style>
  <w:style w:styleId="Reetkatablice" w:type="table">
    <w:name w:val="Table Grid"/>
    <w:basedOn w:val="Obinatablica"/>
    <w:uiPriority w:val="59"/>
    <w:rsid w:val="0033563F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2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2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2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2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63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28912283616</izvorni_sadrzaj>
    <derivirana_varijabla naziv="DomainObject.Predmet.PredmetRijesio.Oib_1">28912283616</derivirana_varijabla>
  </DomainObject.Predmet.PredmetRijesio.Oib>
  <DomainObject.Predmet.PredmetRijesio.Prezime>
    <izvorni_sadrzaj>Radaković Bašić</izvorni_sadrzaj>
    <derivirana_varijabla naziv="DomainObject.Predmet.PredmetRijesio.Prezime_1">Radaković 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OIB>
  <DomainObject.Predmet.OstaliListNaziv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Naziv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Naziv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Sp-1/2016-33</izvorni_sadrzaj>
    <derivirana_varijabla naziv="DomainObject.Predmet.OdlukaRjesenje.Oznaka_1">Sp-1/2016-33</derivirana_varijabla>
  </DomainObject.Predmet.OdlukaRjesenje.Oznaka>
  <DomainObject.Predmet.SudioniciListNaziv>
    <izvorni_sadrzaj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SudioniciListNaziv_1"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15273065299</item>
      <item>, OIB 18683136487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961BE-4271-4A19-8CA3-4BFECD62B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1240</properties:Characters>
  <properties:Lines>47</properties:Lines>
  <properties:Paragraphs>23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2017-11-06T11:56:00Z</dcterms:created>
  <dc:creator>Ljiljana Račić</dc:creator>
  <dc:description/>
  <cp:keywords/>
  <cp:lastModifiedBy>Ljiljana Račić</cp:lastModifiedBy>
  <cp:lastPrinted>2018-07-20T08:52:00Z</cp:lastPrinted>
  <dcterms:modified xmlns:xsi="http://www.w3.org/2001/XMLSchema-instance" xsi:type="dcterms:W3CDTF">2018-07-20T08:55:00Z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