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014a8c" w14:paraId="6014a8c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A652FD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A652FD">
              <w:t>455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007A85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A652FD" w:rsidRPr="00A652FD">
        <w:rPr>
          <w:rFonts w:eastAsia="Times New Roman" w:hAnsi="Times New Roman" w:ascii="Times New Roman"/>
          <w:color w:val="000000"/>
          <w:sz w:val="24"/>
          <w:szCs w:val="24"/>
        </w:rPr>
        <w:t>PILANA ŠTEFOIĆ j.d.o.o., Dijankovec, Dijankovec 31, OIB: 44856680921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A652F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A652F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</w:t>
      </w: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A652FD" w:rsidR="00590343" w:rsidRPr="00A652FD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A652FD" w:rsidRPr="00A652FD">
        <w:rPr>
          <w:rFonts w:eastAsia="Times New Roman" w:hAnsi="Times New Roman" w:ascii="Times New Roman"/>
          <w:color w:val="000000"/>
          <w:sz w:val="24"/>
          <w:szCs w:val="24"/>
        </w:rPr>
        <w:t xml:space="preserve">PILANA ŠTEFOIĆ j.d.o.o., Dijankovec, </w:t>
      </w:r>
      <w:r w:rsidR="00A652FD">
        <w:rPr>
          <w:rFonts w:eastAsia="Times New Roman" w:hAnsi="Times New Roman" w:ascii="Times New Roman"/>
          <w:color w:val="000000"/>
          <w:sz w:val="24"/>
          <w:szCs w:val="24"/>
        </w:rPr>
        <w:t>Zdravku Štefoiću iz Dijankovca, Dijankovec 31</w:t>
      </w:r>
      <w:r w:rsidR="00CF362D" w:rsidRPr="00A652FD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A652FD">
        <w:rPr>
          <w:rFonts w:eastAsia="Times New Roman" w:hAnsi="Times New Roman" w:ascii="Times New Roman"/>
          <w:sz w:val="24"/>
          <w:szCs w:val="24"/>
        </w:rPr>
        <w:t>05518316230</w:t>
      </w:r>
      <w:r w:rsidR="00804A7D" w:rsidRPr="00A652F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A652FD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 w:rsidRPr="00A652FD">
        <w:rPr>
          <w:rFonts w:hAnsi="Times New Roman" w:ascii="Times New Roman"/>
          <w:sz w:val="24"/>
          <w:szCs w:val="24"/>
        </w:rPr>
        <w:t>članku 17. Stečajnog zakona (Narodne novine broj 71/15 i 104/17, u daljnjem tekstu SZ) u roku od 8 dana od dana primitka ovog zaključka, dostav</w:t>
      </w:r>
      <w:r w:rsidR="00A9244B" w:rsidRPr="00A652FD">
        <w:rPr>
          <w:rFonts w:hAnsi="Times New Roman" w:ascii="Times New Roman"/>
          <w:sz w:val="24"/>
          <w:szCs w:val="24"/>
        </w:rPr>
        <w:t>i</w:t>
      </w:r>
      <w:r w:rsidRPr="00A652FD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CF362D" w:rsidP="00590343" w:rsidR="00CF362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studen</w:t>
      </w:r>
      <w:r w:rsidR="00D77133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ga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61.657,81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kn te da dužnik ima 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="00590343"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771FB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A652FD" w:rsidRPr="00A652FD">
        <w:rPr>
          <w:rFonts w:eastAsia="Times New Roman" w:hAnsi="Times New Roman" w:ascii="Times New Roman"/>
          <w:sz w:val="24"/>
          <w:szCs w:val="24"/>
          <w:lang w:eastAsia="hr-HR"/>
        </w:rPr>
        <w:t>Zdravk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A652FD" w:rsidRPr="00A652FD">
        <w:rPr>
          <w:rFonts w:eastAsia="Times New Roman" w:hAnsi="Times New Roman" w:ascii="Times New Roman"/>
          <w:sz w:val="24"/>
          <w:szCs w:val="24"/>
          <w:lang w:eastAsia="hr-HR"/>
        </w:rPr>
        <w:t xml:space="preserve"> Štefoić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652FD" w:rsidRPr="00A652FD">
        <w:rPr>
          <w:rFonts w:eastAsia="Times New Roman" w:hAnsi="Times New Roman" w:ascii="Times New Roman"/>
          <w:sz w:val="24"/>
          <w:szCs w:val="24"/>
          <w:lang w:eastAsia="hr-HR"/>
        </w:rPr>
        <w:t>Dijankov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A652FD" w:rsidRPr="00A652FD">
        <w:rPr>
          <w:rFonts w:eastAsia="Times New Roman" w:hAnsi="Times New Roman" w:ascii="Times New Roman"/>
          <w:sz w:val="24"/>
          <w:szCs w:val="24"/>
          <w:lang w:eastAsia="hr-HR"/>
        </w:rPr>
        <w:t>c,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 xml:space="preserve"> Dijankovec 31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B4EB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DB4D70" w:rsidRPr="00DB4D70">
      <w:rPr>
        <w:rFonts w:hAnsi="Times New Roman" w:ascii="Times New Roman"/>
        <w:bCs/>
        <w:noProof/>
        <w:sz w:val="24"/>
        <w:szCs w:val="24"/>
      </w:rPr>
      <w:t>Poslovni broj: 10 St-455/2018-4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B4D7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07A85"/>
    <w:rsid w:val="0004207D"/>
    <w:rsid w:val="00087C43"/>
    <w:rsid w:val="0009785E"/>
    <w:rsid w:val="000D36A2"/>
    <w:rsid w:val="000E66C6"/>
    <w:rsid w:val="001139DB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44BAA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2B3E"/>
    <w:rsid w:val="00A652FD"/>
    <w:rsid w:val="00A65E60"/>
    <w:rsid w:val="00A9244B"/>
    <w:rsid w:val="00AA1295"/>
    <w:rsid w:val="00AB4EBD"/>
    <w:rsid w:val="00AF28D9"/>
    <w:rsid w:val="00B00B9A"/>
    <w:rsid w:val="00B43087"/>
    <w:rsid w:val="00B43741"/>
    <w:rsid w:val="00B92B86"/>
    <w:rsid w:val="00BA37EC"/>
    <w:rsid w:val="00BC5568"/>
    <w:rsid w:val="00C36E14"/>
    <w:rsid w:val="00C376CD"/>
    <w:rsid w:val="00C42AD6"/>
    <w:rsid w:val="00C470B6"/>
    <w:rsid w:val="00C50709"/>
    <w:rsid w:val="00CB0DAC"/>
    <w:rsid w:val="00CE3864"/>
    <w:rsid w:val="00CF362D"/>
    <w:rsid w:val="00D06C64"/>
    <w:rsid w:val="00D228AD"/>
    <w:rsid w:val="00D43FE4"/>
    <w:rsid w:val="00D50D29"/>
    <w:rsid w:val="00D52050"/>
    <w:rsid w:val="00D67C83"/>
    <w:rsid w:val="00D77133"/>
    <w:rsid w:val="00D94208"/>
    <w:rsid w:val="00DB151A"/>
    <w:rsid w:val="00DB4D70"/>
    <w:rsid w:val="00DB5D1B"/>
    <w:rsid w:val="00DC66A8"/>
    <w:rsid w:val="00DC70E5"/>
    <w:rsid w:val="00DF6C31"/>
    <w:rsid w:val="00DF7866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4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D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D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D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D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4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D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D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D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D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ŠTEFOIĆ jednostavno društvo s ograničenom odgovornošću za proizvodnju i usluge zastupanog po punomoćniku Zdravko Štefoić</izvorni_sadrzaj>
    <derivirana_varijabla naziv="DomainObject.Predmet.ProtustrankaFormated_1">  PILANA ŠTEFOIĆ jednostavno društvo s ograničenom odgovornošću za proizvodnju i usluge zastupanog po punomoćniku Zdravko Štefoić</derivirana_varijabla>
  </DomainObject.Predmet.ProtustrankaFormated>
  <DomainObject.Predmet.ProtustrankaFormatedOIB>
    <izvorni_sadrzaj>  PILANA ŠTEFOIĆ jednostavno društvo s ograničenom odgovornošću za proizvodnju i usluge, OIB 44856680921 zastupanog po punomoćniku Zdravko Štefoić</izvorni_sadrzaj>
    <derivirana_varijabla naziv="DomainObject.Predmet.ProtustrankaFormatedOIB_1">  PILANA ŠTEFOIĆ jednostavno društvo s ograničenom odgovornošću za proizvodnju i usluge, OIB 44856680921 zastupanog po punomoćniku Zdravko Štefoić</derivirana_varijabla>
  </DomainObject.Predmet.ProtustrankaFormatedOIB>
  <DomainObject.Predmet.ProtustrankaFormatedWithAdress>
    <izvorni_sadrzaj> PILANA ŠTEFOIĆ jednostavno društvo s ograničenom odgovornošću za proizvodnju i usluge, Dijankovec 31, 48260 Dijankovec zastupanog po punomoćniku Zdravko Štefoić</izvorni_sadrzaj>
    <derivirana_varijabla naziv="DomainObject.Predmet.ProtustrankaFormatedWithAdress_1"> PILANA ŠTEFOIĆ jednostavno društvo s ograničenom odgovornošću za proizvodnju i usluge, Dijankovec 31, 48260 Dijankovec zastupanog po punomoćniku Zdravko Štefoić</derivirana_varijabla>
  </DomainObject.Predmet.ProtustrankaFormatedWithAdress>
  <DomainObject.Predmet.ProtustrankaFormatedWithAdressOIB>
    <izvorni_sadrzaj> PILANA ŠTEFOIĆ jednostavno društvo s ograničenom odgovornošću za proizvodnju i usluge, OIB 44856680921, Dijankovec 31, 48260 Dijankovec zastupanog po punomoćniku Zdravko Štefoić</izvorni_sadrzaj>
    <derivirana_varijabla naziv="DomainObject.Predmet.ProtustrankaFormatedWithAdressOIB_1"> PILANA ŠTEFOIĆ jednostavno društvo s ograničenom odgovornošću za proizvodnju i usluge, OIB 44856680921, Dijankovec 31, 48260 Dijankovec zastupanog po punomoćniku Zdravko Štefoić</derivirana_varijabla>
  </DomainObject.Predmet.ProtustrankaFormatedWithAdressOIB>
  <DomainObject.Predmet.ProtustrankaWithAdress>
    <izvorni_sadrzaj>PILANA ŠTEFOIĆ jednostavno društvo s ograničenom odgovornošću za proizvodnju i usluge Dijankovec 31, 48260 Dijankovec</izvorni_sadrzaj>
    <derivirana_varijabla naziv="DomainObject.Predmet.ProtustrankaWithAdress_1">PILANA ŠTEFOIĆ jednostavno društvo s ograničenom odgovornošću za proizvodnju i usluge Dijankovec 31, 48260 Dijankovec</derivirana_varijabla>
  </DomainObject.Predmet.ProtustrankaWithAdress>
  <DomainObject.Predmet.ProtustrankaWithAdressOIB>
    <izvorni_sadrzaj>PILANA ŠTEFOIĆ jednostavno društvo s ograničenom odgovornošću za proizvodnju i usluge, OIB 44856680921, Dijankovec 31, 48260 Dijankovec</izvorni_sadrzaj>
    <derivirana_varijabla naziv="DomainObject.Predmet.ProtustrankaWithAdressOIB_1">PILANA ŠTEFOIĆ jednostavno društvo s ograničenom odgovornošću za proizvodnju i usluge, OIB 44856680921, Dijankovec 31, 48260 Dijankovec</derivirana_varijabla>
  </DomainObject.Predmet.ProtustrankaWithAdressOIB>
  <DomainObject.Predmet.ProtustrankaNazivFormated>
    <izvorni_sadrzaj>PILANA ŠTEFOIĆ jednostavno društvo s ograničenom odgovornošću za proizvodnju i usluge</izvorni_sadrzaj>
    <derivirana_varijabla naziv="DomainObject.Predmet.ProtustrankaNazivFormated_1">PILANA ŠTEFOIĆ jednostavno društvo s ograničenom odgovornošću za proizvodnju i usluge</derivirana_varijabla>
  </DomainObject.Predmet.ProtustrankaNazivFormated>
  <DomainObject.Predmet.ProtustrankaNazivFormatedOIB>
    <izvorni_sadrzaj>PILANA ŠTEFOIĆ jednostavno društvo s ograničenom odgovornošću za proizvodnju i usluge, OIB 44856680921</izvorni_sadrzaj>
    <derivirana_varijabla naziv="DomainObject.Predmet.ProtustrankaNazivFormatedOIB_1">PILANA ŠTEFOIĆ jednostavno društvo s ograničenom odgovornošću za proizvodnju i usluge, OIB 44856680921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61657.81</izvorni_sadrzaj>
    <derivirana_varijabla naziv="DomainObject.Predmet.TrenutnaVrijednost_1">61657.81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ŠTEFOIĆ jednostavno društvo s ograničenom odgovornošću za proizvodnju i usluge zastupanog po punomoćniku Zdravko Štefoić</item>
    </izvorni_sadrzaj>
    <derivirana_varijabla naziv="DomainObject.Predmet.ProtuStrankaListFormated_1">
      <item>PILANA ŠTEFOIĆ jednostavno društvo s ograničenom odgovornošću za proizvodnju i usluge zastupanog po punomoćniku Zdravko Štefoić</item>
    </derivirana_varijabla>
  </DomainObject.Predmet.ProtuStrankaListFormated>
  <DomainObject.Predmet.ProtuStrankaListFormatedOIB>
    <izvorni_sadrzaj>
      <item>PILANA ŠTEFOIĆ jednostavno društvo s ograničenom odgovornošću za proizvodnju i usluge, OIB 44856680921 zastupanog po punomoćniku Zdravko Štefoić</item>
    </izvorni_sadrzaj>
    <derivirana_varijabla naziv="DomainObject.Predmet.ProtuStrankaListFormatedOIB_1">
      <item>PILANA ŠTEFOIĆ jednostavno društvo s ograničenom odgovornošću za proizvodnju i usluge, OIB 44856680921 zastupanog po punomoćniku Zdravko Štefoić</item>
    </derivirana_varijabla>
  </DomainObject.Predmet.ProtuStrankaListFormatedOIB>
  <DomainObject.Predmet.ProtuStrankaListFormatedWithAdress>
    <izvorni_sadrzaj>
      <item>PILANA ŠTEFOIĆ jednostavno društvo s ograničenom odgovornošću za proizvodnju i usluge, Dijankovec 31, 48260 Dijankovec zastupanog po punomoćniku Zdravko Štefoić</item>
    </izvorni_sadrzaj>
    <derivirana_varijabla naziv="DomainObject.Predmet.ProtuStrankaListFormatedWithAdress_1">
      <item>PILANA ŠTEFOIĆ jednostavno društvo s ograničenom odgovornošću za proizvodnju i usluge, Dijankovec 31, 48260 Dijankovec zastupanog po punomoćniku Zdravko Štefoić</item>
    </derivirana_varijabla>
  </DomainObject.Predmet.ProtuStrankaListFormatedWithAdress>
  <DomainObject.Predmet.ProtuStrankaListFormatedWithAdressOIB>
    <izvorni_sadrzaj>
      <item>PILANA ŠTEFOIĆ jednostavno društvo s ograničenom odgovornošću za proizvodnju i usluge, OIB 44856680921, Dijankovec 31, 48260 Dijankovec zastupanog po punomoćniku Zdravko Štefoić</item>
    </izvorni_sadrzaj>
    <derivirana_varijabla naziv="DomainObject.Predmet.ProtuStrankaListFormatedWithAdressOIB_1">
      <item>PILANA ŠTEFOIĆ jednostavno društvo s ograničenom odgovornošću za proizvodnju i usluge, OIB 44856680921, Dijankovec 31, 48260 Dijankovec zastupanog po punomoćniku Zdravko Štefoić</item>
    </derivirana_varijabla>
  </DomainObject.Predmet.ProtuStrankaListFormatedWithAdressOIB>
  <DomainObject.Predmet.ProtuStrankaListNazivFormated>
    <izvorni_sadrzaj>
      <item>PILANA ŠTEFOIĆ jednostavno društvo s ograničenom odgovornošću za proizvodnju i usluge</item>
    </izvorni_sadrzaj>
    <derivirana_varijabla naziv="DomainObject.Predmet.ProtuStrankaListNazivFormated_1">
      <item>PILANA ŠTEFOIĆ jednostavno društvo s ograničenom odgovornošću za proizvodnju i usluge</item>
    </derivirana_varijabla>
  </DomainObject.Predmet.ProtuStrankaListNazivFormated>
  <DomainObject.Predmet.ProtuStrankaListNazivFormatedOIB>
    <izvorni_sadrzaj>
      <item>PILANA ŠTEFOIĆ jednostavno društvo s ograničenom odgovornošću za proizvodnju i usluge, OIB 44856680921</item>
    </izvorni_sadrzaj>
    <derivirana_varijabla naziv="DomainObject.Predmet.ProtuStrankaListNazivFormatedOIB_1">
      <item>PILANA ŠTEFOIĆ jednostavno društvo s ograničenom odgovornošću za proizvodnju i usluge, OIB 44856680921</item>
    </derivirana_varijabla>
  </DomainObject.Predmet.ProtuStrankaListNazivFormatedOIB>
  <DomainObject.Predmet.OstaliListFormated>
    <izvorni_sadrzaj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</izvorni_sadrzaj>
    <derivirana_varijabla naziv="DomainObject.Predmet.OstaliListFormated_1"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</derivirana_varijabla>
  </DomainObject.Predmet.OstaliListFormated>
  <DomainObject.Predmet.OstaliListFormatedOIB>
    <izvorni_sadrzaj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</izvorni_sadrzaj>
    <derivirana_varijabla naziv="DomainObject.Predmet.OstaliListFormatedOIB_1"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</derivirana_varijabla>
  </DomainObject.Predmet.OstaliListFormatedOIB>
  <DomainObject.Predmet.OstaliListFormatedWithAdress>
    <izvorni_sadrzaj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izvorni_sadrzaj>
    <derivirana_varijabla naziv="DomainObject.Predmet.OstaliListFormatedWithAdress_1"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derivirana_varijabla>
  </DomainObject.Predmet.OstaliListFormatedWithAdress>
  <DomainObject.Predmet.OstaliListFormatedWithAdressOIB>
    <izvorni_sadrzaj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izvorni_sadrzaj>
    <derivirana_varijabla naziv="DomainObject.Predmet.OstaliListFormatedWithAdressOIB_1"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derivirana_varijabla>
  </DomainObject.Predmet.OstaliListFormatedWithAdressOIB>
  <DomainObject.Predmet.OstaliListNazivFormated>
    <izvorni_sadrzaj>
      <item>Sudski registar</item>
      <item>Zdravko Štefoić</item>
      <item>Erste&amp;Steiermarkische bank d.d.</item>
      <item>Županijsko državno odvjetništvo</item>
    </izvorni_sadrzaj>
    <derivirana_varijabla naziv="DomainObject.Predmet.OstaliListNazivFormated_1">
      <item>Sudski registar</item>
      <item>Zdravko Štefoić</item>
      <item>Erste&amp;Steiermarkische bank d.d.</item>
      <item>Županijsko državno odvjetništvo</item>
    </derivirana_varijabla>
  </DomainObject.Predmet.OstaliListNazivFormated>
  <DomainObject.Predmet.OstaliListNazivFormatedOIB>
    <izvorni_sadrzaj>
      <item>Sudski registar</item>
      <item>Zdravko Štefoić, OIB 05518316230</item>
      <item>Erste&amp;Steiermarkische bank d.d.</item>
      <item>Županijsko državno odvjetništvo</item>
    </izvorni_sadrzaj>
    <derivirana_varijabla naziv="DomainObject.Predmet.OstaliListNazivFormatedOIB_1">
      <item>Sudski registar</item>
      <item>Zdravko Štefoić, OIB 05518316230</item>
      <item>Erste&amp;Steiermarkische bank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ŠTEFOIĆ jednostavno društvo s ograničenom odgovornošću za proizvodnju i usluge</izvorni_sadrzaj>
    <derivirana_varijabla naziv="DomainObject.Predmet.ProtustrankaIDrugi_1">PILANA ŠTEFOIĆ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PILANA ŠTEFOIĆ jednostavno društvo s ograničenom odgovornošću za proizvodnju i usluge, OIB 44856680921, Dijankovec 31, 48260 Dijankovec</izvorni_sadrzaj>
    <derivirana_varijabla naziv="DomainObject.Predmet.ProtustrankaIDrugiAdressOIB_1">PILANA ŠTEFOIĆ jednostavno društvo s ograničenom odgovornošću za proizvodnju i usluge, OIB 44856680921, Dijankovec 31, 48260 Dijankovec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</izvorni_sadrzaj>
    <derivirana_varijabla naziv="DomainObject.Predmet.SudioniciListNaziv_1"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</izvorni_sadrzaj>
    <derivirana_varijabla naziv="DomainObject.Predmet.SudioniciListAdressOIB_1"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44856680921</item>
      <item>, OIB null</item>
      <item>, OIB 05518316230</item>
      <item>, OIB null</item>
      <item>, OIB null</item>
    </izvorni_sadrzaj>
    <derivirana_varijabla naziv="DomainObject.Predmet.SudioniciListNazivOIB_1">
      <item>, OIB 85821130368</item>
      <item>, OIB 44856680921</item>
      <item>, OIB null</item>
      <item>, OIB 05518316230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F6834-7FA1-4F54-8ECB-437A60536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2218</properties:Characters>
  <properties:Lines>78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2018-12-05T07:05:00Z</dcterms:created>
  <dc:creator>Mirjana Mlinarić</dc:creator>
  <cp:lastModifiedBy>Nevenka Vuković</cp:lastModifiedBy>
  <cp:lastPrinted>2018-12-05T07:19:00Z</cp:lastPrinted>
  <dcterms:modified xmlns:xsi="http://www.w3.org/2001/XMLSchema-instance" xsi:type="dcterms:W3CDTF">2018-12-05T07:19:00Z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(St-455-18-4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