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8764" w14:paraId="8a98764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FD71B7">
        <w:t>6007/15-24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FD71B7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FD71B7" w:rsidRPr="00F16023">
        <w:rPr>
          <w:lang w:val="pt-BR"/>
        </w:rPr>
        <w:t>FUTURE TIME j.d.o.o., Zagreb, Selska cesta 183, OIB: 51286264578</w:t>
      </w:r>
      <w:r w:rsidR="00FD71B7">
        <w:rPr>
          <w:lang w:val="pt-BR"/>
        </w:rPr>
        <w:t>, 7.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FD71B7" w:rsidR="00065B42" w:rsidRPr="00FD71B7">
      <w:pPr>
        <w:ind w:firstLine="708"/>
        <w:jc w:val="both"/>
        <w:rPr>
          <w:lang w:val="pt-BR"/>
        </w:rPr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FD71B7" w:rsidRPr="00F16023">
        <w:rPr>
          <w:lang w:val="pt-BR"/>
        </w:rPr>
        <w:t>FUTURE TIME j.d.o.o., Zagreb, Selska cesta 183, OIB: 51286264578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FD71B7">
        <w:rPr>
          <w:lang w:val="pt-BR"/>
        </w:rPr>
        <w:t>9.500,00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FD71B7">
        <w:t>6007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FD71B7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FD71B7" w:rsidRPr="00F16023">
        <w:rPr>
          <w:lang w:val="pt-BR"/>
        </w:rPr>
        <w:t>FUTURE TIME j.d.o.o., Zagreb, Selska cesta 183, OIB: 51286264578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FD71B7">
        <w:t>9</w:t>
      </w:r>
      <w:r w:rsidR="004C14CD" w:rsidRPr="003A50F5">
        <w:t>. studenog 2015.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FD71B7">
        <w:t>39.773,74</w:t>
      </w:r>
      <w:r w:rsidRPr="003A50F5">
        <w:t xml:space="preserve"> kn, kao i da dužnik ima </w:t>
      </w:r>
      <w:r w:rsidR="00FD71B7">
        <w:t>3</w:t>
      </w:r>
      <w:r w:rsidRPr="003A50F5">
        <w:t xml:space="preserve"> zaposlen</w:t>
      </w:r>
      <w:r w:rsidR="00FD71B7">
        <w:t>ih</w:t>
      </w:r>
      <w:r w:rsidRPr="003A50F5">
        <w:t xml:space="preserve">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FD71B7" w:rsidR="00FD71B7" w:rsidRPr="008B7463">
      <w:pPr>
        <w:jc w:val="both"/>
      </w:pPr>
      <w:r w:rsidRPr="003A50F5">
        <w:lastRenderedPageBreak/>
        <w:t xml:space="preserve">Sud je rješenjem od </w:t>
      </w:r>
      <w:r w:rsidR="00FD71B7">
        <w:t>12. travnja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FD71B7">
        <w:t>7. velj</w:t>
      </w:r>
      <w:r w:rsidR="0049303D">
        <w:t>a</w:t>
      </w:r>
      <w:r w:rsidR="00FD71B7">
        <w:t>če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FD71B7" w:rsidRPr="008B7463">
        <w:t>ostvaren stečajni razlog nesposobnost za plaćanje i prezaduženost, da dužnik nema zaposlenih, zatim da dužnik nema imovinu</w:t>
      </w:r>
      <w:r w:rsidR="00FD71B7">
        <w:t xml:space="preserve"> (pokretnine, nekretnine)</w:t>
      </w:r>
      <w:r w:rsidR="00FD71B7" w:rsidRPr="008B7463">
        <w:t xml:space="preserve"> dostatnu za namirenje troškova stečajnog postupka, da nema uvjeta za nastavak stečajnog postupka</w:t>
      </w:r>
      <w:r w:rsidR="00FD71B7" w:rsidRPr="008B7463">
        <w:rPr>
          <w:i/>
        </w:rPr>
        <w:t xml:space="preserve"> </w:t>
      </w:r>
      <w:r w:rsidR="00FD71B7" w:rsidRPr="008B7463">
        <w:t xml:space="preserve">te predlaže dužnikove vjerovnike pozvati da predujme iznos od </w:t>
      </w:r>
      <w:r w:rsidR="00FD71B7" w:rsidRPr="00612723">
        <w:t xml:space="preserve">9.500,00 kn </w:t>
      </w:r>
      <w:r w:rsidR="00FD71B7">
        <w:t>(</w:t>
      </w:r>
      <w:r w:rsidR="00FD71B7" w:rsidRPr="00036E53">
        <w:t xml:space="preserve">nagrada za rad stečajnog upravitelja u bruto iznosu </w:t>
      </w:r>
      <w:r w:rsidR="00FD71B7">
        <w:t xml:space="preserve">3.000,00 kn, knjigovodstveni troškovi 6.000,00 kn, materijalni troškovi 500,00 kn, bazirano na 6 mjeseci) </w:t>
      </w:r>
      <w:r w:rsidR="00FD71B7" w:rsidRPr="008B7463">
        <w:t>za pokriće troškova prethodnog i stečajnog postupka, pa ukoliko nitko od vjerovnika ne predujmi taj iznos, istovremeno otvoriti i zaključiti stečaj.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9B109C">
        <w:t>28.  studenog</w:t>
      </w:r>
      <w:r w:rsidR="003A50F5" w:rsidRPr="003A50F5">
        <w:t xml:space="preserve"> 2016. (list </w:t>
      </w:r>
      <w:r w:rsidR="009B109C">
        <w:t>28</w:t>
      </w:r>
      <w:r w:rsidRPr="003A50F5">
        <w:t xml:space="preserve"> spisa) sud je utvrdio da </w:t>
      </w:r>
      <w:r w:rsidR="0092492D">
        <w:t xml:space="preserve">je dužnik na dan </w:t>
      </w:r>
      <w:r w:rsidR="009B109C">
        <w:t>9</w:t>
      </w:r>
      <w:r w:rsidR="0092492D">
        <w:t xml:space="preserve">. studenog 2015. u Očevidniku redoslijeda osnova za plaćanje imao neizvršene osnove u neprekinutom razdoblju od 120 dana u ukupnom iznosu od </w:t>
      </w:r>
      <w:r w:rsidR="009B109C">
        <w:t>39.773,74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9B109C">
        <w:t>9.500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9B109C" w:rsidRPr="00F16023">
        <w:rPr>
          <w:lang w:val="pt-BR"/>
        </w:rPr>
        <w:t>FUTURE TIME j.d.o.o., Zagreb, Selska cesta 183, OIB: 51286264578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49303D">
        <w:t>7.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7B4574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7B4574" w:rsidP="002B3342" w:rsidR="007B4574" w:rsidRPr="00694D64">
      <w:r w:rsidRPr="00694D64">
        <w:t>Za točnost otpravka-ovlašteni službenik:</w:t>
      </w:r>
    </w:p>
    <w:p w:rsidRDefault="007B4574" w:rsidP="002B3342" w:rsidR="007B4574" w:rsidRPr="00694D64">
      <w:r w:rsidRPr="00694D64">
        <w:t>Karmela Dolenc</w:t>
      </w:r>
    </w:p>
    <w:p w:rsidRDefault="007B4574" w:rsidP="002B3342" w:rsidR="007B4574">
      <w:pPr>
        <w:pStyle w:val="Bezproreda"/>
      </w:pPr>
    </w:p>
    <w:p w:rsidRDefault="00B87516" w:rsidP="007B4574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7B4574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FD71B7">
      <w:rPr>
        <w:sz w:val="24"/>
        <w:szCs w:val="24"/>
      </w:rPr>
      <w:t>6007</w:t>
    </w:r>
    <w:r w:rsidRPr="003A50F5">
      <w:rPr>
        <w:sz w:val="24"/>
        <w:szCs w:val="24"/>
      </w:rPr>
      <w:t>/15-</w:t>
    </w:r>
    <w:r w:rsidR="00FD71B7">
      <w:rPr>
        <w:sz w:val="24"/>
        <w:szCs w:val="24"/>
      </w:rPr>
      <w:t>24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9303D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B4574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09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  <w:rsid w:val="00FD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5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57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5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5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B457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6007</izvorni_sadrzaj>
    <derivirana_varijabla naziv="DomainObject.Predmet.Broj_1">6007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St-6007/2015</izvorni_sadrzaj>
    <derivirana_varijabla naziv="DomainObject.Predmet.OznakaBroj_1">St-6007/2015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FUTURE TIME j.d.o.o. zastupanog po punomoćniku Siniša Krupljanić</izvorni_sadrzaj>
    <derivirana_varijabla naziv="DomainObject.Predmet.ProtustrankaFormated_1">  FUTURE TIME j.d.o.o. zastupanog po punomoćniku Siniša Krupljanić</derivirana_varijabla>
  </DomainObject.Predmet.ProtustrankaFormated>
  <DomainObject.Predmet.ProtustrankaFormatedOIB>
    <izvorni_sadrzaj>  FUTURE TIME j.d.o.o., OIB 51286264578 zastupanog po punomoćniku Siniša Krupljanić</izvorni_sadrzaj>
    <derivirana_varijabla naziv="DomainObject.Predmet.ProtustrankaFormatedOIB_1">  FUTURE TIME j.d.o.o., OIB 51286264578 zastupanog po punomoćniku Siniša Krupljanić</derivirana_varijabla>
  </DomainObject.Predmet.ProtustrankaFormatedOIB>
  <DomainObject.Predmet.ProtustrankaFormatedWithAdress>
    <izvorni_sadrzaj> FUTURE TIME j.d.o.o., Selska cesta 183, 10000 Zagreb zastupanog po punomoćniku Siniša Krupljanić</izvorni_sadrzaj>
    <derivirana_varijabla naziv="DomainObject.Predmet.ProtustrankaFormatedWithAdress_1"> FUTURE TIME j.d.o.o., Selska cesta 183, 10000 Zagreb zastupanog po punomoćniku Siniša Krupljanić</derivirana_varijabla>
  </DomainObject.Predmet.ProtustrankaFormatedWithAdress>
  <DomainObject.Predmet.ProtustrankaFormatedWithAdressOIB>
    <izvorni_sadrzaj> FUTURE TIME j.d.o.o., OIB 51286264578, Selska cesta 183, 10000 Zagreb zastupanog po punomoćniku Siniša Krupljanić</izvorni_sadrzaj>
    <derivirana_varijabla naziv="DomainObject.Predmet.ProtustrankaFormatedWithAdressOIB_1"> FUTURE TIME j.d.o.o., OIB 51286264578, Selska cesta 183, 10000 Zagreb zastupanog po punomoćniku Siniša Krupljanić</derivirana_varijabla>
  </DomainObject.Predmet.ProtustrankaFormatedWithAdressOIB>
  <DomainObject.Predmet.ProtustrankaWithAdress>
    <izvorni_sadrzaj>FUTURE TIME j.d.o.o. Selska cesta 183, 10000 Zagreb</izvorni_sadrzaj>
    <derivirana_varijabla naziv="DomainObject.Predmet.ProtustrankaWithAdress_1">FUTURE TIME j.d.o.o. Selska cesta 183, 10000 Zagreb</derivirana_varijabla>
  </DomainObject.Predmet.ProtustrankaWithAdress>
  <DomainObject.Predmet.ProtustrankaWithAdressOIB>
    <izvorni_sadrzaj>FUTURE TIME j.d.o.o., OIB 51286264578, Selska cesta 183, 10000 Zagreb</izvorni_sadrzaj>
    <derivirana_varijabla naziv="DomainObject.Predmet.ProtustrankaWithAdressOIB_1">FUTURE TIME j.d.o.o., OIB 51286264578, Selska cesta 183, 10000 Zagreb</derivirana_varijabla>
  </DomainObject.Predmet.ProtustrankaWithAdressOIB>
  <DomainObject.Predmet.ProtustrankaNazivFormated>
    <izvorni_sadrzaj>FUTURE TIME j.d.o.o.</izvorni_sadrzaj>
    <derivirana_varijabla naziv="DomainObject.Predmet.ProtustrankaNazivFormated_1">FUTURE TIME j.d.o.o.</derivirana_varijabla>
  </DomainObject.Predmet.ProtustrankaNazivFormated>
  <DomainObject.Predmet.ProtustrankaNazivFormatedOIB>
    <izvorni_sadrzaj>FUTURE TIME j.d.o.o., OIB 51286264578</izvorni_sadrzaj>
    <derivirana_varijabla naziv="DomainObject.Predmet.ProtustrankaNazivFormatedOIB_1">FUTURE TIME j.d.o.o., OIB 51286264578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Krupljanić</izvorni_sadrzaj>
    <derivirana_varijabla naziv="DomainObject.Predmet.StrankaFormated_1">  FINA Regionalni centar Zagreb; Siniša Krupljanić</derivirana_varijabla>
  </DomainObject.Predmet.StrankaFormated>
  <DomainObject.Predmet.StrankaFormatedOIB>
    <izvorni_sadrzaj>  FINA Regionalni centar Zagreb, OIB 85821130368; Siniša Krupljanić, OIB 48367431412</izvorni_sadrzaj>
    <derivirana_varijabla naziv="DomainObject.Predmet.StrankaFormatedOIB_1">  FINA Regionalni centar Zagreb, OIB 85821130368; Siniša Krupljanić, OIB 48367431412</derivirana_varijabla>
  </DomainObject.Predmet.StrankaFormatedOIB>
  <DomainObject.Predmet.StrankaFormatedWithAdress>
    <izvorni_sadrzaj> FINA Regionalni centar Zagreb, Trg svibanjskih žrtava 1995. 1, 10000 Zagreb; Siniša Krupljanić, Rožići 7, 10360 Goranec</izvorni_sadrzaj>
    <derivirana_varijabla naziv="DomainObject.Predmet.StrankaFormatedWithAdress_1"> FINA Regionalni centar Zagreb, Trg svibanjskih žrtava 1995. 1, 10000 Zagreb; Siniša Krupljanić, Rožići 7, 10360 Goranec</derivirana_varijabla>
  </DomainObject.Predmet.StrankaFormatedWithAdress>
  <DomainObject.Predmet.StrankaFormatedWithAdressOIB>
    <izvorni_sadrzaj> FINA Regionalni centar Zagreb, OIB 85821130368, Trg svibanjskih žrtava 1995. 1, 10000 Zagreb; Siniša Krupljanić, OIB 48367431412, Rožići 7, 10360 Goranec</izvorni_sadrzaj>
    <derivirana_varijabla naziv="DomainObject.Predmet.StrankaFormatedWithAdressOIB_1"> FINA Regionalni centar Zagreb, OIB 85821130368, Trg svibanjskih žrtava 1995. 1, 10000 Zagreb; Siniša Krupljanić, OIB 48367431412, Rožići 7, 10360 Goranec</derivirana_varijabla>
  </DomainObject.Predmet.StrankaFormatedWithAdressOIB>
  <DomainObject.Predmet.StrankaWithAdress>
    <izvorni_sadrzaj>FINA Regionalni centar Zagreb Trg svibanjskih žrtava 1995. 1,10000 Zagreb,Siniša Krupljanić Rožići 7,10360 Goranec</izvorni_sadrzaj>
    <derivirana_varijabla naziv="DomainObject.Predmet.StrankaWithAdress_1">FINA Regionalni centar Zagreb Trg svibanjskih žrtava 1995. 1,10000 Zagreb,Siniša Krupljanić Rožići 7,10360 Goranec</derivirana_varijabla>
  </DomainObject.Predmet.StrankaWithAdress>
  <DomainObject.Predmet.StrankaWithAdressOIB>
    <izvorni_sadrzaj>FINA Regionalni centar Zagreb, OIB 85821130368, Trg svibanjskih žrtava 1995. 1,10000 Zagreb,Siniša Krupljanić, OIB 48367431412, Rožići 7,10360 Goranec</izvorni_sadrzaj>
    <derivirana_varijabla naziv="DomainObject.Predmet.StrankaWithAdressOIB_1">FINA Regionalni centar Zagreb, OIB 85821130368, Trg svibanjskih žrtava 1995. 1,10000 Zagreb,Siniša Krupljanić, OIB 48367431412, Rožići 7,10360 Goranec</derivirana_varijabla>
  </DomainObject.Predmet.StrankaWithAdressOIB>
  <DomainObject.Predmet.StrankaNazivFormated>
    <izvorni_sadrzaj>FINA Regionalni centar Zagreb,Siniša Krupljanić</izvorni_sadrzaj>
    <derivirana_varijabla naziv="DomainObject.Predmet.StrankaNazivFormated_1">FINA Regionalni centar Zagreb,Siniša Krupljanić</derivirana_varijabla>
  </DomainObject.Predmet.StrankaNazivFormated>
  <DomainObject.Predmet.StrankaNazivFormatedOIB>
    <izvorni_sadrzaj>FINA Regionalni centar Zagreb, OIB 85821130368,Siniša Krupljanić, OIB 48367431412</izvorni_sadrzaj>
    <derivirana_varijabla naziv="DomainObject.Predmet.StrankaNazivFormatedOIB_1">FINA Regionalni centar Zagreb, OIB 85821130368,Siniša Krupljanić, OIB 48367431412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Siniša Krupljanić</item>
    </izvorni_sadrzaj>
    <derivirana_varijabla naziv="DomainObject.Predmet.StrankaListFormated_1">
      <item>FINA Regionalni centar Zagreb</item>
      <item>Siniša Krupljanić</item>
    </derivirana_varijabla>
  </DomainObject.Predmet.StrankaListFormated>
  <DomainObject.Predmet.StrankaListFormatedOIB>
    <izvorni_sadrzaj>
      <item>FINA Regionalni centar Zagreb, OIB 85821130368</item>
      <item>Siniša Krupljanić, OIB 48367431412</item>
    </izvorni_sadrzaj>
    <derivirana_varijabla naziv="DomainObject.Predmet.StrankaListFormatedOIB_1">
      <item>FINA Regionalni centar Zagreb, OIB 85821130368</item>
      <item>Siniša Krupljanić, OIB 48367431412</item>
    </derivirana_varijabla>
  </DomainObject.Predmet.StrankaListFormatedOIB>
  <DomainObject.Predmet.StrankaListFormatedWithAdress>
    <izvorni_sadrzaj>
      <item>FINA Regionalni centar Zagreb, Trg svibanjskih žrtava 1995. 1, 10000 Zagreb</item>
      <item>Siniša Krupljanić, Rožići 7, 10360 Goranec</item>
    </izvorni_sadrzaj>
    <derivirana_varijabla naziv="DomainObject.Predmet.StrankaListFormatedWithAdress_1">
      <item>FINA Regionalni centar Zagreb, Trg svibanjskih žrtava 1995. 1, 10000 Zagreb</item>
      <item>Siniša Krupljanić, Rožići 7, 10360 Goranec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Krupljanić, OIB 48367431412, Rožići 7, 10360 Goranec</item>
    </izvorni_sadrzaj>
    <derivirana_varijabla naziv="DomainObject.Predmet.StrankaListFormatedWithAdressOIB_1">
      <item>FINA Regionalni centar Zagreb, OIB 85821130368, Trg svibanjskih žrtava 1995. 1, 10000 Zagreb</item>
      <item>Siniša Krupljanić, OIB 48367431412, Rožići 7, 10360 Goranec</item>
    </derivirana_varijabla>
  </DomainObject.Predmet.StrankaListFormatedWithAdressOIB>
  <DomainObject.Predmet.StrankaListNazivFormated>
    <izvorni_sadrzaj>
      <item>FINA Regionalni centar Zagreb</item>
      <item>Siniša Krupljanić</item>
    </izvorni_sadrzaj>
    <derivirana_varijabla naziv="DomainObject.Predmet.StrankaListNazivFormated_1">
      <item>FINA Regionalni centar Zagreb</item>
      <item>Siniša Krupljanić</item>
    </derivirana_varijabla>
  </DomainObject.Predmet.StrankaListNazivFormated>
  <DomainObject.Predmet.StrankaListNazivFormatedOIB>
    <izvorni_sadrzaj>
      <item>FINA Regionalni centar Zagreb, OIB 85821130368</item>
      <item>Siniša Krupljanić, OIB 48367431412</item>
    </izvorni_sadrzaj>
    <derivirana_varijabla naziv="DomainObject.Predmet.StrankaListNazivFormatedOIB_1">
      <item>FINA Regionalni centar Zagreb, OIB 85821130368</item>
      <item>Siniša Krupljanić, OIB 48367431412</item>
    </derivirana_varijabla>
  </DomainObject.Predmet.StrankaListNazivFormatedOIB>
  <DomainObject.Predmet.ProtuStrankaListFormated>
    <izvorni_sadrzaj>
      <item>FUTURE TIME j.d.o.o. zastupanog po punomoćniku Siniša Krupljanić</item>
    </izvorni_sadrzaj>
    <derivirana_varijabla naziv="DomainObject.Predmet.ProtuStrankaListFormated_1">
      <item>FUTURE TIME j.d.o.o. zastupanog po punomoćniku Siniša Krupljanić</item>
    </derivirana_varijabla>
  </DomainObject.Predmet.ProtuStrankaListFormated>
  <DomainObject.Predmet.ProtuStrankaListFormatedOIB>
    <izvorni_sadrzaj>
      <item>FUTURE TIME j.d.o.o., OIB 51286264578 zastupanog po punomoćniku Siniša Krupljanić</item>
    </izvorni_sadrzaj>
    <derivirana_varijabla naziv="DomainObject.Predmet.ProtuStrankaListFormatedOIB_1">
      <item>FUTURE TIME j.d.o.o., OIB 51286264578 zastupanog po punomoćniku Siniša Krupljanić</item>
    </derivirana_varijabla>
  </DomainObject.Predmet.ProtuStrankaListFormatedOIB>
  <DomainObject.Predmet.ProtuStrankaListFormatedWithAdress>
    <izvorni_sadrzaj>
      <item>FUTURE TIME j.d.o.o., Selska cesta 183, 10000 Zagreb zastupanog po punomoćniku Siniša Krupljanić</item>
    </izvorni_sadrzaj>
    <derivirana_varijabla naziv="DomainObject.Predmet.ProtuStrankaListFormatedWithAdress_1">
      <item>FUTURE TIME j.d.o.o., Selska cesta 183, 10000 Zagreb zastupanog po punomoćniku Siniša Krupljanić</item>
    </derivirana_varijabla>
  </DomainObject.Predmet.ProtuStrankaListFormatedWithAdress>
  <DomainObject.Predmet.ProtuStrankaListFormatedWithAdressOIB>
    <izvorni_sadrzaj>
      <item>FUTURE TIME j.d.o.o., OIB 51286264578, Selska cesta 183, 10000 Zagreb zastupanog po punomoćniku Siniša Krupljanić</item>
    </izvorni_sadrzaj>
    <derivirana_varijabla naziv="DomainObject.Predmet.ProtuStrankaListFormatedWithAdressOIB_1">
      <item>FUTURE TIME j.d.o.o., OIB 51286264578, Selska cesta 183, 10000 Zagreb zastupanog po punomoćniku Siniša Krupljanić</item>
    </derivirana_varijabla>
  </DomainObject.Predmet.ProtuStrankaListFormatedWithAdressOIB>
  <DomainObject.Predmet.ProtuStrankaListNazivFormated>
    <izvorni_sadrzaj>
      <item>FUTURE TIME j.d.o.o.</item>
    </izvorni_sadrzaj>
    <derivirana_varijabla naziv="DomainObject.Predmet.ProtuStrankaListNazivFormated_1">
      <item>FUTURE TIME j.d.o.o.</item>
    </derivirana_varijabla>
  </DomainObject.Predmet.ProtuStrankaListNazivFormated>
  <DomainObject.Predmet.ProtuStrankaListNazivFormatedOIB>
    <izvorni_sadrzaj>
      <item>FUTURE TIME j.d.o.o., OIB 51286264578</item>
    </izvorni_sadrzaj>
    <derivirana_varijabla naziv="DomainObject.Predmet.ProtuStrankaListNazivFormatedOIB_1">
      <item>FUTURE TIME j.d.o.o., OIB 51286264578</item>
    </derivirana_varijabla>
  </DomainObject.Predmet.ProtuStrankaListNazivFormatedOIB>
  <DomainObject.Predmet.OstaliListFormated>
    <izvorni_sadrzaj>
      <item>Siniša Krupljanić punomoćnik sudionika u postupku FUTURE TIME j.d.o.o.</item>
      <item>OTP banka Hrvatska d.d.</item>
    </izvorni_sadrzaj>
    <derivirana_varijabla naziv="DomainObject.Predmet.OstaliListFormated_1">
      <item>Siniša Krupljanić punomoćnik sudionika u postupku FUTURE TIME j.d.o.o.</item>
      <item>OTP banka Hrvatska d.d.</item>
    </derivirana_varijabla>
  </DomainObject.Predmet.OstaliListFormated>
  <DomainObject.Predmet.OstaliListFormatedOIB>
    <izvorni_sadrzaj>
      <item>Siniša Krupljanić, OIB 48367431412 punomoćnik sudionika u postupku FUTURE TIME j.d.o.o.</item>
      <item>OTP banka Hrvatska d.d.</item>
    </izvorni_sadrzaj>
    <derivirana_varijabla naziv="DomainObject.Predmet.OstaliListFormatedOIB_1">
      <item>Siniša Krupljanić, OIB 48367431412 punomoćnik sudionika u postupku FUTURE TIME j.d.o.o.</item>
      <item>OTP banka Hrvatska d.d.</item>
    </derivirana_varijabla>
  </DomainObject.Predmet.OstaliListFormatedOIB>
  <DomainObject.Predmet.OstaliListFormatedWithAdress>
    <izvorni_sadrzaj>
      <item>Siniša Krupljanić, Vinogradska Ulica 2, 44400 Glina punomoćnik sudionika u postupku FUTURE TIME j.d.o.o.</item>
      <item>OTP banka Hrvatska d.d., Domovinskog rata 3, 23000 Zadar</item>
    </izvorni_sadrzaj>
    <derivirana_varijabla naziv="DomainObject.Predmet.OstaliListFormatedWithAdress_1">
      <item>Siniša Krupljanić, Vinogradska Ulica 2, 44400 Glina punomoćnik sudionika u postupku FUTURE TIME j.d.o.o.</item>
      <item>OTP banka Hrvatska d.d., Domovinskog rata 3, 23000 Zadar</item>
    </derivirana_varijabla>
  </DomainObject.Predmet.OstaliListFormatedWithAdress>
  <DomainObject.Predmet.OstaliListFormatedWithAdressOIB>
    <izvorni_sadrzaj>
      <item>Siniša Krupljanić, OIB 48367431412, Vinogradska Ulica 2, 44400 Glina punomoćnik sudionika u postupku FUTURE TIME j.d.o.o.</item>
      <item>OTP banka Hrvatska d.d., Domovinskog rata 3, 23000 Zadar</item>
    </izvorni_sadrzaj>
    <derivirana_varijabla naziv="DomainObject.Predmet.OstaliListFormatedWithAdressOIB_1">
      <item>Siniša Krupljanić, OIB 48367431412, Vinogradska Ulica 2, 44400 Glina punomoćnik sudionika u postupku FUTURE TIME j.d.o.o.</item>
      <item>OTP banka Hrvatska d.d., Domovinskog rata 3, 23000 Zadar</item>
    </derivirana_varijabla>
  </DomainObject.Predmet.OstaliListFormatedWithAdressOIB>
  <DomainObject.Predmet.OstaliListNazivFormated>
    <izvorni_sadrzaj>
      <item>Siniša Krupljanić</item>
      <item>OTP banka Hrvatska d.d.</item>
    </izvorni_sadrzaj>
    <derivirana_varijabla naziv="DomainObject.Predmet.OstaliListNazivFormated_1">
      <item>Siniša Krupljanić</item>
      <item>OTP banka Hrvatska d.d.</item>
    </derivirana_varijabla>
  </DomainObject.Predmet.OstaliListNazivFormated>
  <DomainObject.Predmet.OstaliListNazivFormatedOIB>
    <izvorni_sadrzaj>
      <item>Siniša Krupljanić, OIB 48367431412</item>
      <item>OTP banka Hrvatska d.d.</item>
    </izvorni_sadrzaj>
    <derivirana_varijabla naziv="DomainObject.Predmet.OstaliListNazivFormatedOIB_1">
      <item>Siniša Krupljanić, OIB 48367431412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FUTURE TIME j.d.o.o.</izvorni_sadrzaj>
    <derivirana_varijabla naziv="DomainObject.Predmet.ProtustrankaIDrugi_1">FUTURE TIME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FUTURE TIME j.d.o.o., OIB 51286264578, Selska cesta 183, 10000 Zagreb</izvorni_sadrzaj>
    <derivirana_varijabla naziv="DomainObject.Predmet.ProtustrankaIDrugiAdressOIB_1">FUTURE TIME j.d.o.o., OIB 51286264578,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FUTURE TIME j.d.o.o.</item>
      <item>Siniša Krupljanić</item>
      <item>OTP banka Hrvatska d.d.</item>
      <item>Siniša Krupljanić</item>
    </izvorni_sadrzaj>
    <derivirana_varijabla naziv="DomainObject.Predmet.SudioniciListNaziv_1">
      <item>FINA Regionalni centar Zagreb</item>
      <item>FUTURE TIME j.d.o.o.</item>
      <item>Siniša Krupljanić</item>
      <item>OTP banka Hrvatska d.d.</item>
      <item>Siniša Krupljanić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FUTURE TIME j.d.o.o., OIB 51286264578, Selska cesta 183,10000 Zagreb</item>
      <item>Siniša Krupljanić, OIB 48367431412, Vinogradska Ulica 2,44400 Glina</item>
      <item>OTP banka Hrvatska d.d., Domovinskog rata 3,23000 Zadar</item>
      <item>Siniša Krupljanić, OIB 48367431412, Rožići 7,10360 Goranec</item>
    </izvorni_sadrzaj>
    <derivirana_varijabla naziv="DomainObject.Predmet.SudioniciListAdressOIB_1">
      <item>FINA Regionalni centar Zagreb, OIB 85821130368, Trg svibanjskih žrtava 1995. 1,10000 Zagreb</item>
      <item>FUTURE TIME j.d.o.o., OIB 51286264578, Selska cesta 183,10000 Zagreb</item>
      <item>Siniša Krupljanić, OIB 48367431412, Vinogradska Ulica 2,44400 Glina</item>
      <item>OTP banka Hrvatska d.d., Domovinskog rata 3,23000 Zadar</item>
      <item>Siniša Krupljanić, OIB 48367431412, Rožići 7,10360 Goranec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51286264578</item>
      <item>, OIB 48367431412</item>
      <item>, OIB null</item>
      <item>, OIB 48367431412</item>
    </izvorni_sadrzaj>
    <derivirana_varijabla naziv="DomainObject.Predmet.SudioniciListNazivOIB_1">
      <item>, OIB 85821130368</item>
      <item>, OIB 51286264578</item>
      <item>, OIB 48367431412</item>
      <item>, OIB null</item>
      <item>, OIB 48367431412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78620-0B66-45BB-A0D0-4297D4F4E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4580</properties:Characters>
  <properties:Lines>94</properties:Lines>
  <properties:Paragraphs>26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2017-02-07T13:23:00Z</cp:lastPrinted>
  <dcterms:modified xmlns:xsi="http://www.w3.org/2001/XMLSchema-instance" xsi:type="dcterms:W3CDTF">2017-02-07T13:23:00Z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