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3fe81" w14:paraId="143fe81" w:rsidRDefault="00A722FF" w:rsidP="00A722FF" w:rsidR="00A722FF" w:rsidRPr="0068726A">
      <w:pPr>
        <w15:collapsed w:val="false"/>
      </w:pPr>
      <w:bookmarkStart w:name="_GoBack" w:id="0"/>
      <w:bookmarkEnd w:id="0"/>
      <w:r w:rsidRPr="0068726A">
        <w:t xml:space="preserve">       </w:t>
      </w:r>
      <w:r w:rsidR="003F525B">
        <w:t xml:space="preserve"> </w:t>
      </w:r>
      <w:r w:rsidRPr="0068726A">
        <w:t xml:space="preserve">        </w:t>
      </w:r>
      <w:r w:rsidRPr="0068726A">
        <w:rPr>
          <w:noProof/>
        </w:rPr>
        <w:drawing>
          <wp:inline distR="0" distL="0" distB="0" distT="0">
            <wp:extent cy="6667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525B" w:rsidP="00A722FF" w:rsidR="00A722FF" w:rsidRPr="0068726A">
      <w:r>
        <w:t xml:space="preserve">  </w:t>
      </w:r>
      <w:r w:rsidR="00A722FF" w:rsidRPr="0068726A">
        <w:t>REPUBLIKA HRVATSKA</w:t>
      </w:r>
    </w:p>
    <w:p w:rsidRDefault="00A722FF" w:rsidP="00A722FF" w:rsidR="00A722FF" w:rsidRPr="0068726A">
      <w:r w:rsidRPr="0068726A">
        <w:t xml:space="preserve">TRGOVAČKI SUD U </w:t>
      </w:r>
      <w:proofErr w:type="spellStart"/>
      <w:r w:rsidRPr="0068726A">
        <w:t>PAZINU</w:t>
      </w:r>
      <w:proofErr w:type="spellEnd"/>
      <w:r w:rsidRPr="0068726A">
        <w:t xml:space="preserve">                                                             1 St-</w:t>
      </w:r>
      <w:proofErr w:type="spellStart"/>
      <w:r w:rsidR="009E1B07" w:rsidRPr="0068726A">
        <w:t>740</w:t>
      </w:r>
      <w:proofErr w:type="spellEnd"/>
      <w:r w:rsidR="009656DD">
        <w:t>/</w:t>
      </w:r>
      <w:proofErr w:type="spellStart"/>
      <w:r w:rsidR="009656DD">
        <w:t>16</w:t>
      </w:r>
      <w:proofErr w:type="spellEnd"/>
      <w:r w:rsidR="009656DD">
        <w:t>-</w:t>
      </w:r>
      <w:proofErr w:type="spellStart"/>
      <w:r w:rsidR="009656DD">
        <w:t>43</w:t>
      </w:r>
      <w:proofErr w:type="spellEnd"/>
    </w:p>
    <w:p w:rsidRDefault="00A722FF" w:rsidP="00A722FF" w:rsidR="00A722FF" w:rsidRPr="0068726A"/>
    <w:p w:rsidRDefault="00A722FF" w:rsidP="00A722FF" w:rsidR="00A722FF" w:rsidRPr="0068726A"/>
    <w:p w:rsidRDefault="000E0324" w:rsidP="000E0324" w:rsidR="000E0324">
      <w:pPr>
        <w:jc w:val="center"/>
      </w:pPr>
      <w:r>
        <w:t>R E P U B L I K A   H R V A T S K A</w:t>
      </w:r>
    </w:p>
    <w:p w:rsidRDefault="00A722FF" w:rsidP="00A722FF" w:rsidR="00A722FF">
      <w:pPr>
        <w:jc w:val="center"/>
      </w:pPr>
    </w:p>
    <w:p w:rsidRDefault="00494441" w:rsidP="00494441" w:rsidR="00494441" w:rsidRPr="000E039C">
      <w:pPr>
        <w:jc w:val="center"/>
      </w:pPr>
      <w:r w:rsidRPr="000E039C">
        <w:t xml:space="preserve">Z A K </w:t>
      </w:r>
      <w:proofErr w:type="spellStart"/>
      <w:r w:rsidRPr="000E039C">
        <w:t>LJ</w:t>
      </w:r>
      <w:proofErr w:type="spellEnd"/>
      <w:r w:rsidRPr="000E039C">
        <w:t xml:space="preserve"> U Č A K</w:t>
      </w:r>
    </w:p>
    <w:p w:rsidRDefault="00494441" w:rsidP="00A722FF" w:rsidR="00494441" w:rsidRPr="0068726A">
      <w:pPr>
        <w:jc w:val="center"/>
      </w:pPr>
    </w:p>
    <w:p w:rsidRDefault="00A722FF" w:rsidP="00A722FF" w:rsidR="00A722FF" w:rsidRPr="0068726A">
      <w:pPr>
        <w:jc w:val="both"/>
      </w:pPr>
      <w:r w:rsidRPr="0068726A">
        <w:tab/>
        <w:t xml:space="preserve">Trgovački sud u Pazinu, po sucu Damiru Rabaru, kao sucu pojedincu u stečajnom postupku nad dužnikom </w:t>
      </w:r>
      <w:proofErr w:type="spellStart"/>
      <w:r w:rsidR="009E1B07" w:rsidRPr="0068726A">
        <w:t>DRAGAR</w:t>
      </w:r>
      <w:proofErr w:type="spellEnd"/>
      <w:r w:rsidR="009E1B07" w:rsidRPr="0068726A">
        <w:t xml:space="preserve"> d.o.o. </w:t>
      </w:r>
      <w:proofErr w:type="spellStart"/>
      <w:r w:rsidR="009E1B07" w:rsidRPr="0068726A">
        <w:t>Barbariga</w:t>
      </w:r>
      <w:proofErr w:type="spellEnd"/>
      <w:r w:rsidR="009E1B07" w:rsidRPr="0068726A">
        <w:t xml:space="preserve">, Ulica Lavanda </w:t>
      </w:r>
      <w:proofErr w:type="spellStart"/>
      <w:r w:rsidR="009E1B07" w:rsidRPr="0068726A">
        <w:t>1039</w:t>
      </w:r>
      <w:proofErr w:type="spellEnd"/>
      <w:r w:rsidR="009E1B07" w:rsidRPr="0068726A">
        <w:t xml:space="preserve">, </w:t>
      </w:r>
      <w:proofErr w:type="spellStart"/>
      <w:r w:rsidR="009E1B07" w:rsidRPr="0068726A">
        <w:t>OIB</w:t>
      </w:r>
      <w:proofErr w:type="spellEnd"/>
      <w:r w:rsidR="009E1B07" w:rsidRPr="0068726A">
        <w:t xml:space="preserve"> </w:t>
      </w:r>
      <w:proofErr w:type="spellStart"/>
      <w:r w:rsidR="009E1B07" w:rsidRPr="0068726A">
        <w:t>18422544564</w:t>
      </w:r>
      <w:proofErr w:type="spellEnd"/>
      <w:r w:rsidRPr="0068726A">
        <w:t xml:space="preserve">, </w:t>
      </w:r>
      <w:proofErr w:type="spellStart"/>
      <w:r w:rsidR="009656DD">
        <w:t>17</w:t>
      </w:r>
      <w:proofErr w:type="spellEnd"/>
      <w:r w:rsidR="009656DD">
        <w:t>. srpnja</w:t>
      </w:r>
      <w:r w:rsidR="009E1B07" w:rsidRPr="0068726A">
        <w:t xml:space="preserve"> </w:t>
      </w:r>
      <w:proofErr w:type="spellStart"/>
      <w:r w:rsidRPr="0068726A">
        <w:t>201</w:t>
      </w:r>
      <w:r w:rsidR="009E1B07" w:rsidRPr="0068726A">
        <w:t>8</w:t>
      </w:r>
      <w:proofErr w:type="spellEnd"/>
      <w:r w:rsidRPr="0068726A">
        <w:t xml:space="preserve">. </w:t>
      </w:r>
    </w:p>
    <w:p w:rsidRDefault="00A722FF" w:rsidP="00A722FF" w:rsidR="00A722FF" w:rsidRPr="0068726A">
      <w:pPr>
        <w:jc w:val="both"/>
      </w:pPr>
    </w:p>
    <w:p w:rsidRDefault="00494441" w:rsidP="00494441" w:rsidR="00494441" w:rsidRPr="000E039C">
      <w:pPr>
        <w:jc w:val="center"/>
      </w:pPr>
      <w:r w:rsidRPr="000E039C">
        <w:t>z a k l j u č i o    j e</w:t>
      </w:r>
    </w:p>
    <w:p w:rsidRDefault="00A722FF" w:rsidP="00A722FF" w:rsidR="00A722FF" w:rsidRPr="0068726A">
      <w:pPr>
        <w:ind w:left="705"/>
        <w:jc w:val="both"/>
      </w:pPr>
    </w:p>
    <w:p w:rsidRDefault="00A722FF" w:rsidP="00A722FF" w:rsidR="009656DD">
      <w:pPr>
        <w:ind w:firstLine="708"/>
        <w:jc w:val="both"/>
      </w:pPr>
      <w:r w:rsidRPr="0068726A">
        <w:t>Nalaže se zemljišno knjižnom odjelu Općinskog suda u Puli da od</w:t>
      </w:r>
      <w:r w:rsidR="00875DEE">
        <w:t xml:space="preserve">mah izvrši brisanje </w:t>
      </w:r>
      <w:r w:rsidR="008D660B">
        <w:t>zabilježbe otvaranja stečajnog postupka, upisane temeljem rješenja Trgovačkog suda u Pazinu</w:t>
      </w:r>
      <w:r w:rsidR="008D660B" w:rsidRPr="00875DEE">
        <w:t xml:space="preserve"> </w:t>
      </w:r>
      <w:proofErr w:type="spellStart"/>
      <w:r w:rsidR="008D660B">
        <w:t>posl</w:t>
      </w:r>
      <w:proofErr w:type="spellEnd"/>
      <w:r w:rsidR="008D660B">
        <w:t xml:space="preserve">. br. </w:t>
      </w:r>
      <w:r w:rsidR="008D660B" w:rsidRPr="0068726A">
        <w:t>St-</w:t>
      </w:r>
      <w:proofErr w:type="spellStart"/>
      <w:r w:rsidR="008D660B" w:rsidRPr="0068726A">
        <w:t>740</w:t>
      </w:r>
      <w:proofErr w:type="spellEnd"/>
      <w:r w:rsidR="008D660B" w:rsidRPr="0068726A">
        <w:t>/</w:t>
      </w:r>
      <w:proofErr w:type="spellStart"/>
      <w:r w:rsidR="008D660B" w:rsidRPr="0068726A">
        <w:t>16</w:t>
      </w:r>
      <w:proofErr w:type="spellEnd"/>
      <w:r w:rsidR="008D660B" w:rsidRPr="0068726A">
        <w:t>-</w:t>
      </w:r>
      <w:proofErr w:type="spellStart"/>
      <w:r w:rsidR="008D660B" w:rsidRPr="0068726A">
        <w:t>13</w:t>
      </w:r>
      <w:proofErr w:type="spellEnd"/>
      <w:r w:rsidR="008D660B" w:rsidRPr="0068726A">
        <w:t xml:space="preserve"> od </w:t>
      </w:r>
      <w:proofErr w:type="spellStart"/>
      <w:r w:rsidR="008D660B" w:rsidRPr="0068726A">
        <w:t>30</w:t>
      </w:r>
      <w:proofErr w:type="spellEnd"/>
      <w:r w:rsidR="008D660B" w:rsidRPr="0068726A">
        <w:t xml:space="preserve">. rujna </w:t>
      </w:r>
      <w:proofErr w:type="spellStart"/>
      <w:r w:rsidR="008D660B" w:rsidRPr="0068726A">
        <w:t>2016</w:t>
      </w:r>
      <w:proofErr w:type="spellEnd"/>
      <w:r w:rsidR="008D660B">
        <w:t xml:space="preserve">. </w:t>
      </w:r>
      <w:r w:rsidR="009656DD">
        <w:t>na sljedećim nekretninama:</w:t>
      </w:r>
    </w:p>
    <w:p w:rsidRDefault="009656DD" w:rsidP="00A722FF" w:rsidR="009656DD">
      <w:pPr>
        <w:ind w:firstLine="708"/>
        <w:jc w:val="both"/>
      </w:pPr>
      <w:r>
        <w:t>-</w:t>
      </w:r>
      <w:r w:rsidR="00A722FF" w:rsidRPr="00875DEE">
        <w:t xml:space="preserve"> </w:t>
      </w:r>
      <w:r>
        <w:t xml:space="preserve">k.č.br. </w:t>
      </w:r>
      <w:proofErr w:type="spellStart"/>
      <w:r>
        <w:t>133</w:t>
      </w:r>
      <w:proofErr w:type="spellEnd"/>
      <w:r>
        <w:t>/6</w:t>
      </w:r>
      <w:r w:rsidR="00875DEE">
        <w:t xml:space="preserve"> </w:t>
      </w:r>
      <w:r w:rsidR="00875DEE" w:rsidRPr="0068726A">
        <w:t xml:space="preserve">upisanoj u </w:t>
      </w:r>
      <w:proofErr w:type="spellStart"/>
      <w:r w:rsidR="00875DEE" w:rsidRPr="0068726A">
        <w:t>zk.ul</w:t>
      </w:r>
      <w:proofErr w:type="spellEnd"/>
      <w:r w:rsidR="00875DEE" w:rsidRPr="0068726A">
        <w:t xml:space="preserve">. </w:t>
      </w:r>
      <w:proofErr w:type="spellStart"/>
      <w:r>
        <w:t>12844</w:t>
      </w:r>
      <w:proofErr w:type="spellEnd"/>
      <w:r w:rsidR="00875DEE" w:rsidRPr="0068726A">
        <w:t xml:space="preserve"> k.o.</w:t>
      </w:r>
      <w:r>
        <w:t xml:space="preserve"> </w:t>
      </w:r>
      <w:proofErr w:type="spellStart"/>
      <w:r>
        <w:t>Peroj</w:t>
      </w:r>
      <w:proofErr w:type="spellEnd"/>
      <w:r>
        <w:t xml:space="preserve">, </w:t>
      </w:r>
    </w:p>
    <w:p w:rsidRDefault="009656DD" w:rsidP="00A722FF" w:rsidR="009656DD">
      <w:pPr>
        <w:ind w:firstLine="708"/>
        <w:jc w:val="both"/>
      </w:pPr>
      <w:r>
        <w:t xml:space="preserve">- </w:t>
      </w:r>
      <w:proofErr w:type="spellStart"/>
      <w:r>
        <w:t>k.č</w:t>
      </w:r>
      <w:proofErr w:type="spellEnd"/>
      <w:r>
        <w:t xml:space="preserve">. br. </w:t>
      </w:r>
      <w:proofErr w:type="spellStart"/>
      <w:r>
        <w:t>133</w:t>
      </w:r>
      <w:proofErr w:type="spellEnd"/>
      <w:r>
        <w:t>/</w:t>
      </w:r>
      <w:proofErr w:type="spellStart"/>
      <w:r>
        <w:t>13</w:t>
      </w:r>
      <w:proofErr w:type="spellEnd"/>
      <w:r>
        <w:t xml:space="preserve"> upisanoj u </w:t>
      </w:r>
      <w:proofErr w:type="spellStart"/>
      <w:r>
        <w:t>zk</w:t>
      </w:r>
      <w:proofErr w:type="spellEnd"/>
      <w:r>
        <w:t xml:space="preserve">. ul. </w:t>
      </w:r>
      <w:proofErr w:type="spellStart"/>
      <w:r>
        <w:t>3700</w:t>
      </w:r>
      <w:proofErr w:type="spellEnd"/>
      <w:r>
        <w:t xml:space="preserve"> k.o. </w:t>
      </w:r>
      <w:proofErr w:type="spellStart"/>
      <w:r>
        <w:t>Peroj</w:t>
      </w:r>
      <w:proofErr w:type="spellEnd"/>
      <w:r>
        <w:t xml:space="preserve"> i </w:t>
      </w:r>
    </w:p>
    <w:p w:rsidRDefault="009656DD" w:rsidP="00A722FF" w:rsidR="00A722FF">
      <w:pPr>
        <w:ind w:firstLine="708"/>
        <w:jc w:val="both"/>
      </w:pPr>
      <w:r>
        <w:t xml:space="preserve">- </w:t>
      </w:r>
      <w:proofErr w:type="spellStart"/>
      <w:r>
        <w:t>k.č</w:t>
      </w:r>
      <w:proofErr w:type="spellEnd"/>
      <w:r>
        <w:t xml:space="preserve">. br. </w:t>
      </w:r>
      <w:proofErr w:type="spellStart"/>
      <w:r>
        <w:t>133</w:t>
      </w:r>
      <w:proofErr w:type="spellEnd"/>
      <w:r>
        <w:t>/</w:t>
      </w:r>
      <w:proofErr w:type="spellStart"/>
      <w:r>
        <w:t>18</w:t>
      </w:r>
      <w:proofErr w:type="spellEnd"/>
      <w:r>
        <w:t xml:space="preserve"> upisanoj u </w:t>
      </w:r>
      <w:proofErr w:type="spellStart"/>
      <w:r>
        <w:t>zk.ul</w:t>
      </w:r>
      <w:proofErr w:type="spellEnd"/>
      <w:r>
        <w:t xml:space="preserve">. </w:t>
      </w:r>
      <w:proofErr w:type="spellStart"/>
      <w:r>
        <w:t>3466</w:t>
      </w:r>
      <w:proofErr w:type="spellEnd"/>
      <w:r>
        <w:t xml:space="preserve"> k.o. </w:t>
      </w:r>
      <w:proofErr w:type="spellStart"/>
      <w:r>
        <w:t>Peroj</w:t>
      </w:r>
      <w:proofErr w:type="spellEnd"/>
      <w:r>
        <w:t>.</w:t>
      </w:r>
    </w:p>
    <w:p w:rsidRDefault="00875DEE" w:rsidP="00A722FF" w:rsidR="00875DEE" w:rsidRPr="00875DEE">
      <w:pPr>
        <w:ind w:firstLine="708"/>
        <w:jc w:val="both"/>
        <w:rPr>
          <w:color w:val="FF0000"/>
        </w:rPr>
      </w:pPr>
    </w:p>
    <w:p w:rsidRDefault="00A722FF" w:rsidP="00A722FF" w:rsidR="00A722FF" w:rsidRPr="0068726A">
      <w:pPr>
        <w:jc w:val="center"/>
      </w:pPr>
      <w:r w:rsidRPr="0068726A">
        <w:t>Obrazloženje</w:t>
      </w:r>
    </w:p>
    <w:p w:rsidRDefault="00A722FF" w:rsidP="00A722FF" w:rsidR="00A722FF" w:rsidRPr="0068726A">
      <w:pPr>
        <w:jc w:val="center"/>
      </w:pPr>
    </w:p>
    <w:p w:rsidRDefault="00A722FF" w:rsidP="002D3822" w:rsidR="002D3822">
      <w:pPr>
        <w:jc w:val="both"/>
      </w:pPr>
      <w:r w:rsidRPr="0068726A">
        <w:tab/>
        <w:t>Trgovački sud u Pazinu je rješenj</w:t>
      </w:r>
      <w:r w:rsidR="00F36C4F" w:rsidRPr="0068726A">
        <w:t>e</w:t>
      </w:r>
      <w:r w:rsidR="00494441">
        <w:t xml:space="preserve">m </w:t>
      </w:r>
      <w:proofErr w:type="spellStart"/>
      <w:r w:rsidR="00494441">
        <w:t>posl</w:t>
      </w:r>
      <w:proofErr w:type="spellEnd"/>
      <w:r w:rsidR="00494441">
        <w:t xml:space="preserve">. br. </w:t>
      </w:r>
      <w:r w:rsidR="009E1B07" w:rsidRPr="0068726A">
        <w:t>St-</w:t>
      </w:r>
      <w:proofErr w:type="spellStart"/>
      <w:r w:rsidR="009E1B07" w:rsidRPr="0068726A">
        <w:t>740</w:t>
      </w:r>
      <w:proofErr w:type="spellEnd"/>
      <w:r w:rsidR="009E1B07" w:rsidRPr="0068726A">
        <w:t>/</w:t>
      </w:r>
      <w:proofErr w:type="spellStart"/>
      <w:r w:rsidR="009E1B07" w:rsidRPr="0068726A">
        <w:t>16</w:t>
      </w:r>
      <w:proofErr w:type="spellEnd"/>
      <w:r w:rsidR="00F36C4F" w:rsidRPr="0068726A">
        <w:t>-</w:t>
      </w:r>
      <w:proofErr w:type="spellStart"/>
      <w:r w:rsidR="00F36C4F" w:rsidRPr="0068726A">
        <w:t>13</w:t>
      </w:r>
      <w:proofErr w:type="spellEnd"/>
      <w:r w:rsidR="00F36C4F" w:rsidRPr="0068726A">
        <w:t xml:space="preserve"> </w:t>
      </w:r>
      <w:r w:rsidRPr="0068726A">
        <w:t xml:space="preserve">od </w:t>
      </w:r>
      <w:proofErr w:type="spellStart"/>
      <w:r w:rsidR="00F36C4F" w:rsidRPr="0068726A">
        <w:t>30</w:t>
      </w:r>
      <w:proofErr w:type="spellEnd"/>
      <w:r w:rsidRPr="0068726A">
        <w:t xml:space="preserve">. </w:t>
      </w:r>
      <w:r w:rsidR="00F36C4F" w:rsidRPr="0068726A">
        <w:t>rujna</w:t>
      </w:r>
      <w:r w:rsidRPr="0068726A">
        <w:t xml:space="preserve"> </w:t>
      </w:r>
      <w:proofErr w:type="spellStart"/>
      <w:r w:rsidRPr="0068726A">
        <w:t>2016</w:t>
      </w:r>
      <w:proofErr w:type="spellEnd"/>
      <w:r w:rsidRPr="0068726A">
        <w:t xml:space="preserve">, odredio zabilježbu otvaranja stečajnog postupka na </w:t>
      </w:r>
      <w:r w:rsidR="0068726A" w:rsidRPr="0068726A">
        <w:t xml:space="preserve">k.č.br. </w:t>
      </w:r>
      <w:proofErr w:type="spellStart"/>
      <w:r w:rsidR="0068726A" w:rsidRPr="0068726A">
        <w:t>133</w:t>
      </w:r>
      <w:proofErr w:type="spellEnd"/>
      <w:r w:rsidR="0068726A" w:rsidRPr="0068726A">
        <w:t>/</w:t>
      </w:r>
      <w:proofErr w:type="spellStart"/>
      <w:r w:rsidR="0068726A" w:rsidRPr="0068726A">
        <w:t>17</w:t>
      </w:r>
      <w:proofErr w:type="spellEnd"/>
      <w:r w:rsidR="00494441">
        <w:t xml:space="preserve"> </w:t>
      </w:r>
      <w:r w:rsidRPr="0068726A">
        <w:t xml:space="preserve">upisanoj u </w:t>
      </w:r>
      <w:proofErr w:type="spellStart"/>
      <w:r w:rsidRPr="0068726A">
        <w:t>zk.ul</w:t>
      </w:r>
      <w:proofErr w:type="spellEnd"/>
      <w:r w:rsidRPr="0068726A">
        <w:t xml:space="preserve">. </w:t>
      </w:r>
      <w:proofErr w:type="spellStart"/>
      <w:r w:rsidR="0068726A" w:rsidRPr="0068726A">
        <w:t>3465</w:t>
      </w:r>
      <w:proofErr w:type="spellEnd"/>
      <w:r w:rsidR="0068726A" w:rsidRPr="0068726A">
        <w:t xml:space="preserve"> k.o.</w:t>
      </w:r>
      <w:r w:rsidR="00494441">
        <w:t xml:space="preserve"> </w:t>
      </w:r>
      <w:proofErr w:type="spellStart"/>
      <w:r w:rsidR="00494441">
        <w:t>Peroj</w:t>
      </w:r>
      <w:proofErr w:type="spellEnd"/>
      <w:r w:rsidR="00494441">
        <w:t>.</w:t>
      </w:r>
    </w:p>
    <w:p w:rsidRDefault="003F525B" w:rsidP="00A722FF" w:rsidR="00A722FF" w:rsidRPr="0068726A">
      <w:pPr>
        <w:jc w:val="both"/>
      </w:pPr>
      <w:r>
        <w:tab/>
        <w:t xml:space="preserve">Zemljišnoknjižni odjel Općinskog suda u Puli izvršio je zabilježbu otvaranja stečajnog postupka  na nekretninama upisanima u izreci ovog zaključka. </w:t>
      </w:r>
    </w:p>
    <w:p w:rsidRDefault="00A722FF" w:rsidP="00A722FF" w:rsidR="00A722FF" w:rsidRPr="0068726A">
      <w:pPr>
        <w:widowControl w:val="false"/>
        <w:overflowPunct w:val="false"/>
        <w:autoSpaceDE w:val="false"/>
        <w:jc w:val="both"/>
      </w:pPr>
      <w:r w:rsidRPr="0068726A">
        <w:tab/>
      </w:r>
      <w:r w:rsidR="00494441">
        <w:t xml:space="preserve">Rješenjem </w:t>
      </w:r>
      <w:proofErr w:type="spellStart"/>
      <w:r w:rsidR="00494441">
        <w:t>posl</w:t>
      </w:r>
      <w:proofErr w:type="spellEnd"/>
      <w:r w:rsidR="00494441">
        <w:t xml:space="preserve">. br. </w:t>
      </w:r>
      <w:r w:rsidR="00A41C8B" w:rsidRPr="0068726A">
        <w:t>St-</w:t>
      </w:r>
      <w:proofErr w:type="spellStart"/>
      <w:r w:rsidR="00A41C8B" w:rsidRPr="0068726A">
        <w:t>740</w:t>
      </w:r>
      <w:proofErr w:type="spellEnd"/>
      <w:r w:rsidR="00A41C8B" w:rsidRPr="0068726A">
        <w:t>/</w:t>
      </w:r>
      <w:proofErr w:type="spellStart"/>
      <w:r w:rsidR="00A41C8B" w:rsidRPr="0068726A">
        <w:t>28</w:t>
      </w:r>
      <w:proofErr w:type="spellEnd"/>
      <w:r w:rsidR="00A41C8B" w:rsidRPr="0068726A">
        <w:t>-</w:t>
      </w:r>
      <w:proofErr w:type="spellStart"/>
      <w:r w:rsidR="00494441">
        <w:t>28</w:t>
      </w:r>
      <w:proofErr w:type="spellEnd"/>
      <w:r w:rsidR="00A41C8B" w:rsidRPr="0068726A">
        <w:t xml:space="preserve"> od </w:t>
      </w:r>
      <w:proofErr w:type="spellStart"/>
      <w:r w:rsidR="00A41C8B" w:rsidRPr="0068726A">
        <w:t>11</w:t>
      </w:r>
      <w:proofErr w:type="spellEnd"/>
      <w:r w:rsidR="00A41C8B" w:rsidRPr="0068726A">
        <w:t xml:space="preserve">. siječnja </w:t>
      </w:r>
      <w:proofErr w:type="spellStart"/>
      <w:r w:rsidR="00A41C8B" w:rsidRPr="0068726A">
        <w:t>2017</w:t>
      </w:r>
      <w:proofErr w:type="spellEnd"/>
      <w:r w:rsidR="00A41C8B" w:rsidRPr="0068726A">
        <w:t xml:space="preserve">. obustavljen je stečajni postupak nad dužnikom </w:t>
      </w:r>
      <w:proofErr w:type="spellStart"/>
      <w:r w:rsidR="00A41C8B" w:rsidRPr="0068726A">
        <w:t>DRAGAR</w:t>
      </w:r>
      <w:proofErr w:type="spellEnd"/>
      <w:r w:rsidR="00A41C8B" w:rsidRPr="0068726A">
        <w:t xml:space="preserve"> d.o.o. </w:t>
      </w:r>
      <w:proofErr w:type="spellStart"/>
      <w:r w:rsidR="00A41C8B" w:rsidRPr="0068726A">
        <w:t>Barbariga</w:t>
      </w:r>
      <w:proofErr w:type="spellEnd"/>
      <w:r w:rsidRPr="0068726A">
        <w:t xml:space="preserve">, </w:t>
      </w:r>
      <w:r w:rsidR="00A41C8B" w:rsidRPr="0068726A">
        <w:t xml:space="preserve">pa je stoga valjalo </w:t>
      </w:r>
      <w:r w:rsidRPr="0068726A">
        <w:t xml:space="preserve">donijeti rješenje o brisanju zabilježbe otvaranja stečajnog postupka nad dužnikom </w:t>
      </w:r>
      <w:r w:rsidR="00C865CF" w:rsidRPr="0068726A">
        <w:t>na nekretninama u njegovom vlasništvu</w:t>
      </w:r>
      <w:r w:rsidRPr="0068726A">
        <w:t xml:space="preserve">. </w:t>
      </w:r>
    </w:p>
    <w:p w:rsidRDefault="00A722FF" w:rsidP="00A722FF" w:rsidR="00A722FF" w:rsidRPr="0068726A">
      <w:pPr>
        <w:widowControl w:val="false"/>
        <w:overflowPunct w:val="false"/>
        <w:autoSpaceDE w:val="false"/>
        <w:jc w:val="both"/>
      </w:pPr>
    </w:p>
    <w:p w:rsidRDefault="00A722FF" w:rsidP="00A722FF" w:rsidR="00A722FF" w:rsidRPr="0068726A">
      <w:pPr>
        <w:jc w:val="both"/>
      </w:pPr>
      <w:r w:rsidRPr="0068726A">
        <w:tab/>
        <w:t xml:space="preserve">Slijedom navedenog, valjalo je odlučiti kao u izreci. </w:t>
      </w:r>
    </w:p>
    <w:p w:rsidRDefault="00A722FF" w:rsidP="00A722FF" w:rsidR="00A722FF" w:rsidRPr="0068726A">
      <w:pPr>
        <w:jc w:val="both"/>
      </w:pPr>
    </w:p>
    <w:p w:rsidRDefault="00A722FF" w:rsidP="00A722FF" w:rsidR="00A722FF" w:rsidRPr="0068726A">
      <w:pPr>
        <w:jc w:val="center"/>
      </w:pPr>
      <w:r w:rsidRPr="0068726A">
        <w:t xml:space="preserve">U Pazinu, </w:t>
      </w:r>
      <w:proofErr w:type="spellStart"/>
      <w:r w:rsidR="009656DD">
        <w:t>17</w:t>
      </w:r>
      <w:proofErr w:type="spellEnd"/>
      <w:r w:rsidR="009656DD">
        <w:t>. srpnja</w:t>
      </w:r>
      <w:r w:rsidR="00C865CF" w:rsidRPr="0068726A">
        <w:t xml:space="preserve"> </w:t>
      </w:r>
      <w:proofErr w:type="spellStart"/>
      <w:r w:rsidRPr="0068726A">
        <w:t>201</w:t>
      </w:r>
      <w:r w:rsidR="00C865CF" w:rsidRPr="0068726A">
        <w:t>8</w:t>
      </w:r>
      <w:proofErr w:type="spellEnd"/>
      <w:r w:rsidRPr="0068726A">
        <w:t xml:space="preserve">. </w:t>
      </w:r>
    </w:p>
    <w:p w:rsidRDefault="00A722FF" w:rsidP="00A722FF" w:rsidR="00A722FF" w:rsidRPr="0068726A">
      <w:pPr>
        <w:jc w:val="center"/>
      </w:pPr>
    </w:p>
    <w:p w:rsidRDefault="00A722FF" w:rsidP="00A722FF" w:rsidR="00A722FF" w:rsidRPr="0068726A">
      <w:pPr>
        <w:jc w:val="both"/>
      </w:pPr>
      <w:r w:rsidRPr="0068726A">
        <w:tab/>
      </w:r>
      <w:r w:rsidRPr="0068726A">
        <w:tab/>
      </w:r>
      <w:r w:rsidRPr="0068726A">
        <w:tab/>
      </w:r>
      <w:r w:rsidRPr="0068726A">
        <w:tab/>
      </w:r>
      <w:r w:rsidRPr="0068726A">
        <w:tab/>
      </w:r>
      <w:r w:rsidRPr="0068726A">
        <w:tab/>
      </w:r>
      <w:r w:rsidRPr="0068726A">
        <w:tab/>
      </w:r>
      <w:r w:rsidRPr="0068726A">
        <w:tab/>
      </w:r>
      <w:r w:rsidRPr="0068726A">
        <w:tab/>
      </w:r>
      <w:r w:rsidRPr="0068726A">
        <w:tab/>
        <w:t>Sudac</w:t>
      </w:r>
    </w:p>
    <w:p w:rsidRDefault="00A722FF" w:rsidP="00A722FF" w:rsidR="00A722FF" w:rsidRPr="0068726A">
      <w:pPr>
        <w:jc w:val="both"/>
      </w:pPr>
      <w:r w:rsidRPr="0068726A">
        <w:tab/>
      </w:r>
      <w:r w:rsidRPr="0068726A">
        <w:tab/>
      </w:r>
      <w:r w:rsidRPr="0068726A">
        <w:tab/>
      </w:r>
      <w:r w:rsidRPr="0068726A">
        <w:tab/>
      </w:r>
      <w:r w:rsidRPr="0068726A">
        <w:tab/>
      </w:r>
      <w:r w:rsidRPr="0068726A">
        <w:tab/>
      </w:r>
      <w:r w:rsidRPr="0068726A">
        <w:tab/>
      </w:r>
      <w:r w:rsidRPr="0068726A">
        <w:tab/>
      </w:r>
      <w:r w:rsidRPr="0068726A">
        <w:tab/>
        <w:t xml:space="preserve">      Damir Rabar</w:t>
      </w:r>
    </w:p>
    <w:p w:rsidRDefault="00A722FF" w:rsidP="00A722FF" w:rsidR="00A722FF" w:rsidRPr="0068726A">
      <w:pPr>
        <w:jc w:val="both"/>
      </w:pPr>
    </w:p>
    <w:p w:rsidRDefault="00494441" w:rsidP="00494441" w:rsidR="00494441" w:rsidRPr="000E039C">
      <w:pPr>
        <w:jc w:val="both"/>
      </w:pPr>
      <w:r w:rsidRPr="000E039C">
        <w:t>UPUTA O PRAVNOM LIJEKU:</w:t>
      </w:r>
    </w:p>
    <w:p w:rsidRDefault="00494441" w:rsidP="00494441" w:rsidR="00494441" w:rsidRPr="000E039C">
      <w:pPr>
        <w:ind w:firstLine="567"/>
        <w:jc w:val="both"/>
      </w:pPr>
      <w:r w:rsidRPr="000E039C">
        <w:tab/>
        <w:t xml:space="preserve">Protiv zaključka nisu dopušteni pravni lijekovi. </w:t>
      </w:r>
    </w:p>
    <w:p w:rsidRDefault="00A722FF" w:rsidP="00A722FF" w:rsidR="00A722FF" w:rsidRPr="0068726A">
      <w:pPr>
        <w:jc w:val="both"/>
      </w:pPr>
    </w:p>
    <w:p w:rsidRDefault="00A722FF" w:rsidP="00A722FF" w:rsidR="00A722FF">
      <w:pPr>
        <w:jc w:val="both"/>
      </w:pPr>
      <w:r w:rsidRPr="00424AD8">
        <w:t>DNA</w:t>
      </w:r>
    </w:p>
    <w:p w:rsidRDefault="008D660B" w:rsidP="008D660B" w:rsidR="008D660B" w:rsidRPr="00424AD8">
      <w:pPr>
        <w:numPr>
          <w:ilvl w:val="0"/>
          <w:numId w:val="2"/>
        </w:numPr>
        <w:jc w:val="both"/>
      </w:pPr>
      <w:r w:rsidRPr="00424AD8">
        <w:t>e-oglasna ploča suda (8 dana).</w:t>
      </w:r>
    </w:p>
    <w:p w:rsidRDefault="006941B6" w:rsidP="006941B6" w:rsidR="006941B6">
      <w:pPr>
        <w:numPr>
          <w:ilvl w:val="0"/>
          <w:numId w:val="2"/>
        </w:numPr>
        <w:jc w:val="both"/>
      </w:pPr>
      <w:r w:rsidRPr="00424AD8">
        <w:t xml:space="preserve">dužniku </w:t>
      </w:r>
      <w:proofErr w:type="spellStart"/>
      <w:r w:rsidR="008D660B" w:rsidRPr="0068726A">
        <w:t>DRAGAR</w:t>
      </w:r>
      <w:proofErr w:type="spellEnd"/>
      <w:r w:rsidR="008D660B" w:rsidRPr="0068726A">
        <w:t xml:space="preserve"> d.o.o. </w:t>
      </w:r>
      <w:proofErr w:type="spellStart"/>
      <w:r w:rsidR="008D660B" w:rsidRPr="0068726A">
        <w:t>Barbariga</w:t>
      </w:r>
      <w:proofErr w:type="spellEnd"/>
      <w:r w:rsidR="008D660B" w:rsidRPr="0068726A">
        <w:t xml:space="preserve">, Ulica Lavanda </w:t>
      </w:r>
      <w:proofErr w:type="spellStart"/>
      <w:r w:rsidR="008D660B" w:rsidRPr="0068726A">
        <w:t>1039</w:t>
      </w:r>
      <w:proofErr w:type="spellEnd"/>
    </w:p>
    <w:p w:rsidRDefault="008D660B" w:rsidP="006941B6" w:rsidR="008D660B" w:rsidRPr="00424AD8">
      <w:pPr>
        <w:numPr>
          <w:ilvl w:val="0"/>
          <w:numId w:val="2"/>
        </w:numPr>
        <w:jc w:val="both"/>
      </w:pPr>
      <w:proofErr w:type="spellStart"/>
      <w:r>
        <w:t>ŽDO</w:t>
      </w:r>
      <w:proofErr w:type="spellEnd"/>
      <w:r>
        <w:t xml:space="preserve"> Pula, Rovinjska </w:t>
      </w:r>
      <w:proofErr w:type="spellStart"/>
      <w:r>
        <w:t>2a</w:t>
      </w:r>
      <w:proofErr w:type="spellEnd"/>
    </w:p>
    <w:p w:rsidRDefault="004B26FD" w:rsidP="004B26FD" w:rsidR="004B26FD" w:rsidRPr="00424AD8">
      <w:pPr>
        <w:numPr>
          <w:ilvl w:val="0"/>
          <w:numId w:val="2"/>
        </w:numPr>
        <w:jc w:val="both"/>
      </w:pPr>
      <w:r w:rsidRPr="00424AD8">
        <w:t xml:space="preserve">ranijem stečajnom upravitelju Borisu </w:t>
      </w:r>
      <w:proofErr w:type="spellStart"/>
      <w:r w:rsidRPr="00424AD8">
        <w:t>Debeliću</w:t>
      </w:r>
      <w:proofErr w:type="spellEnd"/>
      <w:r w:rsidR="008D660B">
        <w:t xml:space="preserve">, Rijeka, </w:t>
      </w:r>
      <w:proofErr w:type="spellStart"/>
      <w:r w:rsidR="008D660B">
        <w:t>Rastočine</w:t>
      </w:r>
      <w:proofErr w:type="spellEnd"/>
      <w:r w:rsidR="008D660B">
        <w:t xml:space="preserve"> 3</w:t>
      </w:r>
    </w:p>
    <w:p w:rsidRDefault="00424AD8" w:rsidP="00A722FF" w:rsidR="00A722FF" w:rsidRPr="00424AD8">
      <w:pPr>
        <w:numPr>
          <w:ilvl w:val="0"/>
          <w:numId w:val="3"/>
        </w:numPr>
        <w:jc w:val="both"/>
      </w:pPr>
      <w:proofErr w:type="spellStart"/>
      <w:r>
        <w:t>z.k</w:t>
      </w:r>
      <w:proofErr w:type="spellEnd"/>
      <w:r>
        <w:t xml:space="preserve">. odjelu OS u Puli, </w:t>
      </w:r>
      <w:proofErr w:type="spellStart"/>
      <w:r w:rsidR="009656DD">
        <w:t>Kranjčevićeva</w:t>
      </w:r>
      <w:proofErr w:type="spellEnd"/>
      <w:r w:rsidR="009656DD">
        <w:t xml:space="preserve"> 8.</w:t>
      </w:r>
    </w:p>
    <w:sectPr w:rsidSect="008037E0" w:rsidR="00A722FF" w:rsidRPr="00424AD8">
      <w:pgSz w:h="16838" w:w="11906"/>
      <w:pgMar w:gutter="0" w:footer="709" w:header="709" w:left="1418" w:bottom="1134" w:right="1418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B0743"/>
    <w:multiLevelType w:val="hybridMultilevel"/>
    <w:tmpl w:val="A9A6F46C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2EA06DD9"/>
    <w:multiLevelType w:val="hybridMultilevel"/>
    <w:tmpl w:val="348E806A"/>
    <w:lvl w:tplc="5D76EF1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4566EDC0" w:ilvl="1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25B5EDE"/>
    <w:multiLevelType w:val="hybridMultilevel"/>
    <w:tmpl w:val="4B38F07C"/>
    <w:lvl w:tplc="4566EDC0"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  <w:lvl w:tplc="4566EDC0"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722FF"/>
    <w:rsid w:val="000E0324"/>
    <w:rsid w:val="002935CF"/>
    <w:rsid w:val="002D3822"/>
    <w:rsid w:val="003F525B"/>
    <w:rsid w:val="00424AD8"/>
    <w:rsid w:val="00494441"/>
    <w:rsid w:val="004B26FD"/>
    <w:rsid w:val="0068726A"/>
    <w:rsid w:val="006941B6"/>
    <w:rsid w:val="008037E0"/>
    <w:rsid w:val="00875DEE"/>
    <w:rsid w:val="008D660B"/>
    <w:rsid w:val="009656DD"/>
    <w:rsid w:val="009E1B07"/>
    <w:rsid w:val="00A41C8B"/>
    <w:rsid w:val="00A722FF"/>
    <w:rsid w:val="00C21C59"/>
    <w:rsid w:val="00C865CF"/>
    <w:rsid w:val="00D1055B"/>
    <w:rsid w:val="00EB7624"/>
    <w:rsid w:val="00F36C4F"/>
    <w:rsid w:val="00FC2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22F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jc w:val="both"/>
    </w:pPr>
    <w:rPr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22F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22F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05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05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05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05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05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22F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jc w:val="both"/>
    </w:pPr>
    <w:rPr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22F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22F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05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05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05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05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05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4628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740</izvorni_sadrzaj>
    <derivirana_varijabla naziv="DomainObject.Predmet.Broj_1">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18. lipnja 2018.</izvorni_sadrzaj>
    <derivirana_varijabla naziv="DomainObject.Predmet.DatumArhiviranja_1">18. lipnja 2018.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siječnja 2017.</izvorni_sadrzaj>
    <derivirana_varijabla naziv="DomainObject.Predmet.DatumRjesavanja_1">12. siječnja 2017.</derivirana_varijabla>
  </DomainObject.Predmet.DatumRjesavanja>
  <DomainObject.Predmet.DatumRokaCuvanja>
    <izvorni_sadrzaj>31. prosinca 2027.</izvorni_sadrzaj>
    <derivirana_varijabla naziv="DomainObject.Predmet.DatumRokaCuvanja_1">31. prosinca 2027.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18. lipnja 2018.</izvorni_sadrzaj>
    <derivirana_varijabla naziv="DomainObject.Predmet.DatumZatvaranja_1">18. lipnja 2018.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hr.ibm.icms.common.model.sluzbeneosobe.Referada@28b828b8[id=5803, dbStatus=null, naziv=Referada 1, oznaka=null, sudac=null] &lt;-hr.ibm.icms.common.model.sluzbeneosobe.Referada@28b828b8[status dodjele: =false]</izvorni_sadrzaj>
    <derivirana_varijabla naziv="DomainObject.Predmet.MjestoCuvanja_1">hr.ibm.icms.common.model.sluzbeneosobe.Referada@28b828b8[id=5803, dbStatus=null, naziv=Referada 1, oznaka=null, sudac=null] &lt;-hr.ibm.icms.common.model.sluzbeneosobe.Referada@28b828b8[status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St-740/2016</izvorni_sadrzaj>
    <derivirana_varijabla naziv="DomainObject.Predmet.OznakaBroj_1">St-740/2016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Damir</izvorni_sadrzaj>
    <derivirana_varijabla naziv="DomainObject.Predmet.PredmetRijesio.Ime_1">Damir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Rabar</izvorni_sadrzaj>
    <derivirana_varijabla naziv="DomainObject.Predmet.PredmetRijesio.Prezime_1">Rabar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DRAGAR d. o. o. BARBARIGA</izvorni_sadrzaj>
    <derivirana_varijabla naziv="DomainObject.Predmet.ProtustrankaFormated_1">  DRAGAR d. o. o. BARBARIGA</derivirana_varijabla>
  </DomainObject.Predmet.ProtustrankaFormated>
  <DomainObject.Predmet.ProtustrankaFormatedOIB>
    <izvorni_sadrzaj>  DRAGAR d. o. o. BARBARIGA, OIB 18422544564</izvorni_sadrzaj>
    <derivirana_varijabla naziv="DomainObject.Predmet.ProtustrankaFormatedOIB_1">  DRAGAR d. o. o. BARBARIGA, OIB 18422544564</derivirana_varijabla>
  </DomainObject.Predmet.ProtustrankaFormatedOIB>
  <DomainObject.Predmet.ProtustrankaFormatedWithAdress>
    <izvorni_sadrzaj> DRAGAR d. o. o. BARBARIGA, Ulica Lavanda 1039, 52100 Vodnjan</izvorni_sadrzaj>
    <derivirana_varijabla naziv="DomainObject.Predmet.ProtustrankaFormatedWithAdress_1"> DRAGAR d. o. o. BARBARIGA, Ulica Lavanda 1039, 52100 Vodnjan</derivirana_varijabla>
  </DomainObject.Predmet.ProtustrankaFormatedWithAdress>
  <DomainObject.Predmet.ProtustrankaFormatedWithAdressOIB>
    <izvorni_sadrzaj> DRAGAR d. o. o. BARBARIGA, OIB 18422544564, Ulica Lavanda 1039, 52100 Vodnjan</izvorni_sadrzaj>
    <derivirana_varijabla naziv="DomainObject.Predmet.ProtustrankaFormatedWithAdressOIB_1"> DRAGAR d. o. o. BARBARIGA, OIB 18422544564, Ulica Lavanda 1039, 52100 Vodnjan</derivirana_varijabla>
  </DomainObject.Predmet.ProtustrankaFormatedWithAdressOIB>
  <DomainObject.Predmet.ProtustrankaWithAdress>
    <izvorni_sadrzaj>DRAGAR d. o. o. BARBARIGA Ulica Lavanda 1039, 52100 Vodnjan</izvorni_sadrzaj>
    <derivirana_varijabla naziv="DomainObject.Predmet.ProtustrankaWithAdress_1">DRAGAR d. o. o. BARBARIGA Ulica Lavanda 1039, 52100 Vodnjan</derivirana_varijabla>
  </DomainObject.Predmet.ProtustrankaWithAdress>
  <DomainObject.Predmet.ProtustrankaWithAdressOIB>
    <izvorni_sadrzaj>DRAGAR d. o. o. BARBARIGA, OIB 18422544564, Ulica Lavanda 1039, 52100 Vodnjan</izvorni_sadrzaj>
    <derivirana_varijabla naziv="DomainObject.Predmet.ProtustrankaWithAdressOIB_1">DRAGAR d. o. o. BARBARIGA, OIB 18422544564, Ulica Lavanda 1039, 52100 Vodnjan</derivirana_varijabla>
  </DomainObject.Predmet.ProtustrankaWithAdressOIB>
  <DomainObject.Predmet.ProtustrankaNazivFormated>
    <izvorni_sadrzaj>DRAGAR d. o. o. BARBARIGA</izvorni_sadrzaj>
    <derivirana_varijabla naziv="DomainObject.Predmet.ProtustrankaNazivFormated_1">DRAGAR d. o. o. BARBARIGA</derivirana_varijabla>
  </DomainObject.Predmet.ProtustrankaNazivFormated>
  <DomainObject.Predmet.ProtustrankaNazivFormatedOIB>
    <izvorni_sadrzaj>DRAGAR d. o. o. BARBARIGA, OIB 18422544564</izvorni_sadrzaj>
    <derivirana_varijabla naziv="DomainObject.Predmet.ProtustrankaNazivFormatedOIB_1">DRAGAR d. o. o. BARBARIGA, OIB 18422544564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i Lika zastupanog po punomoćniku ŽDO PULA</izvorni_sadrzaj>
    <derivirana_varijabla naziv="DomainObject.Predmet.StrankaFormated_1">  REPUBLIKA HRVATSKA, Ministarstvo financija, Porezna uprava, Područni ured Istra, Primorje, Gorski kotar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i Lika, OIB 52634238587 zastupanog po punomoćniku ŽDO PULA</izvorni_sadrzaj>
    <derivirana_varijabla naziv="DomainObject.Predmet.StrankaFormatedOIB_1">  REPUBLIKA HRVATSKA, Ministarstvo financija, Porezna uprava, Područni ured Istra, Primorje, Gorski kotar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i Lika, M. B. Rašana 2/4, 52000 Pazin zastupanog po punomoćniku ŽDO PULA</izvorni_sadrzaj>
    <derivirana_varijabla naziv="DomainObject.Predmet.StrankaFormatedWithAdress_1"> REPUBLIKA HRVATSKA, Ministarstvo financija, Porezna uprava, Područni ured Istra, Primorje, Gorski kotar i Lika, M. B. Rašana 2/4, 52000 Pazin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i Lika, OIB 52634238587, M. B. Rašana 2/4, 52000 Pazin zastupanog po punomoćniku ŽDO PULA</izvorni_sadrzaj>
    <derivirana_varijabla naziv="DomainObject.Predmet.StrankaFormatedWithAdressOIB_1"> REPUBLIKA HRVATSKA, Ministarstvo financija, Porezna uprava, Područni ured Istra, Primorje, Gorski kotar i Lika, OIB 52634238587, M. B. Rašana 2/4, 52000 Pazin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i Lika M. B. Rašana 2/4,52000 Pazin</izvorni_sadrzaj>
    <derivirana_varijabla naziv="DomainObject.Predmet.StrankaWithAdress_1">REPUBLIKA HRVATSKA, Ministarstvo financija, Porezna uprava, Područni ured Istra, Primorje, Gorski kotar i Lika M. B. Rašana 2/4,52000 Pazin</derivirana_varijabla>
  </DomainObject.Predmet.StrankaWithAdress>
  <DomainObject.Predmet.StrankaWithAdressOIB>
    <izvorni_sadrzaj>REPUBLIKA HRVATSKA, Ministarstvo financija, Porezna uprava, Područni ured Istra, Primorje, Gorski kotar i Lika, OIB 52634238587, M. B. Rašana 2/4,52000 Pazin</izvorni_sadrzaj>
    <derivirana_varijabla naziv="DomainObject.Predmet.StrankaWithAdressOIB_1">REPUBLIKA HRVATSKA, Ministarstvo financija, Porezna uprava, Područni ured Istra, Primorje, Gorski kotar i Lika, OIB 52634238587, M. B. Rašana 2/4,52000 Pazin</derivirana_varijabla>
  </DomainObject.Predmet.StrankaWithAdressOIB>
  <DomainObject.Predmet.StrankaNazivFormated>
    <izvorni_sadrzaj>REPUBLIKA HRVATSKA, Ministarstvo financija, Porezna uprava, Područni ured Istra, Primorje, Gorski kotar i Lika</izvorni_sadrzaj>
    <derivirana_varijabla naziv="DomainObject.Predmet.StrankaNazivFormated_1">REPUBLIKA HRVATSKA, Ministarstvo financija, Porezna uprava, Područni ured Istra, Primorje, Gorski kotar i Lika</derivirana_varijabla>
  </DomainObject.Predmet.StrankaNazivFormated>
  <DomainObject.Predmet.StrankaNazivFormatedOIB>
    <izvorni_sadrzaj>REPUBLIKA HRVATSKA, Ministarstvo financija, Porezna uprava, Područni ured Istra, Primorje, Gorski kotar i Lika, OIB 52634238587</izvorni_sadrzaj>
    <derivirana_varijabla naziv="DomainObject.Predmet.StrankaNazivFormatedOIB_1">REPUBLIKA HRVATSKA, Ministarstvo financija, Porezna uprava, Područni ured Istra, Primorje, Gorski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8847.40</izvorni_sadrzaj>
    <derivirana_varijabla naziv="DomainObject.Predmet.TrenutnaVrijednost_1">8847.40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i Lika zastupanog po punomoćniku ŽDO PULA</item>
    </izvorni_sadrzaj>
    <derivirana_varijabla naziv="DomainObject.Predmet.StrankaListFormated_1">
      <item>REPUBLIKA HRVATSKA, Ministarstvo financija, Porezna uprava, Područni ured Istra, Primorje, Gorski kotar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i Lika, M. B. Rašana 2/4, 52000 Pazin zastupanog po punomoćniku ŽDO PULA</item>
    </izvorni_sadrzaj>
    <derivirana_varijabla naziv="DomainObject.Predmet.StrankaListFormatedWithAdress_1">
      <item>REPUBLIKA HRVATSKA, Ministarstvo financija, Porezna uprava, Područni ured Istra, Primorje, Gorski kotar i Lika, M. B. Rašana 2/4, 52000 Pazin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i Lika, OIB 52634238587, M. B. Rašana 2/4, 52000 Pazin zastupanog po punomoćniku ŽDO PULA</item>
    </izvorni_sadrzaj>
    <derivirana_varijabla naziv="DomainObject.Predmet.StrankaListFormatedWithAdressOIB_1">
      <item>REPUBLIKA HRVATSKA, Ministarstvo financija, Porezna uprava, Područni ured Istra, Primorje, Gorski kotar i Lika, OIB 52634238587, M. B. Rašana 2/4, 52000 Pazin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i Lika</item>
    </izvorni_sadrzaj>
    <derivirana_varijabla naziv="DomainObject.Predmet.StrankaListNazivFormated_1">
      <item>REPUBLIKA HRVATSKA, Ministarstvo financija, Porezna uprava, Područni ured Istra, Primorje, Gorski kotar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i Lika, OIB 52634238587</item>
    </izvorni_sadrzaj>
    <derivirana_varijabla naziv="DomainObject.Predmet.StrankaListNazivFormatedOIB_1">
      <item>REPUBLIKA HRVATSKA, Ministarstvo financija, Porezna uprava, Područni ured Istra, Primorje, Gorski kotar i Lika, OIB 52634238587</item>
    </derivirana_varijabla>
  </DomainObject.Predmet.StrankaListNazivFormatedOIB>
  <DomainObject.Predmet.ProtuStrankaListFormated>
    <izvorni_sadrzaj>
      <item>DRAGAR d. o. o. BARBARIGA</item>
    </izvorni_sadrzaj>
    <derivirana_varijabla naziv="DomainObject.Predmet.ProtuStrankaListFormated_1">
      <item>DRAGAR d. o. o. BARBARIGA</item>
    </derivirana_varijabla>
  </DomainObject.Predmet.ProtuStrankaListFormated>
  <DomainObject.Predmet.ProtuStrankaListFormatedOIB>
    <izvorni_sadrzaj>
      <item>DRAGAR d. o. o. BARBARIGA, OIB 18422544564</item>
    </izvorni_sadrzaj>
    <derivirana_varijabla naziv="DomainObject.Predmet.ProtuStrankaListFormatedOIB_1">
      <item>DRAGAR d. o. o. BARBARIGA, OIB 18422544564</item>
    </derivirana_varijabla>
  </DomainObject.Predmet.ProtuStrankaListFormatedOIB>
  <DomainObject.Predmet.ProtuStrankaListFormatedWithAdress>
    <izvorni_sadrzaj>
      <item>DRAGAR d. o. o. BARBARIGA, Ulica Lavanda 1039, 52100 Vodnjan</item>
    </izvorni_sadrzaj>
    <derivirana_varijabla naziv="DomainObject.Predmet.ProtuStrankaListFormatedWithAdress_1">
      <item>DRAGAR d. o. o. BARBARIGA, Ulica Lavanda 1039, 52100 Vodnjan</item>
    </derivirana_varijabla>
  </DomainObject.Predmet.ProtuStrankaListFormatedWithAdress>
  <DomainObject.Predmet.ProtuStrankaListFormatedWithAdressOIB>
    <izvorni_sadrzaj>
      <item>DRAGAR d. o. o. BARBARIGA, OIB 18422544564, Ulica Lavanda 1039, 52100 Vodnjan</item>
    </izvorni_sadrzaj>
    <derivirana_varijabla naziv="DomainObject.Predmet.ProtuStrankaListFormatedWithAdressOIB_1">
      <item>DRAGAR d. o. o. BARBARIGA, OIB 18422544564, Ulica Lavanda 1039, 52100 Vodnjan</item>
    </derivirana_varijabla>
  </DomainObject.Predmet.ProtuStrankaListFormatedWithAdressOIB>
  <DomainObject.Predmet.ProtuStrankaListNazivFormated>
    <izvorni_sadrzaj>
      <item>DRAGAR d. o. o. BARBARIGA</item>
    </izvorni_sadrzaj>
    <derivirana_varijabla naziv="DomainObject.Predmet.ProtuStrankaListNazivFormated_1">
      <item>DRAGAR d. o. o. BARBARIGA</item>
    </derivirana_varijabla>
  </DomainObject.Predmet.ProtuStrankaListNazivFormated>
  <DomainObject.Predmet.ProtuStrankaListNazivFormatedOIB>
    <izvorni_sadrzaj>
      <item>DRAGAR d. o. o. BARBARIGA, OIB 18422544564</item>
    </izvorni_sadrzaj>
    <derivirana_varijabla naziv="DomainObject.Predmet.ProtuStrankaListNazivFormatedOIB_1">
      <item>DRAGAR d. o. o. BARBARIGA, OIB 18422544564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i Lika</item>
    </izvorni_sadrzaj>
    <derivirana_varijabla naziv="DomainObject.Predmet.OstaliListFormated_1">
      <item>ŽDO PULA punomoćnik sudionika u postupku REPUBLIKA HRVATSKA, Ministarstvo financija, Porezna uprava, Područni ured Istra, Primorje, Gorski kotar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i Lika</item>
    </izvorni_sadrzaj>
    <derivirana_varijabla naziv="DomainObject.Predmet.OstaliListFormatedOIB_1">
      <item>ŽDO PULA punomoćnik sudionika u postupku REPUBLIKA HRVATSKA, Ministarstvo financija, Porezna uprava, Područni ured Istra, Primorje, Gorski kotar i Lika</item>
    </derivirana_varijabla>
  </DomainObject.Predmet.OstaliListFormatedOIB>
  <DomainObject.Predmet.OstaliListFormatedWithAdress>
    <izvorni_sadrzaj>
      <item>ŽDO PULA, Kranjčevićeva 8, 52100 Pula punomoćnik sudionika u postupku REPUBLIKA HRVATSKA, Ministarstvo financija, Porezna uprava, Područni ured Istra, Primorje, Gorski kotar i Lika</item>
    </izvorni_sadrzaj>
    <derivirana_varijabla naziv="DomainObject.Predmet.OstaliListFormatedWithAdress_1">
      <item>ŽDO PULA, Kranjčevićeva 8, 52100 Pula punomoćnik sudionika u postupku REPUBLIKA HRVATSKA, Ministarstvo financija, Porezna uprava, Područni ured Istra, Primorje, Gorski kotar i Lika</item>
    </derivirana_varijabla>
  </DomainObject.Predmet.OstaliListFormatedWithAdress>
  <DomainObject.Predmet.OstaliListFormatedWithAdressOIB>
    <izvorni_sadrzaj>
      <item>ŽDO PULA, Kranjčevićeva 8, 52100 Pula punomoćnik sudionika u postupku REPUBLIKA HRVATSKA, Ministarstvo financija, Porezna uprava, Područni ured Istra, Primorje, Gorski kotar i Lika</item>
    </izvorni_sadrzaj>
    <derivirana_varijabla naziv="DomainObject.Predmet.OstaliListFormatedWithAdressOIB_1">
      <item>ŽDO PULA, Kranjčevićeva 8, 52100 Pula punomoćnik sudionika u postupku REPUBLIKA HRVATSKA, Ministarstvo financija, Porezna uprava, Područni ured Istra, Primorje, Gorski kotar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i Lika</izvorni_sadrzaj>
    <derivirana_varijabla naziv="DomainObject.Predmet.StrankaIDrugi_1">REPUBLIKA HRVATSKA, Ministarstvo financija, Porezna uprava, Područni ured Istra, Primorje, Gorski kotar i Lika</derivirana_varijabla>
  </DomainObject.Predmet.StrankaIDrugi>
  <DomainObject.Predmet.ProtustrankaIDrugi>
    <izvorni_sadrzaj>DRAGAR d. o. o. BARBARIGA</izvorni_sadrzaj>
    <derivirana_varijabla naziv="DomainObject.Predmet.ProtustrankaIDrugi_1">DRAGAR d. o. o. BARBARIGA</derivirana_varijabla>
  </DomainObject.Predmet.ProtustrankaIDrugi>
  <DomainObject.Predmet.StrankaIDrugiAdressOIB>
    <izvorni_sadrzaj>REPUBLIKA HRVATSKA, Ministarstvo financija, Porezna uprava, Područni ured Istra, Primorje, Gorski kotar i Lika, OIB 52634238587, M. B. Rašana 2/4, 52000 Pazin</izvorni_sadrzaj>
    <derivirana_varijabla naziv="DomainObject.Predmet.StrankaIDrugiAdressOIB_1">REPUBLIKA HRVATSKA, Ministarstvo financija, Porezna uprava, Područni ured Istra, Primorje, Gorski kotar i Lika, OIB 52634238587, M. B. Rašana 2/4, 52000 Pazin</derivirana_varijabla>
  </DomainObject.Predmet.StrankaIDrugiAdressOIB>
  <DomainObject.Predmet.ProtustrankaIDrugiAdressOIB>
    <izvorni_sadrzaj>DRAGAR d. o. o. BARBARIGA, OIB 18422544564, Ulica Lavanda 1039, 52100 Vodnjan</izvorni_sadrzaj>
    <derivirana_varijabla naziv="DomainObject.Predmet.ProtustrankaIDrugiAdressOIB_1">DRAGAR d. o. o. BARBARIGA, OIB 18422544564, Ulica Lavanda 1039,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siječnja 2017.</izvorni_sadrzaj>
    <derivirana_varijabla naziv="DomainObject.Predmet.OdlukaRjesenje.DatumDonosenjaOdluke_1">11. siječnja 2017.</derivirana_varijabla>
  </DomainObject.Predmet.OdlukaRjesenje.DatumDonosenjaOdluke>
  <DomainObject.Predmet.OdlukaRjesenje.DatumPravomocnosti>
    <izvorni_sadrzaj>21. veljače 2017.</izvorni_sadrzaj>
    <derivirana_varijabla naziv="DomainObject.Predmet.OdlukaRjesenje.DatumPravomocnosti_1">21. veljače 2017.</derivirana_varijabla>
  </DomainObject.Predmet.OdlukaRjesenje.DatumPravomocnosti>
  <DomainObject.Predmet.OdlukaRjesenje.Oznaka>
    <izvorni_sadrzaj>St-740/2016-28</izvorni_sadrzaj>
    <derivirana_varijabla naziv="DomainObject.Predmet.OdlukaRjesenje.Oznaka_1">St-740/2016-28</derivirana_varijabla>
  </DomainObject.Predmet.OdlukaRjesenje.Oznaka>
  <DomainObject.Predmet.SudioniciListNaziv>
    <izvorni_sadrzaj>
      <item>DRAGAR d. o. o. BARBARIGA</item>
      <item>ŽDO PULA</item>
      <item>REPUBLIKA HRVATSKA, Ministarstvo financija, Porezna uprava, Područni ured Istra, Primorje, Gorski kotar i Lika</item>
    </izvorni_sadrzaj>
    <derivirana_varijabla naziv="DomainObject.Predmet.SudioniciListNaziv_1">
      <item>DRAGAR d. o. o. BARBARIGA</item>
      <item>ŽDO PULA</item>
      <item>REPUBLIKA HRVATSKA, Ministarstvo financija, Porezna uprava, Područni ured Istra, Primorje, Gorski kotar i Lika</item>
    </derivirana_varijabla>
  </DomainObject.Predmet.SudioniciListNaziv>
  <DomainObject.Predmet.SudioniciListAdressOIB>
    <izvorni_sadrzaj>
      <item>DRAGAR d. o. o. BARBARIGA, OIB 18422544564, Ulica Lavanda 1039,52100 Vodnjan</item>
      <item>ŽDO PULA, Kranjčevićeva 8,52100 Pula</item>
      <item>REPUBLIKA HRVATSKA, Ministarstvo financija, Porezna uprava, Područni ured Istra, Primorje, Gorski kotar i Lika, OIB 52634238587, M. B. Rašana 2/4,52000 Pazin</item>
    </izvorni_sadrzaj>
    <derivirana_varijabla naziv="DomainObject.Predmet.SudioniciListAdressOIB_1">
      <item>DRAGAR d. o. o. BARBARIGA, OIB 18422544564, Ulica Lavanda 1039,52100 Vodnjan</item>
      <item>ŽDO PULA, Kranjčevićeva 8,52100 Pula</item>
      <item>REPUBLIKA HRVATSKA, Ministarstvo financija, Porezna uprava, Područni ured Istra, Primorje, Gorski kotar i Lika, OIB 52634238587, M. B. Rašana 2/4,52000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18422544564</item>
      <item>, OIB null</item>
      <item>, OIB 52634238587</item>
    </izvorni_sadrzaj>
    <derivirana_varijabla naziv="DomainObject.Predmet.SudioniciListNazivOIB_1">
      <item>, OIB 18422544564</item>
      <item>, OIB null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282</properties:Words>
  <properties:Characters>1436</properties:Characters>
  <properties:Lines>49</properties:Lines>
  <properties:Paragraphs>26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2018-07-16T12:53:00Z</dcterms:created>
  <dc:creator>Damir Rabar</dc:creator>
  <cp:lastModifiedBy>Lorena Paris Aničić</cp:lastModifiedBy>
  <cp:lastPrinted>2018-05-28T12:10:00Z</cp:lastPrinted>
  <dcterms:modified xmlns:xsi="http://www.w3.org/2001/XMLSchema-instance" xsi:type="dcterms:W3CDTF">2018-07-17T06:11:00Z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(Rješenje - brisanje zabilježbe II St-740-16.docx)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