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e965" w14:paraId="3a7e96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6258A" w:rsidRPr="0046258A">
        <w:t>EUROPROJEKT d.o.o., OIB: 67182539532, Podgora, Obala Petra Krešimira IV br. 37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6258A" w:rsidRPr="0046258A">
        <w:t>EUROPROJEKT d.o.o., OIB: 67182539532, Podgora, Obala Petra Krešimira IV br. 37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46258A">
        <w:t>134</w:t>
      </w:r>
      <w:r w:rsidR="008A558F" w:rsidRPr="008A558F">
        <w:t xml:space="preserve"> dana, u ukupnom iznosu </w:t>
      </w:r>
      <w:r w:rsidR="00865868">
        <w:t xml:space="preserve">od </w:t>
      </w:r>
      <w:r w:rsidR="0046258A">
        <w:t>19.846,28</w:t>
      </w:r>
      <w:r w:rsidR="00B06887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46258A">
      <w:t>466/2016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538E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EUROPROJEKT društvo s ograničenom odgovornošću za zdravstveni turizam</izvorni_sadrzaj>
    <derivirana_varijabla naziv="DomainObject.Predmet.ProtustrankaFormated_1">  EUROPROJEKT društvo s ograničenom odgovornošću za zdravstveni turizam</derivirana_varijabla>
  </DomainObject.Predmet.ProtustrankaFormated>
  <DomainObject.Predmet.ProtustrankaFormatedOIB>
    <izvorni_sadrzaj>  EUROPROJEKT društvo s ograničenom odgovornošću za zdravstveni turizam, OIB 67182539532</izvorni_sadrzaj>
    <derivirana_varijabla naziv="DomainObject.Predmet.ProtustrankaFormatedOIB_1">  EUROPROJEKT društvo s ograničenom odgovornošću za zdravstveni turizam, OIB 67182539532</derivirana_varijabla>
  </DomainObject.Predmet.ProtustrankaFormatedOIB>
  <DomainObject.Predmet.ProtustrankaFormatedWithAdress>
    <izvorni_sadrzaj> EUROPROJEKT društvo s ograničenom odgovornošću za zdravstveni turizam, Obala Petra Krešimira IV  br.37, 21327 Podgora</izvorni_sadrzaj>
    <derivirana_varijabla naziv="DomainObject.Predmet.ProtustrankaFormatedWithAdress_1"> EUROPROJEKT društvo s ograničenom odgovornošću za zdravstveni turizam, Obala Petra Krešimira IV  br.37, 21327 Podgora</derivirana_varijabla>
  </DomainObject.Predmet.ProtustrankaFormatedWithAdress>
  <DomainObject.Predmet.ProtustrankaFormatedWithAdressOIB>
    <izvorni_sadrzaj> EUROPROJEKT društvo s ograničenom odgovornošću za zdravstveni turizam, OIB 67182539532, Obala Petra Krešimira IV  br.37, 21327 Podgora</izvorni_sadrzaj>
    <derivirana_varijabla naziv="DomainObject.Predmet.ProtustrankaFormatedWithAdressOIB_1"> EUROPROJEKT društvo s ograničenom odgovornošću za zdravstveni turizam, OIB 67182539532, Obala Petra Krešimira IV  br.37, 21327 Podgora</derivirana_varijabla>
  </DomainObject.Predmet.ProtustrankaFormatedWithAdressOIB>
  <DomainObject.Predmet.ProtustrankaWithAdress>
    <izvorni_sadrzaj>EUROPROJEKT društvo s ograničenom odgovornošću za zdravstveni turizam Obala Petra Krešimira IV  br.37, 21327 Podgora</izvorni_sadrzaj>
    <derivirana_varijabla naziv="DomainObject.Predmet.ProtustrankaWithAdress_1">EUROPROJEKT društvo s ograničenom odgovornošću za zdravstveni turizam Obala Petra Krešimira IV  br.37, 21327 Podgora</derivirana_varijabla>
  </DomainObject.Predmet.ProtustrankaWithAdress>
  <DomainObject.Predmet.ProtustrankaWithAdressOIB>
    <izvorni_sadrzaj>EUROPROJEKT društvo s ograničenom odgovornošću za zdravstveni turizam, OIB 67182539532, Obala Petra Krešimira IV  br.37, 21327 Podgora</izvorni_sadrzaj>
    <derivirana_varijabla naziv="DomainObject.Predmet.ProtustrankaWithAdressOIB_1">EUROPROJEKT društvo s ograničenom odgovornošću za zdravstveni turizam, OIB 67182539532, Obala Petra Krešimira IV  br.37, 21327 Podgora</derivirana_varijabla>
  </DomainObject.Predmet.ProtustrankaWithAdressOIB>
  <DomainObject.Predmet.ProtustrankaNazivFormated>
    <izvorni_sadrzaj>EUROPROJEKT društvo s ograničenom odgovornošću za zdravstveni turizam</izvorni_sadrzaj>
    <derivirana_varijabla naziv="DomainObject.Predmet.ProtustrankaNazivFormated_1">EUROPROJEKT društvo s ograničenom odgovornošću za zdravstveni turizam</derivirana_varijabla>
  </DomainObject.Predmet.ProtustrankaNazivFormated>
  <DomainObject.Predmet.ProtustrankaNazivFormatedOIB>
    <izvorni_sadrzaj>EUROPROJEKT društvo s ograničenom odgovornošću za zdravstveni turizam, OIB 67182539532</izvorni_sadrzaj>
    <derivirana_varijabla naziv="DomainObject.Predmet.ProtustrankaNazivFormatedOIB_1">EUROPROJEKT društvo s ograničenom odgovornošću za zdravstveni turizam, OIB 67182539532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19846.28</izvorni_sadrzaj>
    <derivirana_varijabla naziv="DomainObject.Predmet.TrenutnaVrijednost_1">19846.28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EUROPROJEKT društvo s ograničenom odgovornošću za zdravstveni turizam</item>
    </izvorni_sadrzaj>
    <derivirana_varijabla naziv="DomainObject.Predmet.ProtuStrankaListFormated_1">
      <item>EUROPROJEKT društvo s ograničenom odgovornošću za zdravstveni turizam</item>
    </derivirana_varijabla>
  </DomainObject.Predmet.ProtuStrankaListFormated>
  <DomainObject.Predmet.ProtuStrankaListFormatedOIB>
    <izvorni_sadrzaj>
      <item>EUROPROJEKT društvo s ograničenom odgovornošću za zdravstveni turizam, OIB 67182539532</item>
    </izvorni_sadrzaj>
    <derivirana_varijabla naziv="DomainObject.Predmet.ProtuStrankaListFormatedOIB_1">
      <item>EUROPROJEKT društvo s ograničenom odgovornošću za zdravstveni turizam, OIB 67182539532</item>
    </derivirana_varijabla>
  </DomainObject.Predmet.ProtuStrankaListFormatedOIB>
  <DomainObject.Predmet.ProtuStrankaListFormatedWithAdress>
    <izvorni_sadrzaj>
      <item>EUROPROJEKT društvo s ograničenom odgovornošću za zdravstveni turizam, Obala Petra Krešimira IV  br.37, 21327 Podgora</item>
    </izvorni_sadrzaj>
    <derivirana_varijabla naziv="DomainObject.Predmet.ProtuStrankaListFormatedWithAdress_1">
      <item>EUROPROJEKT društvo s ograničenom odgovornošću za zdravstveni turizam, Obala Petra Krešimira IV  br.37, 21327 Podgora</item>
    </derivirana_varijabla>
  </DomainObject.Predmet.ProtuStrankaListFormatedWithAdress>
  <DomainObject.Predmet.ProtuStrankaListFormatedWithAdressOIB>
    <izvorni_sadrzaj>
      <item>EUROPROJEKT društvo s ograničenom odgovornošću za zdravstveni turizam, OIB 67182539532, Obala Petra Krešimira IV  br.37, 21327 Podgora</item>
    </izvorni_sadrzaj>
    <derivirana_varijabla naziv="DomainObject.Predmet.ProtuStrankaListFormatedWithAdressOIB_1">
      <item>EUROPROJEKT društvo s ograničenom odgovornošću za zdravstveni turizam, OIB 67182539532, Obala Petra Krešimira IV  br.37, 21327 Podgora</item>
    </derivirana_varijabla>
  </DomainObject.Predmet.ProtuStrankaListFormatedWithAdressOIB>
  <DomainObject.Predmet.ProtuStrankaListNazivFormated>
    <izvorni_sadrzaj>
      <item>EUROPROJEKT društvo s ograničenom odgovornošću za zdravstveni turizam</item>
    </izvorni_sadrzaj>
    <derivirana_varijabla naziv="DomainObject.Predmet.ProtuStrankaListNazivFormated_1">
      <item>EUROPROJEKT društvo s ograničenom odgovornošću za zdravstveni turizam</item>
    </derivirana_varijabla>
  </DomainObject.Predmet.ProtuStrankaListNazivFormated>
  <DomainObject.Predmet.ProtuStrankaListNazivFormatedOIB>
    <izvorni_sadrzaj>
      <item>EUROPROJEKT društvo s ograničenom odgovornošću za zdravstveni turizam, OIB 67182539532</item>
    </izvorni_sadrzaj>
    <derivirana_varijabla naziv="DomainObject.Predmet.ProtuStrankaListNazivFormatedOIB_1">
      <item>EUROPROJEKT društvo s ograničenom odgovornošću za zdravstveni turizam, OIB 67182539532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EUROPROJEKT društvo s ograničenom odgovornošću za zdravstveni turizam</izvorni_sadrzaj>
    <derivirana_varijabla naziv="DomainObject.Predmet.ProtustrankaIDrugi_1">EUROPROJEKT društvo s ograničenom odgovornošću za zdravstveni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EUROPROJEKT društvo s ograničenom odgovornošću za zdravstveni turizam, OIB 67182539532, Obala Petra Krešimira IV  br.37, 21327 Podgora</izvorni_sadrzaj>
    <derivirana_varijabla naziv="DomainObject.Predmet.ProtustrankaIDrugiAdressOIB_1">EUROPROJEKT društvo s ograničenom odgovornošću za zdravstveni turizam, OIB 67182539532, Obala Petra Krešimira IV  br.37,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EUROPROJEKT društvo s ograničenom odgovornošću za zdravstveni turizam</item>
      <item>FINANCIJSKA AGENCIJA, RC SPLIT</item>
    </izvorni_sadrzaj>
    <derivirana_varijabla naziv="DomainObject.Predmet.SudioniciListNaziv_1">
      <item>EUROPROJEKT društvo s ograničenom odgovornošću za zdravstveni turizam</item>
      <item>FINANCIJSKA AGENCIJA, RC SPLIT</item>
    </derivirana_varijabla>
  </DomainObject.Predmet.SudioniciListNaziv>
  <DomainObject.Predmet.SudioniciListAdressOIB>
    <izvorni_sadrzaj>
      <item>EUROPROJEKT društvo s ograničenom odgovornošću za zdravstveni turizam, OIB 67182539532, Obala Petra Krešimira IV  br.37,21327 Podgora</item>
      <item>FINANCIJSKA AGENCIJA, RC SPLIT, OIB 85821130368, Mažuranićevo šetalište 24 b,21000 Split</item>
    </izvorni_sadrzaj>
    <derivirana_varijabla naziv="DomainObject.Predmet.SudioniciListAdressOIB_1">
      <item>EUROPROJEKT društvo s ograničenom odgovornošću za zdravstveni turizam, OIB 67182539532, Obala Petra Krešimira IV  br.37,21327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67182539532</item>
      <item>, OIB 85821130368</item>
    </izvorni_sadrzaj>
    <derivirana_varijabla naziv="DomainObject.Predmet.SudioniciListNazivOIB_1">
      <item>, OIB 67182539532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1BA80-1EBD-423C-A785-42E13C2D8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1842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2016-11-24T08:07:00Z</dcterms:created>
  <dc:creator>nmarkovic</dc:creator>
  <cp:lastModifiedBy>Ana Golub Gruić</cp:lastModifiedBy>
  <cp:lastPrinted>2016-11-24T08:07:00Z</cp:lastPrinted>
  <dcterms:modified xmlns:xsi="http://www.w3.org/2001/XMLSchema-instance" xsi:type="dcterms:W3CDTF">2016-11-24T09:09:00Z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