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31143" w14:paraId="c73114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</w:t>
      </w:r>
      <w:r w:rsidR="00436FDD">
        <w:t xml:space="preserve">    </w:t>
      </w:r>
      <w:r w:rsidRPr="00063D7A">
        <w:t xml:space="preserve">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436FDD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436FDD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436FDD">
        <w:t>PORTA IMMOBILIE j.d.o.o. Pula, Kandlerova 46, OIB: 93929278092</w:t>
      </w:r>
      <w:r w:rsidR="006F7785" w:rsidRPr="006F7785">
        <w:t xml:space="preserve">, </w:t>
      </w:r>
      <w:r w:rsidR="00786017">
        <w:t xml:space="preserve"> </w:t>
      </w:r>
      <w:r w:rsidR="00436FDD">
        <w:t>14</w:t>
      </w:r>
      <w:r w:rsidR="00786017" w:rsidRPr="00786017">
        <w:t xml:space="preserve">. </w:t>
      </w:r>
      <w:r w:rsidR="00436FDD">
        <w:t xml:space="preserve">srpnja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436FDD" w:rsidP="00786017" w:rsidR="00436FDD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436FDD">
        <w:t>PORTA IMMOBILIE j.d.o.o. Pula, Kandlerova 46, OIB: 93929278092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436FDD">
        <w:t>315</w:t>
      </w:r>
      <w:r w:rsidR="002C5228" w:rsidRPr="00063D7A">
        <w:t>-</w:t>
      </w:r>
      <w:r w:rsidR="00B104D0" w:rsidRPr="00063D7A">
        <w:t>1</w:t>
      </w:r>
      <w:r w:rsidR="00436FDD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436FDD">
        <w:t>St-315</w:t>
      </w:r>
      <w:r w:rsidR="007F2AFD" w:rsidRPr="007F2AFD">
        <w:t>/1</w:t>
      </w:r>
      <w:r w:rsidR="00436FDD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436FDD">
        <w:t>31</w:t>
      </w:r>
      <w:r w:rsidR="006F7785" w:rsidRPr="006F7785">
        <w:t xml:space="preserve">. </w:t>
      </w:r>
      <w:r w:rsidR="00436FDD">
        <w:t>svibnja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436FDD" w:rsidR="00436FDD">
      <w:pPr>
        <w:ind w:right="-2"/>
        <w:jc w:val="both"/>
      </w:pPr>
      <w:r>
        <w:tab/>
      </w:r>
      <w:r w:rsidR="00615064" w:rsidRPr="00063D7A">
        <w:t>„</w:t>
      </w:r>
      <w:r w:rsidR="00436FDD">
        <w:t xml:space="preserve">Temeljem čl. 115. st. 1. Stečajnog zakona (Narodne novine broj 71/15, dalje: SZ) pokreće se prethodni postupak radi utvrđivanja pretpostavki za otvaranje stečajnog postupka nad dužnikom PORTA IMMOBILIE j.d.o.o. Pula, Kandlerova 46, OIB: 93929278092, te se određuje ročište radi očitovanja o prijedlogu za otvaranje stečajnoga postupka (čl. 123. SZ-a) i radi rasprave o pretpostavkama za otvaranje stečajnoga postupka (čl. 128. st. 1. SZ-a) za dan </w:t>
      </w:r>
    </w:p>
    <w:p w:rsidRDefault="00436FDD" w:rsidP="00436FDD" w:rsidR="00436FDD">
      <w:pPr>
        <w:ind w:right="-2"/>
        <w:jc w:val="center"/>
      </w:pPr>
    </w:p>
    <w:p w:rsidRDefault="00436FDD" w:rsidP="00436FDD" w:rsidR="00436FDD">
      <w:pPr>
        <w:ind w:right="-2"/>
        <w:jc w:val="center"/>
      </w:pPr>
      <w:r>
        <w:t>14. srpnja 2017. u 9:00 sati, u Trgovačkom sudu u Pazinu, Dršćevka 1, sudnica 1,</w:t>
      </w:r>
    </w:p>
    <w:p w:rsidRDefault="00436FDD" w:rsidP="00436FDD" w:rsidR="00436FDD">
      <w:pPr>
        <w:ind w:right="-2"/>
        <w:jc w:val="both"/>
      </w:pPr>
    </w:p>
    <w:p w:rsidRDefault="00436FDD" w:rsidP="00436FDD" w:rsidR="00436FDD">
      <w:pPr>
        <w:ind w:right="-2"/>
        <w:jc w:val="both"/>
      </w:pPr>
      <w:r>
        <w:tab/>
        <w:t xml:space="preserve">na koje se pozivaju: </w:t>
      </w:r>
    </w:p>
    <w:p w:rsidRDefault="00436FDD" w:rsidP="00436FDD" w:rsidR="00436FDD">
      <w:pPr>
        <w:ind w:right="-2"/>
        <w:jc w:val="both"/>
      </w:pPr>
      <w:r>
        <w:tab/>
      </w:r>
      <w:r>
        <w:tab/>
        <w:t>-  predlagatelj,</w:t>
      </w:r>
    </w:p>
    <w:p w:rsidRDefault="00436FDD" w:rsidP="00436FDD" w:rsidR="00436FDD">
      <w:pPr>
        <w:ind w:right="-2"/>
        <w:jc w:val="both"/>
      </w:pPr>
      <w:r>
        <w:tab/>
      </w:r>
      <w:r>
        <w:tab/>
        <w:t xml:space="preserve">-  dužnik, </w:t>
      </w:r>
    </w:p>
    <w:p w:rsidRDefault="00436FDD" w:rsidP="00436FDD" w:rsidR="00436FDD">
      <w:pPr>
        <w:ind w:right="-2"/>
        <w:jc w:val="both"/>
      </w:pPr>
      <w:r>
        <w:tab/>
      </w:r>
      <w:r>
        <w:tab/>
        <w:t>- zakonski zastupnik dužnika Tomislav Petrlić iz Medulina, Ližnjanska cesta 12.</w:t>
      </w:r>
    </w:p>
    <w:p w:rsidRDefault="00436FDD" w:rsidP="00436FDD" w:rsidR="00436FDD">
      <w:pPr>
        <w:ind w:right="-2"/>
        <w:jc w:val="both"/>
      </w:pPr>
    </w:p>
    <w:p w:rsidRDefault="00436FDD" w:rsidP="00436FDD" w:rsidR="00436FDD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436FDD" w:rsidP="00436FDD" w:rsidR="00436FDD">
      <w:pPr>
        <w:ind w:right="-2"/>
        <w:jc w:val="both"/>
      </w:pPr>
    </w:p>
    <w:p w:rsidRDefault="00436FDD" w:rsidP="00436FDD" w:rsidR="002836F4" w:rsidRPr="00063D7A">
      <w:pPr>
        <w:ind w:right="-2"/>
        <w:jc w:val="both"/>
      </w:pPr>
      <w:r>
        <w:lastRenderedPageBreak/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436FDD">
        <w:t>01</w:t>
      </w:r>
      <w:r w:rsidR="00F64C95">
        <w:t xml:space="preserve">. </w:t>
      </w:r>
      <w:r w:rsidR="00436FDD">
        <w:t>lipnja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436FDD">
        <w:t>14</w:t>
      </w:r>
      <w:r w:rsidR="00F64C95" w:rsidRPr="00042A52">
        <w:t xml:space="preserve">. </w:t>
      </w:r>
      <w:r w:rsidR="00436FDD">
        <w:t xml:space="preserve">srpnja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436FDD">
        <w:t>14</w:t>
      </w:r>
      <w:r w:rsidR="00FE408C" w:rsidRPr="00063D7A">
        <w:t xml:space="preserve">. </w:t>
      </w:r>
      <w:r w:rsidR="00436FDD">
        <w:t xml:space="preserve">srpnja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3423B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B035E8">
        <w:t>14</w:t>
      </w:r>
      <w:r w:rsidR="00BA018B" w:rsidRPr="00063D7A">
        <w:t xml:space="preserve">. </w:t>
      </w:r>
      <w:r w:rsidR="00B035E8">
        <w:t xml:space="preserve">srpnja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3B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36FDD" w:rsidRPr="00AC4D95">
      <w:rPr>
        <w:sz w:val="23"/>
        <w:szCs w:val="23"/>
      </w:rPr>
      <w:t>Posl. br. 10 St-</w:t>
    </w:r>
    <w:r w:rsidR="00436FDD">
      <w:rPr>
        <w:sz w:val="23"/>
        <w:szCs w:val="23"/>
      </w:rPr>
      <w:t>315</w:t>
    </w:r>
    <w:r w:rsidR="00436FDD" w:rsidRPr="00AC4D95">
      <w:rPr>
        <w:sz w:val="23"/>
        <w:szCs w:val="23"/>
      </w:rPr>
      <w:t>/1</w:t>
    </w:r>
    <w:r w:rsidR="00436FDD">
      <w:rPr>
        <w:sz w:val="23"/>
        <w:szCs w:val="23"/>
      </w:rPr>
      <w:t>7</w:t>
    </w:r>
    <w:r w:rsidR="00436FDD" w:rsidRPr="00AC4D95">
      <w:rPr>
        <w:sz w:val="23"/>
        <w:szCs w:val="23"/>
      </w:rPr>
      <w:t>-</w:t>
    </w:r>
    <w:r w:rsidR="00436FDD">
      <w:rPr>
        <w:sz w:val="23"/>
        <w:szCs w:val="23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436FDD">
      <w:rPr>
        <w:sz w:val="23"/>
        <w:szCs w:val="23"/>
      </w:rPr>
      <w:t>315</w:t>
    </w:r>
    <w:r w:rsidR="00AC4D95" w:rsidRPr="00AC4D95">
      <w:rPr>
        <w:sz w:val="23"/>
        <w:szCs w:val="23"/>
      </w:rPr>
      <w:t>/1</w:t>
    </w:r>
    <w:r w:rsidR="00436FDD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436FDD">
      <w:rPr>
        <w:sz w:val="23"/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23BE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36FDD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82151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035E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2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42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32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IMMOBILIE j.d.o.o. PULA</izvorni_sadrzaj>
    <derivirana_varijabla naziv="DomainObject.Predmet.ProtustrankaFormated_1">  PORTA IMMOBILIE j.d.o.o. PULA</derivirana_varijabla>
  </DomainObject.Predmet.ProtustrankaFormated>
  <DomainObject.Predmet.ProtustrankaFormatedOIB>
    <izvorni_sadrzaj>  PORTA IMMOBILIE j.d.o.o. PULA, OIB 93929278092</izvorni_sadrzaj>
    <derivirana_varijabla naziv="DomainObject.Predmet.ProtustrankaFormatedOIB_1">  PORTA IMMOBILIE j.d.o.o. PULA, OIB 93929278092</derivirana_varijabla>
  </DomainObject.Predmet.ProtustrankaFormatedOIB>
  <DomainObject.Predmet.ProtustrankaFormatedWithAdress>
    <izvorni_sadrzaj> PORTA IMMOBILIE j.d.o.o. PULA, Kandlerova 46, 52100 Pula</izvorni_sadrzaj>
    <derivirana_varijabla naziv="DomainObject.Predmet.ProtustrankaFormatedWithAdress_1"> PORTA IMMOBILIE j.d.o.o. PULA, Kandlerova 46, 52100 Pula</derivirana_varijabla>
  </DomainObject.Predmet.ProtustrankaFormatedWithAdress>
  <DomainObject.Predmet.ProtustrankaFormatedWithAdressOIB>
    <izvorni_sadrzaj> PORTA IMMOBILIE j.d.o.o. PULA, OIB 93929278092, Kandlerova 46, 52100 Pula</izvorni_sadrzaj>
    <derivirana_varijabla naziv="DomainObject.Predmet.ProtustrankaFormatedWithAdressOIB_1"> PORTA IMMOBILIE j.d.o.o. PULA, OIB 93929278092, Kandlerova 46, 52100 Pula</derivirana_varijabla>
  </DomainObject.Predmet.ProtustrankaFormatedWithAdressOIB>
  <DomainObject.Predmet.ProtustrankaWithAdress>
    <izvorni_sadrzaj>PORTA IMMOBILIE j.d.o.o. PULA Kandlerova 46, 52100 Pula</izvorni_sadrzaj>
    <derivirana_varijabla naziv="DomainObject.Predmet.ProtustrankaWithAdress_1">PORTA IMMOBILIE j.d.o.o. PULA Kandlerova 46, 52100 Pula</derivirana_varijabla>
  </DomainObject.Predmet.ProtustrankaWithAdress>
  <DomainObject.Predmet.ProtustrankaWithAdressOIB>
    <izvorni_sadrzaj>PORTA IMMOBILIE j.d.o.o. PULA, OIB 93929278092, Kandlerova 46, 52100 Pula</izvorni_sadrzaj>
    <derivirana_varijabla naziv="DomainObject.Predmet.ProtustrankaWithAdressOIB_1">PORTA IMMOBILIE j.d.o.o. PULA, OIB 93929278092, Kandlerova 46, 52100 Pula</derivirana_varijabla>
  </DomainObject.Predmet.ProtustrankaWithAdressOIB>
  <DomainObject.Predmet.ProtustrankaNazivFormated>
    <izvorni_sadrzaj>PORTA IMMOBILIE j.d.o.o. PULA</izvorni_sadrzaj>
    <derivirana_varijabla naziv="DomainObject.Predmet.ProtustrankaNazivFormated_1">PORTA IMMOBILIE j.d.o.o. PULA</derivirana_varijabla>
  </DomainObject.Predmet.ProtustrankaNazivFormated>
  <DomainObject.Predmet.ProtustrankaNazivFormatedOIB>
    <izvorni_sadrzaj>PORTA IMMOBILIE j.d.o.o. PULA, OIB 93929278092</izvorni_sadrzaj>
    <derivirana_varijabla naziv="DomainObject.Predmet.ProtustrankaNazivFormatedOIB_1">PORTA IMMOBILIE j.d.o.o. PULA, OIB 93929278092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29549.93</izvorni_sadrzaj>
    <derivirana_varijabla naziv="DomainObject.Predmet.TrenutnaVrijednost_1">29549.93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PORTA IMMOBILIE j.d.o.o. PULA</item>
    </izvorni_sadrzaj>
    <derivirana_varijabla naziv="DomainObject.Predmet.ProtuStrankaListFormated_1">
      <item>PORTA IMMOBILIE j.d.o.o. PULA</item>
    </derivirana_varijabla>
  </DomainObject.Predmet.ProtuStrankaListFormated>
  <DomainObject.Predmet.ProtuStrankaListFormatedOIB>
    <izvorni_sadrzaj>
      <item>PORTA IMMOBILIE j.d.o.o. PULA, OIB 93929278092</item>
    </izvorni_sadrzaj>
    <derivirana_varijabla naziv="DomainObject.Predmet.ProtuStrankaListFormatedOIB_1">
      <item>PORTA IMMOBILIE j.d.o.o. PULA, OIB 93929278092</item>
    </derivirana_varijabla>
  </DomainObject.Predmet.ProtuStrankaListFormatedOIB>
  <DomainObject.Predmet.ProtuStrankaListFormatedWithAdress>
    <izvorni_sadrzaj>
      <item>PORTA IMMOBILIE j.d.o.o. PULA, Kandlerova 46, 52100 Pula</item>
    </izvorni_sadrzaj>
    <derivirana_varijabla naziv="DomainObject.Predmet.ProtuStrankaListFormatedWithAdress_1">
      <item>PORTA IMMOBILIE j.d.o.o. PULA, Kandlerova 46, 52100 Pula</item>
    </derivirana_varijabla>
  </DomainObject.Predmet.ProtuStrankaListFormatedWithAdress>
  <DomainObject.Predmet.ProtuStrankaListFormatedWithAdressOIB>
    <izvorni_sadrzaj>
      <item>PORTA IMMOBILIE j.d.o.o. PULA, OIB 93929278092, Kandlerova 46, 52100 Pula</item>
    </izvorni_sadrzaj>
    <derivirana_varijabla naziv="DomainObject.Predmet.ProtuStrankaListFormatedWithAdressOIB_1">
      <item>PORTA IMMOBILIE j.d.o.o. PULA, OIB 93929278092, Kandlerova 46, 52100 Pula</item>
    </derivirana_varijabla>
  </DomainObject.Predmet.ProtuStrankaListFormatedWithAdressOIB>
  <DomainObject.Predmet.ProtuStrankaListNazivFormated>
    <izvorni_sadrzaj>
      <item>PORTA IMMOBILIE j.d.o.o. PULA</item>
    </izvorni_sadrzaj>
    <derivirana_varijabla naziv="DomainObject.Predmet.ProtuStrankaListNazivFormated_1">
      <item>PORTA IMMOBILIE j.d.o.o. PULA</item>
    </derivirana_varijabla>
  </DomainObject.Predmet.ProtuStrankaListNazivFormated>
  <DomainObject.Predmet.ProtuStrankaListNazivFormatedOIB>
    <izvorni_sadrzaj>
      <item>PORTA IMMOBILIE j.d.o.o. PULA, OIB 93929278092</item>
    </izvorni_sadrzaj>
    <derivirana_varijabla naziv="DomainObject.Predmet.ProtuStrankaListNazivFormatedOIB_1">
      <item>PORTA IMMOBILIE j.d.o.o. PULA, OIB 93929278092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PORTA IMMOBILIE j.d.o.o. PULA</izvorni_sadrzaj>
    <derivirana_varijabla naziv="DomainObject.Predmet.ProtustrankaIDrugi_1">PORTA IMMOBILIE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PORTA IMMOBILIE j.d.o.o. PULA, OIB 93929278092, Kandlerova 46, 52100 Pula</izvorni_sadrzaj>
    <derivirana_varijabla naziv="DomainObject.Predmet.ProtustrankaIDrugiAdressOIB_1">PORTA IMMOBILIE j.d.o.o. PULA, OIB 93929278092, Kandlerova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PORTA IMMOBILIE j.d.o.o. PULA</item>
    </izvorni_sadrzaj>
    <derivirana_varijabla naziv="DomainObject.Predmet.SudioniciListNaziv_1">
      <item>FINANCIJSKA AGENCIJA, RC RIJEKA, PODRUŽNICA PULA, PULA</item>
      <item>PORTA IMMOBILIE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PORTA IMMOBILIE j.d.o.o. PULA, OIB 93929278092, Kandlerova 46,52100 Pula</item>
    </izvorni_sadrzaj>
    <derivirana_varijabla naziv="DomainObject.Predmet.SudioniciListAdressOIB_1">
      <item>FINANCIJSKA AGENCIJA, RC RIJEKA, PODRUŽNICA PULA, PULA, OIB 85821130368, Ulica grada Vukovara 70,10000 Zagreb</item>
      <item>PORTA IMMOBILIE j.d.o.o. PULA, OIB 93929278092, Kandlerova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93929278092</item>
    </izvorni_sadrzaj>
    <derivirana_varijabla naziv="DomainObject.Predmet.SudioniciListNazivOIB_1">
      <item>, OIB 85821130368</item>
      <item>, OIB 93929278092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E1CCF-CD62-4332-B20F-9AB7F09CB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3213</properties:Characters>
  <properties:Lines>94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2017-07-14T07:04:00Z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2017-07-14T07:26:00Z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