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c6b7" w14:paraId="2e1c6b7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916A9">
        <w:t>859</w:t>
      </w:r>
      <w:r>
        <w:t>/1</w:t>
      </w:r>
      <w:r w:rsidR="005916A9">
        <w:t>6</w:t>
      </w:r>
      <w:r>
        <w:t>-</w:t>
      </w:r>
      <w:r w:rsidR="005916A9">
        <w:t>18</w:t>
      </w:r>
      <w:r w:rsidR="00C97550">
        <w:t>6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5916A9" w:rsidP="005916A9" w:rsidR="005916A9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Pr="007625AC">
        <w:t>stečajn</w:t>
      </w:r>
      <w:r>
        <w:t>o</w:t>
      </w:r>
      <w:r w:rsidRPr="007625AC">
        <w:t xml:space="preserve">m </w:t>
      </w:r>
      <w:r>
        <w:t xml:space="preserve">masom iza stečajnog </w:t>
      </w:r>
      <w:r w:rsidRPr="007625AC">
        <w:t>dužnik</w:t>
      </w:r>
      <w:r>
        <w:t>a</w:t>
      </w:r>
      <w:r w:rsidRPr="007625AC">
        <w:t xml:space="preserve"> </w:t>
      </w:r>
      <w:r w:rsidRPr="00433AF5">
        <w:t xml:space="preserve">ZADRUGA ZA TRGOVINU NA VELIKO I MALO KARLA MOTO u stečaju, Osijek, J.J. Strossmayera 322/b, </w:t>
      </w:r>
      <w:r>
        <w:t xml:space="preserve">MBS: 030172282, </w:t>
      </w:r>
      <w:r w:rsidRPr="00433AF5">
        <w:t>OIB</w:t>
      </w:r>
      <w:r>
        <w:t>:</w:t>
      </w:r>
      <w:r w:rsidRPr="00433AF5">
        <w:t xml:space="preserve"> </w:t>
      </w:r>
      <w:r>
        <w:t>14990619068</w:t>
      </w:r>
      <w:r w:rsidRPr="000B1DB2">
        <w:t xml:space="preserve">, dana </w:t>
      </w:r>
      <w:r>
        <w:t>28.</w:t>
      </w:r>
      <w:r w:rsidRPr="000B1DB2">
        <w:t xml:space="preserve"> </w:t>
      </w:r>
      <w:r>
        <w:t>ožujka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235A22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235A22" w:rsidRPr="00235A22">
        <w:rPr>
          <w:bCs/>
        </w:rPr>
        <w:t>Josipu Matas, Osijek, Šandora Petefija 14, OIB 41303757922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235A22">
        <w:t>2232 k.o. Osijek, kč.br. 198, stambena zgrada br. 14 i dvor Petefi Šandora, površine 1010 m</w:t>
      </w:r>
      <w:r w:rsidR="00235A22" w:rsidRPr="00F9239A">
        <w:rPr>
          <w:vertAlign w:val="superscript"/>
        </w:rPr>
        <w:t>2</w:t>
      </w:r>
      <w:r w:rsidR="00235A22">
        <w:t xml:space="preserve"> i to suvlasnički dio: 612/10000 ETAŽNO VLASNIŠTVO (E-4) – STAN 4, nalazi na 1. katu uličnog dijela, a sastoji se od: hodnika, kupaonice, dnevnog boravka s kuhinjom i ostavom, sobe, sobe, lođe i lođe ukupne korisne pov. 61,20 m</w:t>
      </w:r>
      <w:r w:rsidR="00235A22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B54A69" w:rsidR="0025773B">
      <w:pPr>
        <w:numPr>
          <w:ilvl w:val="0"/>
          <w:numId w:val="5"/>
        </w:numPr>
        <w:jc w:val="both"/>
      </w:pPr>
      <w:r>
        <w:t xml:space="preserve">Zemljišno-knjižnom odjelu Općinskog suda u </w:t>
      </w:r>
      <w:r w:rsidR="00410EA2">
        <w:t>Osijeku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FC78E0" w:rsidP="00FC78E0" w:rsidR="00FC78E0">
      <w:pPr>
        <w:ind w:left="1418"/>
        <w:jc w:val="both"/>
      </w:pPr>
      <w:r>
        <w:t xml:space="preserve">4. Suvlasnički dio: 612/10000 ETAŽNO VLASNIŠTVO (E-4)   </w:t>
      </w:r>
    </w:p>
    <w:p w:rsidRDefault="00FC78E0" w:rsidP="00FC78E0" w:rsidR="00FC78E0">
      <w:pPr>
        <w:ind w:left="1418"/>
        <w:jc w:val="both"/>
      </w:pPr>
      <w:r>
        <w:t xml:space="preserve">1. STAN 4, nalazi na 1. katu uličnog dijela, a sastoji se od: hodnika, kupaonice, dnevnog boravka s kuhinjom i ostavom, sobe, sobe, lođe i lođe ukupne korisne pov. 61,20 m2,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 xml:space="preserve">ZADRUGA KARLA MOTO, OIB: 11207696823, OSIJEK, J.J. STROSSMAYERA 322 B  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>4.1 Zaprimljeno 31.01.2012. broj Z-1065/12</w:t>
      </w:r>
    </w:p>
    <w:p w:rsidRDefault="00FC78E0" w:rsidP="00FC78E0" w:rsidR="00FC78E0">
      <w:pPr>
        <w:ind w:left="1418"/>
        <w:jc w:val="both"/>
      </w:pPr>
      <w:r>
        <w:t xml:space="preserve">Temeljem Zaključka Trgovačkog suda u Osijeku od 26. siječnja 2012. broj Ovr- 127/12-5 zabilježuje se ovrha na nekretninama u A, određena </w:t>
      </w:r>
      <w:r>
        <w:lastRenderedPageBreak/>
        <w:t xml:space="preserve">rješenjem o ovrsi Trgovačkog suda u Osijeku od 26. siječnja 2012. broj Ovr-127/12-3. 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>5.1 Zaprimljeno 18.05.2012. broj Z-4931/12</w:t>
      </w:r>
    </w:p>
    <w:p w:rsidRDefault="00FC78E0" w:rsidP="00FC78E0" w:rsidR="00FC78E0">
      <w:pPr>
        <w:ind w:left="1418"/>
        <w:jc w:val="both"/>
      </w:pPr>
      <w:r>
        <w:t xml:space="preserve">Na temelju rješenja Općinskog suda u Osijeku od 04. 06. 2012. g. br. 20.P: P-596/2012-2 na nekretninama ZADRUGA KARLA MOTO, Osijek, upisanim u A zabilježuje se privremena mjera zabrane otuđenja i opterećenja nekretnina protivnika osiguranja - uknjiženog vlasnika nekretnina. 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>6.1 Zaprimljeno 15.06.2012. broj Z-5858/12</w:t>
      </w:r>
    </w:p>
    <w:p w:rsidRDefault="00FC78E0" w:rsidP="00FC78E0" w:rsidR="00FC78E0">
      <w:pPr>
        <w:ind w:left="1418"/>
        <w:jc w:val="both"/>
      </w:pPr>
      <w:r>
        <w:t xml:space="preserve">Na temelju zaključka Trgovačkog suda u Osijeku, od 14.06.2012. broj 13 OVR-920/12-5, zabilježuje se ovrha određena rješenjem Trgovačkog suda u Osijeku od 14.06.2012. broj OVR-920/12-3, na nekretnine u A. 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>8.1 Zaprimljeno 27.12.2012. broj Z-11974/12</w:t>
      </w:r>
    </w:p>
    <w:p w:rsidRDefault="00FC78E0" w:rsidP="00FC78E0" w:rsidR="00FC78E0">
      <w:pPr>
        <w:ind w:left="1418"/>
        <w:jc w:val="both"/>
      </w:pPr>
      <w:r>
        <w:t xml:space="preserve">Temeljem ovosudnog Zaključka od 21.12.2012.g., br.14.Ovr-4394/2012-3, zabilježuje se ovosudno Rješenje o ovrsi br.14.OVr-4394/2012-2 kojim je određena sudska prodaja nekretnina u vlasništvu Zadruge Karla Moto, Osijek, (1/1), upisane u A, E-4. 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>10.1 Zaprimljeno 04.04.2013. broj Z-3436/13</w:t>
      </w:r>
    </w:p>
    <w:p w:rsidRDefault="00FC78E0" w:rsidP="00FC78E0" w:rsidR="00FC78E0">
      <w:pPr>
        <w:ind w:left="1418"/>
        <w:jc w:val="both"/>
      </w:pPr>
      <w:r>
        <w:t xml:space="preserve">Na temelju ovosudnog zaključka od 03. travnja 2013. br. 33 Ovr-933/13-3, zabilježuje se rješenje o ovrsi ovoga suda br. 33 Ovr-933/2012-2 od 03. travnja 2013. godine na nekretninama u A. 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>11.1 Zaprimljeno 05.11.2013. broj Z-10002/13</w:t>
      </w:r>
    </w:p>
    <w:p w:rsidRDefault="00FC78E0" w:rsidP="00FC78E0" w:rsidR="00FC78E0">
      <w:pPr>
        <w:ind w:left="1418"/>
        <w:jc w:val="both"/>
      </w:pPr>
      <w:r>
        <w:t xml:space="preserve">Temeljem Rješenja Trgovačkog suda u Osijeku od 30.10.2013.g., br.14 St-723/13-14, zabilježuje se otvaranje stečajnog postupka nad dužnikom Zadruga za trgovinu na veliko i malo Karla Moto, Osijek, na nekretninama istoga, upisanim u A, E-4. 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 xml:space="preserve">Na listu "C" - Teretovnica  </w:t>
      </w:r>
    </w:p>
    <w:p w:rsidRDefault="00FC78E0" w:rsidP="00FC78E0" w:rsidR="00FC78E0">
      <w:pPr>
        <w:ind w:left="1418"/>
        <w:jc w:val="both"/>
      </w:pPr>
      <w:r>
        <w:t xml:space="preserve"> </w:t>
      </w:r>
    </w:p>
    <w:p w:rsidRDefault="00FC78E0" w:rsidP="00FC78E0" w:rsidR="00FC78E0">
      <w:pPr>
        <w:ind w:left="1418"/>
        <w:jc w:val="both"/>
      </w:pPr>
      <w:r>
        <w:t xml:space="preserve">1. Na suvlasnički dio: 4 (612/10000)  </w:t>
      </w:r>
    </w:p>
    <w:p w:rsidRDefault="00FC78E0" w:rsidP="00FC78E0" w:rsidR="00FC78E0">
      <w:pPr>
        <w:ind w:left="1418"/>
        <w:jc w:val="both"/>
      </w:pPr>
      <w:r>
        <w:t>1.4 Zaprimljeno 26.09.2014. broj Z-7267/14</w:t>
      </w:r>
    </w:p>
    <w:p w:rsidRDefault="00FC78E0" w:rsidP="00FC78E0" w:rsidR="00FC78E0">
      <w:pPr>
        <w:ind w:left="1418"/>
        <w:jc w:val="both"/>
      </w:pPr>
      <w:r>
        <w:t>Zaprimljeno 23.08.2010. broj Z-7756/10</w:t>
      </w:r>
    </w:p>
    <w:p w:rsidRDefault="00FC78E0" w:rsidP="00FC78E0" w:rsidR="00FC78E0">
      <w:pPr>
        <w:ind w:left="1418"/>
        <w:jc w:val="both"/>
      </w:pPr>
      <w:r>
        <w:t xml:space="preserve">Na temelju ugovora o kreditu sa sporazumom o osiguranju novčane tražbine od 20.07.2010. br. Ov-6782/10, uknjižuje se pravo zaloga na nekretninama u A, u iznosu od 340.000,00 EUR kunske protuvrijednosti (kao sporedna hipoteka), sa svim troškovima, naknadama i kamatamana navedenim u ugovoru, za korist: </w:t>
      </w:r>
    </w:p>
    <w:p w:rsidRDefault="00FC78E0" w:rsidP="00FC78E0" w:rsidR="00FC78E0">
      <w:pPr>
        <w:ind w:left="1418"/>
        <w:jc w:val="both"/>
      </w:pPr>
      <w:r>
        <w:t xml:space="preserve">B2 KAPITAL D.O.O., OIB: 57509775367, RADNIČKA CESTA 41, 10000 ZAGREB, HRVATSKA    </w:t>
      </w:r>
    </w:p>
    <w:p w:rsidRDefault="00FC78E0" w:rsidP="00FC78E0" w:rsidR="00FC78E0">
      <w:pPr>
        <w:ind w:left="1418"/>
        <w:jc w:val="both"/>
      </w:pPr>
      <w:r>
        <w:t>1.5 Zaprimljeno 23.08.2010. broj Z-7756/10</w:t>
      </w:r>
    </w:p>
    <w:p w:rsidRDefault="00FC78E0" w:rsidP="00FC78E0" w:rsidR="00FC78E0">
      <w:pPr>
        <w:ind w:left="1418"/>
        <w:jc w:val="both"/>
      </w:pPr>
      <w:r>
        <w:lastRenderedPageBreak/>
        <w:t xml:space="preserve">Zabilježuje se ovršivost gornje tražbine.  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 xml:space="preserve">2. Na suvlasnički dio: 4 (612/10000)  </w:t>
      </w:r>
    </w:p>
    <w:p w:rsidRDefault="00FC78E0" w:rsidP="00FC78E0" w:rsidR="00FC78E0">
      <w:pPr>
        <w:ind w:left="1418"/>
        <w:jc w:val="both"/>
      </w:pPr>
      <w:r>
        <w:t>2.1 Zaprimljeno 23.08.2010. broj Z-7756/10</w:t>
      </w:r>
    </w:p>
    <w:p w:rsidRDefault="00FC78E0" w:rsidP="00FC78E0" w:rsidR="00FC78E0">
      <w:pPr>
        <w:ind w:left="1418"/>
        <w:jc w:val="both"/>
      </w:pPr>
      <w:r>
        <w:t xml:space="preserve">Zabilježuje se da su nekretnine upisane u zk.ul. 10273, k.o. Osijek, označene kao sporedna hipoteka.  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 xml:space="preserve">3. Na suvlasnički dio: 4 (612/10000)  </w:t>
      </w:r>
    </w:p>
    <w:p w:rsidRDefault="00FC78E0" w:rsidP="00FC78E0" w:rsidR="00FC78E0">
      <w:pPr>
        <w:ind w:left="1418"/>
        <w:jc w:val="both"/>
      </w:pPr>
      <w:r>
        <w:t>3.1 Zaprimljeno 23.08.2010. broj Z-7756/10</w:t>
      </w:r>
    </w:p>
    <w:p w:rsidRDefault="00FC78E0" w:rsidP="00FC78E0" w:rsidR="00FC78E0">
      <w:pPr>
        <w:ind w:left="1418"/>
        <w:jc w:val="both"/>
      </w:pPr>
      <w:r>
        <w:t xml:space="preserve">Zabilježuje se obveza brisanja hipoteke uknjižene pod br. Z-840/09, kao i hipoteke upisane pod ovim brojem.    </w:t>
      </w:r>
    </w:p>
    <w:p w:rsidRDefault="00FC78E0" w:rsidP="00FC78E0" w:rsidR="00FC78E0">
      <w:pPr>
        <w:ind w:left="1418"/>
        <w:jc w:val="both"/>
      </w:pPr>
      <w:r>
        <w:t xml:space="preserve">   </w:t>
      </w:r>
    </w:p>
    <w:p w:rsidRDefault="00FC78E0" w:rsidP="00FC78E0" w:rsidR="00FC78E0">
      <w:pPr>
        <w:ind w:left="1418"/>
        <w:jc w:val="both"/>
      </w:pPr>
      <w:r>
        <w:t xml:space="preserve">7. Na suvlasnički dio: 4 (612/10000)  </w:t>
      </w:r>
    </w:p>
    <w:p w:rsidRDefault="00FC78E0" w:rsidP="00FC78E0" w:rsidR="00FC78E0">
      <w:pPr>
        <w:ind w:left="1418"/>
        <w:jc w:val="both"/>
      </w:pPr>
      <w:r>
        <w:t>7.1 Zaprimljeno 15.09.2014. broj Z-6955/14</w:t>
      </w:r>
    </w:p>
    <w:p w:rsidRDefault="00FC78E0" w:rsidP="00FC78E0" w:rsidR="00FC78E0">
      <w:pPr>
        <w:ind w:left="1418"/>
        <w:jc w:val="both"/>
      </w:pPr>
      <w:r>
        <w:t>Zaprimljeno 25.08.2010. broj Z-7804/10</w:t>
      </w:r>
    </w:p>
    <w:p w:rsidRDefault="00FC78E0" w:rsidP="00FC78E0" w:rsidR="00FC78E0">
      <w:pPr>
        <w:ind w:left="1418"/>
        <w:jc w:val="both"/>
      </w:pPr>
      <w:r>
        <w:t xml:space="preserve">Na temelju ugovora o kreditu sa sporazumom o osiguranju novčane tražbine od 20.07.2010. br. Ov-6783/10, uknjižuje se pravo zaloga na nekretninama u A, u iznosu od 22.000,00 EUR kunske protuvrijednosti (kao glavna hipoteka), sa svim troškovima, naknadama i kamatama navedenim u ugovoru, za korist:  </w:t>
      </w:r>
    </w:p>
    <w:p w:rsidRDefault="00FC78E0" w:rsidP="00FC78E0" w:rsidR="00FC78E0">
      <w:pPr>
        <w:ind w:left="1418"/>
        <w:jc w:val="both"/>
      </w:pPr>
      <w:r>
        <w:t xml:space="preserve">B2 KAPITAL D.O.O. , OIB: 57509775367, RADNIČKA CESTA 41, 10000 ZAGREB, HRVATSKA    </w:t>
      </w:r>
    </w:p>
    <w:p w:rsidRDefault="00FC78E0" w:rsidP="00FC78E0" w:rsidR="00FC78E0">
      <w:pPr>
        <w:ind w:left="1418"/>
        <w:jc w:val="both"/>
      </w:pPr>
      <w:r>
        <w:t>7.2 Zaprimljeno 15.09.2014. broj Z-6955/14</w:t>
      </w:r>
    </w:p>
    <w:p w:rsidRDefault="00FC78E0" w:rsidP="00FC78E0" w:rsidR="00FC78E0">
      <w:pPr>
        <w:ind w:left="1418"/>
        <w:jc w:val="both"/>
      </w:pPr>
      <w:r>
        <w:t>Zaprimljeno 25.08.2010. broj Z-7804/10</w:t>
      </w:r>
    </w:p>
    <w:p w:rsidRDefault="00FC78E0" w:rsidP="00FC78E0" w:rsidR="00FC78E0">
      <w:pPr>
        <w:ind w:left="1418"/>
        <w:jc w:val="both"/>
      </w:pPr>
      <w:r>
        <w:t xml:space="preserve">Zabilježuje se ovršivost gornje tražbine.    </w:t>
      </w:r>
    </w:p>
    <w:p w:rsidRDefault="00FC78E0" w:rsidP="00FC78E0" w:rsidR="00FC78E0">
      <w:pPr>
        <w:ind w:left="1418"/>
        <w:jc w:val="both"/>
      </w:pPr>
      <w:r>
        <w:t>7.3 Zaprimljeno 15.09.2014. broj Z-6955/14</w:t>
      </w:r>
    </w:p>
    <w:p w:rsidRDefault="00FC78E0" w:rsidP="00FC78E0" w:rsidR="00FC78E0">
      <w:pPr>
        <w:ind w:left="1418"/>
        <w:jc w:val="both"/>
      </w:pPr>
      <w:r>
        <w:t>Zaprimljeno 25.08.2010. broj Z-7804/10</w:t>
      </w:r>
    </w:p>
    <w:p w:rsidRDefault="00FC78E0" w:rsidP="00FC78E0" w:rsidR="00FC78E0">
      <w:pPr>
        <w:ind w:left="1418"/>
        <w:jc w:val="both"/>
      </w:pPr>
      <w:r>
        <w:t xml:space="preserve">Zabilježuje se da su nekretnine upisane u zk.ul. 10273, k.o. Osijek, označene kao sporedna hipoteka.    </w:t>
      </w:r>
    </w:p>
    <w:p w:rsidRDefault="00FC78E0" w:rsidP="00FC78E0" w:rsidR="00FC78E0">
      <w:pPr>
        <w:ind w:left="1418"/>
        <w:jc w:val="both"/>
      </w:pPr>
      <w:r>
        <w:t>7.4 Zaprimljeno 15.09.2014. broj Z-6955/14</w:t>
      </w:r>
    </w:p>
    <w:p w:rsidRDefault="00FC78E0" w:rsidP="00FC78E0" w:rsidR="00FC78E0">
      <w:pPr>
        <w:ind w:left="1418"/>
        <w:jc w:val="both"/>
      </w:pPr>
      <w:r>
        <w:t>Zaprimljeno 25.08.2010. broj Z-7804/10</w:t>
      </w:r>
    </w:p>
    <w:p w:rsidRDefault="00FC78E0" w:rsidP="00FC78E0" w:rsidR="00FB3146">
      <w:pPr>
        <w:ind w:left="1418"/>
        <w:jc w:val="both"/>
      </w:pPr>
      <w:r>
        <w:t>Zabilježuje se da su nekretnine upisane u zk.ul. 10273, k.o. Osijek, označene kao sporedna hipoteka.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DB310B" w:rsidRPr="00DB310B">
        <w:rPr>
          <w:bCs/>
        </w:rPr>
        <w:t xml:space="preserve">247.597,50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DB310B" w:rsidP="003C3419" w:rsidR="00DB310B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9D5308">
        <w:t>859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9D5308">
        <w:t>16</w:t>
      </w:r>
      <w:r w:rsidR="00DB310B">
        <w:t>7</w:t>
      </w:r>
      <w:r w:rsidR="00071835" w:rsidRPr="00071835">
        <w:t xml:space="preserve"> od </w:t>
      </w:r>
      <w:r w:rsidR="008D30F8">
        <w:t>2</w:t>
      </w:r>
      <w:r w:rsidR="00DB310B">
        <w:t>1</w:t>
      </w:r>
      <w:r w:rsidR="00071835" w:rsidRPr="00071835">
        <w:t>.</w:t>
      </w:r>
      <w:r w:rsidR="009D5308">
        <w:t>02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DB310B">
        <w:t>10</w:t>
      </w:r>
      <w:r w:rsidR="00071835" w:rsidRPr="00071835">
        <w:t>.</w:t>
      </w:r>
      <w:r w:rsidR="009D5308">
        <w:t>03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DB310B" w:rsidRPr="00DB310B">
        <w:rPr>
          <w:bCs/>
        </w:rPr>
        <w:t xml:space="preserve">247.597,50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A04BDB">
        <w:t>24</w:t>
      </w:r>
      <w:r w:rsidR="0031121A">
        <w:t>.0</w:t>
      </w:r>
      <w:r w:rsidR="00A04BDB">
        <w:t>3</w:t>
      </w:r>
      <w:r w:rsidR="0031121A">
        <w:t>.2017.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 xml:space="preserve">Stečajnog </w:t>
      </w:r>
      <w:r w:rsidR="00A04BDB" w:rsidRPr="00834CAD">
        <w:lastRenderedPageBreak/>
        <w:t>zakona (NN 44/96, 29/99, 129/00, 123/03, 82/06, 116/10, 25/12 i 133/12), a u vezi s čl. 441. Stečajnog zakona (NN 71/15)</w:t>
      </w:r>
      <w:r w:rsidR="00A04BDB" w:rsidRPr="00071835">
        <w:t>.</w:t>
      </w:r>
    </w:p>
    <w:p w:rsidRDefault="00C42E2F" w:rsidP="00E2444C" w:rsidR="00C42E2F">
      <w:pPr>
        <w:jc w:val="both"/>
      </w:pPr>
    </w:p>
    <w:p w:rsidRDefault="00B54A69" w:rsidP="008A0C9E" w:rsidR="00B54A69">
      <w:pPr>
        <w:jc w:val="both"/>
      </w:pP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A04BDB">
        <w:rPr>
          <w:bCs/>
        </w:rPr>
        <w:t>2</w:t>
      </w:r>
      <w:r w:rsidR="0031121A">
        <w:rPr>
          <w:bCs/>
        </w:rPr>
        <w:t>8</w:t>
      </w:r>
      <w:r w:rsidRPr="004948B8">
        <w:rPr>
          <w:bCs/>
        </w:rPr>
        <w:t xml:space="preserve">. </w:t>
      </w:r>
      <w:r w:rsidR="00A04BDB">
        <w:rPr>
          <w:bCs/>
        </w:rPr>
        <w:t>ožujk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4948B8" w:rsidP="004948B8" w:rsidR="004948B8">
      <w:pPr>
        <w:pStyle w:val="Tijeloteksta"/>
        <w:numPr>
          <w:ilvl w:val="0"/>
          <w:numId w:val="7"/>
        </w:numPr>
      </w:pPr>
      <w:r>
        <w:t>Stečajna upraviteljica</w:t>
      </w:r>
      <w:r w:rsidR="002553C3">
        <w:t xml:space="preserve"> </w:t>
      </w:r>
      <w:r w:rsidR="00A04BDB">
        <w:t>Edita Đurkin</w:t>
      </w:r>
    </w:p>
    <w:p w:rsidRDefault="007A0FDB" w:rsidP="007A0FDB" w:rsidR="007A0FDB" w:rsidRPr="007A0FDB">
      <w:pPr>
        <w:pStyle w:val="Tijeloteksta"/>
        <w:numPr>
          <w:ilvl w:val="0"/>
          <w:numId w:val="7"/>
        </w:numPr>
      </w:pPr>
      <w:r w:rsidRPr="007A0FDB">
        <w:rPr>
          <w:bCs/>
        </w:rPr>
        <w:t>Josipu Matas, Osijek, Šandora Petefija 14</w:t>
      </w:r>
    </w:p>
    <w:p w:rsidRDefault="004948B8" w:rsidP="007A0FDB" w:rsidR="004948B8">
      <w:pPr>
        <w:pStyle w:val="Tijeloteksta"/>
        <w:numPr>
          <w:ilvl w:val="0"/>
          <w:numId w:val="7"/>
        </w:numPr>
      </w:pPr>
      <w:r>
        <w:t>Općinski sud u</w:t>
      </w:r>
      <w:r w:rsidR="002553C3">
        <w:t xml:space="preserve"> Osijeku </w:t>
      </w:r>
      <w:r>
        <w:t xml:space="preserve">zk odjel </w:t>
      </w:r>
    </w:p>
    <w:p w:rsidRDefault="00F118C9" w:rsidP="00F118C9" w:rsidR="004948B8">
      <w:pPr>
        <w:pStyle w:val="Tijeloteksta"/>
        <w:numPr>
          <w:ilvl w:val="0"/>
          <w:numId w:val="7"/>
        </w:numPr>
      </w:pPr>
      <w:r w:rsidRPr="00F118C9">
        <w:t>Ministarstvo financija Porezna uprava</w:t>
      </w:r>
      <w:r>
        <w:t xml:space="preserve"> Osijek</w:t>
      </w:r>
    </w:p>
    <w:p w:rsidRDefault="00A12FCE" w:rsidP="004948B8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B9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St-859/16-18</w:t>
    </w:r>
    <w:r w:rsidR="00C97550">
      <w:t>6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3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6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7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9"/>
  </w:num>
  <w:num w:numId="4">
    <w:abstractNumId w:val="7"/>
  </w:num>
  <w:num w:numId="5">
    <w:abstractNumId w:val="13"/>
  </w:num>
  <w:num w:numId="6">
    <w:abstractNumId w:val="18"/>
  </w:num>
  <w:num w:numId="7">
    <w:abstractNumId w:val="14"/>
  </w:num>
  <w:num w:numId="8">
    <w:abstractNumId w:val="15"/>
  </w:num>
  <w:num w:numId="9">
    <w:abstractNumId w:val="16"/>
  </w:num>
  <w:num w:numId="10">
    <w:abstractNumId w:val="6"/>
  </w:num>
  <w:num w:numId="11">
    <w:abstractNumId w:val="17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0"/>
  </w:num>
  <w:num w:numId="15">
    <w:abstractNumId w:val="12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71835"/>
    <w:rsid w:val="000726F1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35A22"/>
    <w:rsid w:val="00251854"/>
    <w:rsid w:val="002519B9"/>
    <w:rsid w:val="002553C3"/>
    <w:rsid w:val="0025773B"/>
    <w:rsid w:val="00285F0B"/>
    <w:rsid w:val="002B3EAF"/>
    <w:rsid w:val="002D68D9"/>
    <w:rsid w:val="003004E2"/>
    <w:rsid w:val="00304D4D"/>
    <w:rsid w:val="0031121A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E6B93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25242"/>
    <w:rsid w:val="006300FA"/>
    <w:rsid w:val="0063711C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676F8"/>
    <w:rsid w:val="00774EF7"/>
    <w:rsid w:val="007864B2"/>
    <w:rsid w:val="007A0FDB"/>
    <w:rsid w:val="007A3E0E"/>
    <w:rsid w:val="007A3E58"/>
    <w:rsid w:val="007A67C1"/>
    <w:rsid w:val="007B3EF6"/>
    <w:rsid w:val="007C719E"/>
    <w:rsid w:val="007C7AD7"/>
    <w:rsid w:val="008029F9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531A0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82E44"/>
    <w:rsid w:val="00C93B06"/>
    <w:rsid w:val="00C97550"/>
    <w:rsid w:val="00CB5537"/>
    <w:rsid w:val="00CC62F9"/>
    <w:rsid w:val="00CF617D"/>
    <w:rsid w:val="00D2645A"/>
    <w:rsid w:val="00D34E3F"/>
    <w:rsid w:val="00D42C63"/>
    <w:rsid w:val="00D53A3A"/>
    <w:rsid w:val="00D91D72"/>
    <w:rsid w:val="00D9352F"/>
    <w:rsid w:val="00DA14E7"/>
    <w:rsid w:val="00DB310B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94F52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B3146"/>
    <w:rsid w:val="00FC177C"/>
    <w:rsid w:val="00FC78E0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6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6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12AC6-F981-42A0-B6F9-102877B95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881</properties:Words>
  <properties:Characters>5042</properties:Characters>
  <properties:Lines>150</properties:Lines>
  <properties:Paragraphs>65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2017-03-28T10:16:00Z</dcterms:created>
  <dc:creator>jbekavac</dc:creator>
  <cp:lastModifiedBy>Elizabeta Đeke</cp:lastModifiedBy>
  <cp:lastPrinted>2017-03-28T10:12:00Z</cp:lastPrinted>
  <dcterms:modified xmlns:xsi="http://www.w3.org/2001/XMLSchema-instance" xsi:type="dcterms:W3CDTF">2017-03-29T06:04:00Z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