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263f" w14:paraId="17f263f"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F849FE">
        <w:t>MIRNI KUTIĆ JADRANKA j.d.o.o., Lučko, Hrastovička 34, OIB: 26174033704</w:t>
      </w:r>
      <w:r w:rsidR="0088185C">
        <w:rPr>
          <w:lang w:val="hr-HR"/>
        </w:rPr>
        <w:t>, dana 29</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849FE">
        <w:t>Željko Bašić iz Lučkog, Hrastovička 34, OIB: 08477008508</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F849FE">
        <w:t>MIRNI KUTIĆ JADRANKA j.d.o.o., Lučko, Hrastovička 34, OIB: 26174033704</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F849FE">
        <w:t>Željko Bašić iz Lučkog, Hrastovička 34, OIB: 08477008508</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U Zagrebu, 29</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F849FE">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F849FE">
        <w:t>,v.r.</w:t>
      </w:r>
    </w:p>
    <w:p w:rsidRDefault="00F849FE" w:rsidP="00D338FD" w:rsidR="00F849FE">
      <w:pPr>
        <w:pStyle w:val="Uvuenotijeloteksta"/>
        <w:ind w:firstLine="141" w:left="1983"/>
        <w:jc w:val="right"/>
      </w:pPr>
      <w:r>
        <w:t>Za točnost otpravka</w:t>
      </w:r>
    </w:p>
    <w:p w:rsidRDefault="00F849FE" w:rsidP="00F849FE" w:rsidR="005F2216"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8185C">
          <w:t>30</w:t>
        </w:r>
        <w:r w:rsidR="00F849FE">
          <w:t>30</w:t>
        </w:r>
        <w:r w:rsidR="00FE120F">
          <w:t>/17</w:t>
        </w:r>
      </w:p>
      <w:p w:rsidRDefault="00846FDE" w:rsidR="00846FDE">
        <w:pPr>
          <w:pStyle w:val="Zaglavlje"/>
          <w:jc w:val="center"/>
        </w:pPr>
        <w:r>
          <w:fldChar w:fldCharType="begin"/>
        </w:r>
        <w:r>
          <w:instrText>PAGE   \* MERGEFORMAT</w:instrText>
        </w:r>
        <w:r>
          <w:fldChar w:fldCharType="separate"/>
        </w:r>
        <w:r w:rsidR="00630586" w:rsidRPr="0063058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88185C">
      <w:t>303</w:t>
    </w:r>
    <w:r w:rsidR="00F849FE">
      <w:t>0</w:t>
    </w:r>
    <w:r w:rsidR="00FE120F">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30586"/>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AC3"/>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849FE"/>
    <w:rsid w:val="00FA1873"/>
    <w:rsid w:val="00FA4E2F"/>
    <w:rsid w:val="00FB2B8F"/>
    <w:rsid w:val="00FC4281"/>
    <w:rsid w:val="00FD03E9"/>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2312</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2017-11-29T12:04:00Z</dcterms:created>
  <dc:creator>MINISTARSTVO PRAVOSUĐA</dc:creator>
  <cp:lastModifiedBy>Matea Bizjak</cp:lastModifiedBy>
  <cp:lastPrinted>2017-11-29T12:05:00Z</cp:lastPrinted>
  <dcterms:modified xmlns:xsi="http://www.w3.org/2001/XMLSchema-instance" xsi:type="dcterms:W3CDTF">2017-11-29T12:06:00Z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