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730e" w14:paraId="073730e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7A5099">
        <w:t>FORMA-YACHT d.o.o., Prelog, JUG II, kbr. 10,</w:t>
      </w:r>
      <w:r w:rsidR="00BB7C9D">
        <w:t xml:space="preserve"> </w:t>
      </w:r>
      <w:r w:rsidR="004133DA">
        <w:t xml:space="preserve">OIB: </w:t>
      </w:r>
      <w:r w:rsidR="007A5099">
        <w:t>43256574127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7A5099">
        <w:t xml:space="preserve"> FORMA-YACHT d.o.o., Prelog, JUG II, kbr. 10, OIB: 43256574127,</w:t>
      </w:r>
      <w:r w:rsidR="004133DA">
        <w:t xml:space="preserve"> iznosi </w:t>
      </w:r>
      <w:r w:rsidR="007A5099">
        <w:t>396.483,11</w:t>
      </w:r>
      <w:r w:rsidR="00971AA9">
        <w:t xml:space="preserve"> kn.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7A5099">
        <w:t>Bossanyi Zsolt iz Mađarske, Budapest, Hunyadi Janos 16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222488" w:rsidR="00FE28A5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1B73FB" w:rsidP="00222488" w:rsidR="001B73FB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Direktoru dužnika </w:t>
      </w:r>
      <w:r w:rsidR="007A5099">
        <w:rPr>
          <w:lang w:val="hr-HR"/>
        </w:rPr>
        <w:t xml:space="preserve">Bossanyi Zsolt, iz Mađarske, Budapest, Hunyadi Janos 16                        </w:t>
      </w:r>
      <w:r w:rsidR="002708D7">
        <w:rPr>
          <w:lang w:val="hr-HR"/>
        </w:rPr>
        <w:t xml:space="preserve">       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F791E" w:rsidRPr="008F791E">
      <w:rPr>
        <w:noProof/>
        <w:lang w:val="hr-HR"/>
      </w:rPr>
      <w:t>2</w:t>
    </w:r>
    <w:r>
      <w:fldChar w:fldCharType="end"/>
    </w:r>
  </w:p>
  <w:p w:rsidRDefault="007A5099" w:rsidP="007A5099" w:rsidR="007A509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St-345/15-4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7A5099">
      <w:rPr>
        <w:lang w:val="hr-HR"/>
      </w:rPr>
      <w:t>345/15-4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B73FB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248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08D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A782F"/>
    <w:rsid w:val="005B010B"/>
    <w:rsid w:val="005B2F25"/>
    <w:rsid w:val="005C0132"/>
    <w:rsid w:val="005C3D07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A5099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8F791E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949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8A5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9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791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79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79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9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791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79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79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FORMA-YACHT društvo s ograničenom odgovornošću za trgovinu i usluge</izvorni_sadrzaj>
    <derivirana_varijabla naziv="DomainObject.Predmet.ProtustrankaFormated_1">  FORMA-YACHT društvo s ograničenom odgovornošću za trgovinu i usluge</derivirana_varijabla>
  </DomainObject.Predmet.ProtustrankaFormated>
  <DomainObject.Predmet.ProtustrankaFormatedOIB>
    <izvorni_sadrzaj>  FORMA-YACHT društvo s ograničenom odgovornošću za trgovinu i usluge, OIB 43256574127</izvorni_sadrzaj>
    <derivirana_varijabla naziv="DomainObject.Predmet.ProtustrankaFormatedOIB_1">  FORMA-YACHT društvo s ograničenom odgovornošću za trgovinu i usluge, OIB 43256574127</derivirana_varijabla>
  </DomainObject.Predmet.ProtustrankaFormatedOIB>
  <DomainObject.Predmet.ProtustrankaFormatedWithAdress>
    <izvorni_sadrzaj> FORMA-YACHT društvo s ograničenom odgovornošću za trgovinu i usluge, JUG II, kbr. 10, 40323 Prelog</izvorni_sadrzaj>
    <derivirana_varijabla naziv="DomainObject.Predmet.ProtustrankaFormatedWithAdress_1"> FORMA-YACHT društvo s ograničenom odgovornošću za trgovinu i usluge, JUG II, kbr. 10, 40323 Prelog</derivirana_varijabla>
  </DomainObject.Predmet.ProtustrankaFormatedWithAdress>
  <DomainObject.Predmet.ProtustrankaFormatedWithAdressOIB>
    <izvorni_sadrzaj> FORMA-YACHT društvo s ograničenom odgovornošću za trgovinu i usluge, OIB 43256574127, JUG II, kbr. 10, 40323 Prelog</izvorni_sadrzaj>
    <derivirana_varijabla naziv="DomainObject.Predmet.ProtustrankaFormatedWithAdressOIB_1"> FORMA-YACHT društvo s ograničenom odgovornošću za trgovinu i usluge, OIB 43256574127, JUG II, kbr. 10, 40323 Prelog</derivirana_varijabla>
  </DomainObject.Predmet.ProtustrankaFormatedWithAdressOIB>
  <DomainObject.Predmet.ProtustrankaWithAdress>
    <izvorni_sadrzaj>FORMA-YACHT društvo s ograničenom odgovornošću za trgovinu i usluge JUG II, kbr. 10, 40323 Prelog</izvorni_sadrzaj>
    <derivirana_varijabla naziv="DomainObject.Predmet.ProtustrankaWithAdress_1">FORMA-YACHT društvo s ograničenom odgovornošću za trgovinu i usluge JUG II, kbr. 10, 40323 Prelog</derivirana_varijabla>
  </DomainObject.Predmet.ProtustrankaWithAdress>
  <DomainObject.Predmet.ProtustrankaWithAdressOIB>
    <izvorni_sadrzaj>FORMA-YACHT društvo s ograničenom odgovornošću za trgovinu i usluge, OIB 43256574127, JUG II, kbr. 10, 40323 Prelog</izvorni_sadrzaj>
    <derivirana_varijabla naziv="DomainObject.Predmet.ProtustrankaWithAdressOIB_1">FORMA-YACHT društvo s ograničenom odgovornošću za trgovinu i usluge, OIB 43256574127, JUG II, kbr. 10, 40323 Prelog</derivirana_varijabla>
  </DomainObject.Predmet.ProtustrankaWithAdressOIB>
  <DomainObject.Predmet.ProtustrankaNazivFormated>
    <izvorni_sadrzaj>FORMA-YACHT društvo s ograničenom odgovornošću za trgovinu i usluge</izvorni_sadrzaj>
    <derivirana_varijabla naziv="DomainObject.Predmet.ProtustrankaNazivFormated_1">FORMA-YACHT društvo s ograničenom odgovornošću za trgovinu i usluge</derivirana_varijabla>
  </DomainObject.Predmet.ProtustrankaNazivFormated>
  <DomainObject.Predmet.ProtustrankaNazivFormatedOIB>
    <izvorni_sadrzaj>FORMA-YACHT društvo s ograničenom odgovornošću za trgovinu i usluge, OIB 43256574127</izvorni_sadrzaj>
    <derivirana_varijabla naziv="DomainObject.Predmet.ProtustrankaNazivFormatedOIB_1">FORMA-YACHT društvo s ograničenom odgovornošću za trgovinu i usluge, OIB 43256574127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396483.11</izvorni_sadrzaj>
    <derivirana_varijabla naziv="DomainObject.Predmet.TrenutnaVrijednost_1">396483.11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FORMA-YACHT društvo s ograničenom odgovornošću za trgovinu i usluge</item>
    </izvorni_sadrzaj>
    <derivirana_varijabla naziv="DomainObject.Predmet.ProtuStrankaListFormated_1">
      <item>FORMA-YACHT društvo s ograničenom odgovornošću za trgovinu i usluge</item>
    </derivirana_varijabla>
  </DomainObject.Predmet.ProtuStrankaListFormated>
  <DomainObject.Predmet.ProtuStrankaListFormatedOIB>
    <izvorni_sadrzaj>
      <item>FORMA-YACHT društvo s ograničenom odgovornošću za trgovinu i usluge, OIB 43256574127</item>
    </izvorni_sadrzaj>
    <derivirana_varijabla naziv="DomainObject.Predmet.ProtuStrankaListFormatedOIB_1">
      <item>FORMA-YACHT društvo s ograničenom odgovornošću za trgovinu i usluge, OIB 43256574127</item>
    </derivirana_varijabla>
  </DomainObject.Predmet.ProtuStrankaListFormatedOIB>
  <DomainObject.Predmet.ProtuStrankaListFormatedWithAdress>
    <izvorni_sadrzaj>
      <item>FORMA-YACHT društvo s ograničenom odgovornošću za trgovinu i usluge, JUG II, kbr. 10, 40323 Prelog</item>
    </izvorni_sadrzaj>
    <derivirana_varijabla naziv="DomainObject.Predmet.ProtuStrankaListFormatedWithAdress_1">
      <item>FORMA-YACHT društvo s ograničenom odgovornošću za trgovinu i usluge, JUG II, kbr. 10, 40323 Prelog</item>
    </derivirana_varijabla>
  </DomainObject.Predmet.ProtuStrankaListFormatedWithAdress>
  <DomainObject.Predmet.ProtuStrankaListFormatedWithAdressOIB>
    <izvorni_sadrzaj>
      <item>FORMA-YACHT društvo s ograničenom odgovornošću za trgovinu i usluge, OIB 43256574127, JUG II, kbr. 10, 40323 Prelog</item>
    </izvorni_sadrzaj>
    <derivirana_varijabla naziv="DomainObject.Predmet.ProtuStrankaListFormatedWithAdressOIB_1">
      <item>FORMA-YACHT društvo s ograničenom odgovornošću za trgovinu i usluge, OIB 43256574127, JUG II, kbr. 10, 40323 Prelog</item>
    </derivirana_varijabla>
  </DomainObject.Predmet.ProtuStrankaListFormatedWithAdressOIB>
  <DomainObject.Predmet.ProtuStrankaListNazivFormated>
    <izvorni_sadrzaj>
      <item>FORMA-YACHT društvo s ograničenom odgovornošću za trgovinu i usluge</item>
    </izvorni_sadrzaj>
    <derivirana_varijabla naziv="DomainObject.Predmet.ProtuStrankaListNazivFormated_1">
      <item>FORMA-YACHT društvo s ograničenom odgovornošću za trgovinu i usluge</item>
    </derivirana_varijabla>
  </DomainObject.Predmet.ProtuStrankaListNazivFormated>
  <DomainObject.Predmet.ProtuStrankaListNazivFormatedOIB>
    <izvorni_sadrzaj>
      <item>FORMA-YACHT društvo s ograničenom odgovornošću za trgovinu i usluge, OIB 43256574127</item>
    </izvorni_sadrzaj>
    <derivirana_varijabla naziv="DomainObject.Predmet.ProtuStrankaListNazivFormatedOIB_1">
      <item>FORMA-YACHT društvo s ograničenom odgovornošću za trgovinu i usluge, OIB 43256574127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FORMA-YACHT društvo s ograničenom odgovornošću za trgovinu i usluge</izvorni_sadrzaj>
    <derivirana_varijabla naziv="DomainObject.Predmet.ProtustrankaIDrugi_1">FORMA-YACHT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FORMA-YACHT društvo s ograničenom odgovornošću za trgovinu i usluge, OIB 43256574127, JUG II, kbr. 10, 40323 Prelog</izvorni_sadrzaj>
    <derivirana_varijabla naziv="DomainObject.Predmet.ProtustrankaIDrugiAdressOIB_1">FORMA-YACHT društvo s ograničenom odgovornošću za trgovinu i usluge, OIB 43256574127, JUG II,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FORMA-YACHT društvo s ograničenom odgovornošću za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FORMA-YACHT društvo s ograničenom odgovornošću za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FORMA-YACHT društvo s ograničenom odgovornošću za trgovinu i usluge, OIB 43256574127, JUG II, kbr. 10,40323 Prelog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FORMA-YACHT društvo s ograničenom odgovornošću za trgovinu i usluge, OIB 43256574127, JUG II, kbr. 10,40323 Prelog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43256574127</item>
      <item>, OIB null</item>
      <item>, OIB null</item>
    </izvorni_sadrzaj>
    <derivirana_varijabla naziv="DomainObject.Predmet.SudioniciListNazivOIB_1">
      <item>, OIB null</item>
      <item>, OIB 43256574127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BE948-DA49-47A8-B390-F84EF24BB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400</properties:Words>
  <properties:Characters>2097</properties:Characters>
  <properties:Lines>57</properties:Lines>
  <properties:Paragraphs>17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2015-11-03T10:55:00Z</cp:lastPrinted>
  <dcterms:modified xmlns:xsi="http://www.w3.org/2001/XMLSchema-instance" xsi:type="dcterms:W3CDTF">2015-11-03T10:56:00Z</dcterms:modified>
  <cp:revision>36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