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b3c4" w14:paraId="353b3c4" w:rsidRDefault="00FC3B42" w:rsidR="00FC3B42" w:rsidRPr="0067181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671812">
      <w:pPr>
        <w:ind w:firstLine="568" w:left="708"/>
        <w:rPr>
          <w:color w:val="000000"/>
        </w:rPr>
      </w:pPr>
      <w:r w:rsidRPr="00671812">
        <w:rPr>
          <w:noProof/>
          <w:color w:val="0000FF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671812">
      <w:pPr>
        <w:ind w:firstLine="708" w:left="708"/>
        <w:rPr>
          <w:color w:val="000000"/>
        </w:rPr>
      </w:pPr>
    </w:p>
    <w:p w:rsidRDefault="00294A15" w:rsidP="00294A15" w:rsidR="00294A15" w:rsidRPr="00671812">
      <w:pPr>
        <w:rPr>
          <w:b/>
        </w:rPr>
      </w:pPr>
      <w:r w:rsidRPr="00671812">
        <w:rPr>
          <w:color w:val="000000"/>
        </w:rPr>
        <w:t xml:space="preserve">        </w:t>
      </w:r>
      <w:r w:rsidRPr="00671812">
        <w:rPr>
          <w:b/>
        </w:rPr>
        <w:t>REPUBLIKA HRVATSKA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  TRGOVAČKI SUD U SPLITU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STALNA SLUŽBA DUBROVNIK</w:t>
      </w:r>
    </w:p>
    <w:p w:rsidRDefault="00294A15" w:rsidP="00EB50A0" w:rsidR="00CC7513" w:rsidRPr="00671812">
      <w:pPr>
        <w:rPr>
          <w:b/>
        </w:rPr>
      </w:pPr>
      <w:r w:rsidRPr="00671812">
        <w:rPr>
          <w:b/>
        </w:rPr>
        <w:t xml:space="preserve">     Dr. A. Starčevića 23, Dubrovnik</w:t>
      </w:r>
    </w:p>
    <w:p w:rsidRDefault="00DA069D" w:rsidP="00CC7513" w:rsidR="00CC7513" w:rsidRPr="00671812">
      <w:pPr>
        <w:jc w:val="right"/>
        <w:rPr>
          <w:b/>
        </w:rPr>
      </w:pPr>
      <w:r w:rsidRPr="00671812">
        <w:rPr>
          <w:b/>
        </w:rPr>
        <w:t>Posl. br. 18</w:t>
      </w:r>
      <w:r w:rsidR="0061225A" w:rsidRPr="00671812">
        <w:rPr>
          <w:b/>
        </w:rPr>
        <w:t xml:space="preserve"> </w:t>
      </w:r>
      <w:proofErr w:type="spellStart"/>
      <w:r w:rsidR="0061225A" w:rsidRPr="00671812">
        <w:rPr>
          <w:b/>
        </w:rPr>
        <w:t>Stpn</w:t>
      </w:r>
      <w:proofErr w:type="spellEnd"/>
      <w:r w:rsidR="0061225A" w:rsidRPr="00671812">
        <w:rPr>
          <w:b/>
        </w:rPr>
        <w:t>-</w:t>
      </w:r>
      <w:r w:rsidR="00D6447D" w:rsidRPr="00671812">
        <w:rPr>
          <w:b/>
        </w:rPr>
        <w:t>64</w:t>
      </w:r>
      <w:r w:rsidRPr="00671812">
        <w:rPr>
          <w:b/>
        </w:rPr>
        <w:t>/2016</w:t>
      </w:r>
    </w:p>
    <w:p w:rsidRDefault="00CC7513" w:rsidP="00CC7513" w:rsidR="00CC7513" w:rsidRPr="00671812">
      <w:pPr>
        <w:jc w:val="right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O G L A S 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  <w:rPr>
          <w:u w:val="single"/>
        </w:rPr>
      </w:pPr>
      <w:r w:rsidRPr="00671812">
        <w:t xml:space="preserve">TRGOVAČKI SUD U SPLITU, STALNA SLUŽBA U DUBROVNIKU objavljuje da je rješenjem ovog suda </w:t>
      </w:r>
      <w:r w:rsidR="00DA069D" w:rsidRPr="00671812">
        <w:t>posl. br. 18</w:t>
      </w:r>
      <w:r w:rsidR="00920843" w:rsidRPr="00671812">
        <w:t xml:space="preserve"> </w:t>
      </w:r>
      <w:proofErr w:type="spellStart"/>
      <w:r w:rsidR="00920843" w:rsidRPr="00671812">
        <w:t>Stpn</w:t>
      </w:r>
      <w:proofErr w:type="spellEnd"/>
      <w:r w:rsidR="00920843" w:rsidRPr="00671812">
        <w:t>-</w:t>
      </w:r>
      <w:r w:rsidR="00D6447D" w:rsidRPr="00671812">
        <w:t>64</w:t>
      </w:r>
      <w:r w:rsidRPr="00671812">
        <w:t>/201</w:t>
      </w:r>
      <w:r w:rsidR="00920843" w:rsidRPr="00671812">
        <w:t>6</w:t>
      </w:r>
      <w:r w:rsidRPr="00671812">
        <w:t xml:space="preserve"> od </w:t>
      </w:r>
      <w:r w:rsidR="00D6447D" w:rsidRPr="00671812">
        <w:t>10</w:t>
      </w:r>
      <w:r w:rsidR="0061225A" w:rsidRPr="00671812">
        <w:t xml:space="preserve">. </w:t>
      </w:r>
      <w:r w:rsidR="00D6447D" w:rsidRPr="00671812">
        <w:t>studenog</w:t>
      </w:r>
      <w:r w:rsidRPr="00671812">
        <w:t xml:space="preserve"> 201</w:t>
      </w:r>
      <w:r w:rsidR="00E40463" w:rsidRPr="00671812">
        <w:t>6</w:t>
      </w:r>
      <w:r w:rsidRPr="00671812">
        <w:t xml:space="preserve">. godine povodom prijedloga za sklapanje predstečajne nagodbe određeno ročište radi sklapanja </w:t>
      </w:r>
      <w:r w:rsidR="007B6B23" w:rsidRPr="00671812">
        <w:t>predstečajne nagodbe za dužnika</w:t>
      </w:r>
      <w:r w:rsidRPr="00671812">
        <w:t xml:space="preserve">: </w:t>
      </w:r>
      <w:r w:rsidR="00D6447D" w:rsidRPr="00671812">
        <w:t>ALMA d.o.o.</w:t>
      </w:r>
      <w:r w:rsidR="0061225A" w:rsidRPr="00671812">
        <w:t xml:space="preserve">, OIB: </w:t>
      </w:r>
      <w:r w:rsidR="00D6447D" w:rsidRPr="00671812">
        <w:t>43271569533</w:t>
      </w:r>
      <w:r w:rsidR="0061225A" w:rsidRPr="00671812">
        <w:t xml:space="preserve">, </w:t>
      </w:r>
      <w:proofErr w:type="spellStart"/>
      <w:r w:rsidR="00D6447D" w:rsidRPr="00671812">
        <w:t>Pupnat</w:t>
      </w:r>
      <w:proofErr w:type="spellEnd"/>
      <w:r w:rsidR="00D6447D" w:rsidRPr="00671812">
        <w:t xml:space="preserve"> </w:t>
      </w:r>
      <w:proofErr w:type="spellStart"/>
      <w:r w:rsidR="00D6447D" w:rsidRPr="00671812">
        <w:t>bb</w:t>
      </w:r>
      <w:proofErr w:type="spellEnd"/>
      <w:r w:rsidR="0061225A" w:rsidRPr="00671812">
        <w:t xml:space="preserve">, </w:t>
      </w:r>
      <w:r w:rsidR="00D6447D" w:rsidRPr="00671812">
        <w:t xml:space="preserve"> 20274 </w:t>
      </w:r>
      <w:proofErr w:type="spellStart"/>
      <w:r w:rsidR="00D6447D" w:rsidRPr="00671812">
        <w:t>Pupnat</w:t>
      </w:r>
      <w:proofErr w:type="spellEnd"/>
      <w:r w:rsidR="00E40463" w:rsidRPr="00671812">
        <w:t xml:space="preserve">, </w:t>
      </w:r>
      <w:r w:rsidRPr="00671812">
        <w:t>za dan:</w:t>
      </w:r>
    </w:p>
    <w:p w:rsidRDefault="00CC7513" w:rsidP="00CC7513" w:rsidR="00CC7513" w:rsidRPr="00671812">
      <w:pPr>
        <w:ind w:firstLine="708"/>
        <w:jc w:val="center"/>
      </w:pPr>
      <w:r w:rsidRPr="00671812">
        <w:t xml:space="preserve"> </w:t>
      </w:r>
    </w:p>
    <w:p w:rsidRDefault="00D6447D" w:rsidP="00CC7513" w:rsidR="00CC7513" w:rsidRPr="00671812">
      <w:pPr>
        <w:ind w:firstLine="708"/>
        <w:jc w:val="center"/>
        <w:rPr>
          <w:u w:val="single"/>
        </w:rPr>
      </w:pPr>
      <w:r w:rsidRPr="00671812">
        <w:rPr>
          <w:b/>
          <w:u w:val="single"/>
        </w:rPr>
        <w:t>30</w:t>
      </w:r>
      <w:r w:rsidR="0061225A" w:rsidRPr="00671812">
        <w:rPr>
          <w:b/>
          <w:u w:val="single"/>
        </w:rPr>
        <w:t xml:space="preserve">. </w:t>
      </w:r>
      <w:r w:rsidRPr="00671812">
        <w:rPr>
          <w:b/>
          <w:u w:val="single"/>
        </w:rPr>
        <w:t>studeni</w:t>
      </w:r>
      <w:r w:rsidR="00CC7513" w:rsidRPr="00671812">
        <w:rPr>
          <w:b/>
          <w:u w:val="single"/>
        </w:rPr>
        <w:t xml:space="preserve"> 201</w:t>
      </w:r>
      <w:r w:rsidR="00F669B7" w:rsidRPr="00671812">
        <w:rPr>
          <w:b/>
          <w:u w:val="single"/>
        </w:rPr>
        <w:t>6</w:t>
      </w:r>
      <w:r w:rsidR="00CC7513" w:rsidRPr="00671812">
        <w:rPr>
          <w:b/>
          <w:u w:val="single"/>
        </w:rPr>
        <w:t xml:space="preserve">. godine u </w:t>
      </w:r>
      <w:r w:rsidRPr="00671812">
        <w:rPr>
          <w:b/>
          <w:u w:val="single"/>
        </w:rPr>
        <w:t>10</w:t>
      </w:r>
      <w:r w:rsidR="00DA069D" w:rsidRPr="00671812">
        <w:rPr>
          <w:b/>
          <w:u w:val="single"/>
        </w:rPr>
        <w:t>,00</w:t>
      </w:r>
      <w:r w:rsidR="00CC7513" w:rsidRPr="00671812">
        <w:rPr>
          <w:b/>
          <w:u w:val="single"/>
        </w:rPr>
        <w:t xml:space="preserve"> sati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  <w:r w:rsidRPr="00671812">
        <w:t xml:space="preserve">u prostorijama Trgovačkog suda u Splitu, Stalne službe u Dubrovniku, Dr. Ante Starčevića 23, sudnica br. </w:t>
      </w:r>
      <w:r w:rsidR="00D6447D" w:rsidRPr="00671812">
        <w:t>2</w:t>
      </w:r>
      <w:r w:rsidRPr="00671812">
        <w:t xml:space="preserve"> (prvi kat).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</w:pPr>
      <w:r w:rsidRPr="00671812"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U Dubrovniku, </w:t>
      </w:r>
      <w:r w:rsidR="00D6447D" w:rsidRPr="00671812">
        <w:rPr>
          <w:b/>
        </w:rPr>
        <w:t xml:space="preserve">10. studenog </w:t>
      </w:r>
      <w:r w:rsidRPr="00671812">
        <w:rPr>
          <w:b/>
        </w:rPr>
        <w:t>201</w:t>
      </w:r>
      <w:r w:rsidR="00E40463" w:rsidRPr="00671812">
        <w:rPr>
          <w:b/>
        </w:rPr>
        <w:t>6</w:t>
      </w:r>
      <w:r w:rsidRPr="00671812">
        <w:rPr>
          <w:b/>
        </w:rPr>
        <w:t>. godine</w:t>
      </w: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  <w:t>Stečajni sudac:</w:t>
      </w:r>
    </w:p>
    <w:p w:rsidRDefault="00CC7513" w:rsidP="00CC7513" w:rsidR="00CC7513" w:rsidRPr="00671812">
      <w:pPr>
        <w:jc w:val="both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316A28" w:rsidRPr="00671812">
        <w:rPr>
          <w:b/>
        </w:rPr>
        <w:t>Katarina Franković</w:t>
      </w:r>
    </w:p>
    <w:p w:rsidRDefault="00FC3B42" w:rsidP="00CC7513" w:rsidR="00FC3B42" w:rsidRPr="00671812">
      <w:pPr>
        <w:jc w:val="right"/>
        <w:rPr>
          <w:b/>
        </w:rPr>
      </w:pPr>
    </w:p>
    <w:sectPr w:rsidSect="004E107D" w:rsidR="00FC3B42" w:rsidRPr="0067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579"/>
    <w:rsid w:val="00281BC8"/>
    <w:rsid w:val="00294A15"/>
    <w:rsid w:val="002A1467"/>
    <w:rsid w:val="002B78CC"/>
    <w:rsid w:val="002C3BF8"/>
    <w:rsid w:val="003013EA"/>
    <w:rsid w:val="00304A70"/>
    <w:rsid w:val="00316A28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3644"/>
    <w:rsid w:val="00527732"/>
    <w:rsid w:val="00532D73"/>
    <w:rsid w:val="00550BC0"/>
    <w:rsid w:val="00587479"/>
    <w:rsid w:val="005D3509"/>
    <w:rsid w:val="0061225A"/>
    <w:rsid w:val="006201D2"/>
    <w:rsid w:val="006325B1"/>
    <w:rsid w:val="006579D6"/>
    <w:rsid w:val="00671812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526DF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BD646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6447D"/>
    <w:rsid w:val="00D73561"/>
    <w:rsid w:val="00D83D90"/>
    <w:rsid w:val="00DA069D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Stpn-64/2016</izvorni_sadrzaj>
    <derivirana_varijabla naziv="DomainObject.Predmet.OznakaBroj_1">Stpn-64/2016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d.o.o. za gradnju i ugostiteljstvo</izvorni_sadrzaj>
    <derivirana_varijabla naziv="DomainObject.Predmet.StrankaFormated_1">  ALMA d.o.o. za gradnju i ugostiteljstvo</derivirana_varijabla>
  </DomainObject.Predmet.StrankaFormated>
  <DomainObject.Predmet.StrankaFormatedOIB>
    <izvorni_sadrzaj>  ALMA d.o.o. za gradnju i ugostiteljstvo, OIB 43271569533</izvorni_sadrzaj>
    <derivirana_varijabla naziv="DomainObject.Predmet.StrankaFormatedOIB_1">  ALMA d.o.o. za gradnju i ugostiteljstvo, OIB 43271569533</derivirana_varijabla>
  </DomainObject.Predmet.StrankaFormatedOIB>
  <DomainObject.Predmet.StrankaFormatedWithAdress>
    <izvorni_sadrzaj> ALMA d.o.o. za gradnju i ugostiteljstvo, Pupnat/bb, 20274 Pupnat</izvorni_sadrzaj>
    <derivirana_varijabla naziv="DomainObject.Predmet.StrankaFormatedWithAdress_1"> ALMA d.o.o. za gradnju i ugostiteljstvo, Pupnat/bb, 20274 Pupnat</derivirana_varijabla>
  </DomainObject.Predmet.StrankaFormatedWithAdress>
  <DomainObject.Predmet.StrankaFormatedWithAdressOIB>
    <izvorni_sadrzaj> ALMA d.o.o. za gradnju i ugostiteljstvo, OIB 43271569533, Pupnat/bb, 20274 Pupnat</izvorni_sadrzaj>
    <derivirana_varijabla naziv="DomainObject.Predmet.StrankaFormatedWithAdressOIB_1"> ALMA d.o.o. za gradnju i ugostiteljstvo, OIB 43271569533, Pupnat/bb, 20274 Pupnat</derivirana_varijabla>
  </DomainObject.Predmet.StrankaFormatedWithAdressOIB>
  <DomainObject.Predmet.StrankaWithAdress>
    <izvorni_sadrzaj>ALMA d.o.o. za gradnju i ugostiteljstvo Pupnat/bb,20274 Pupnat</izvorni_sadrzaj>
    <derivirana_varijabla naziv="DomainObject.Predmet.StrankaWithAdress_1">ALMA d.o.o. za gradnju i ugostiteljstvo Pupnat/bb,20274 Pupnat</derivirana_varijabla>
  </DomainObject.Predmet.StrankaWithAdress>
  <DomainObject.Predmet.StrankaWithAdressOIB>
    <izvorni_sadrzaj>ALMA d.o.o. za gradnju i ugostiteljstvo, OIB 43271569533, Pupnat/bb,20274 Pupnat</izvorni_sadrzaj>
    <derivirana_varijabla naziv="DomainObject.Predmet.StrankaWithAdressOIB_1">ALMA d.o.o. za gradnju i ugostiteljstvo, OIB 43271569533, Pupnat/bb,20274 Pupnat</derivirana_varijabla>
  </DomainObject.Predmet.StrankaWithAdressOIB>
  <DomainObject.Predmet.StrankaNazivFormated>
    <izvorni_sadrzaj>ALMA d.o.o. za gradnju i ugostiteljstvo</izvorni_sadrzaj>
    <derivirana_varijabla naziv="DomainObject.Predmet.StrankaNazivFormated_1">ALMA d.o.o. za gradnju i ugostiteljstvo</derivirana_varijabla>
  </DomainObject.Predmet.StrankaNazivFormated>
  <DomainObject.Predmet.StrankaNazivFormatedOIB>
    <izvorni_sadrzaj>ALMA d.o.o. za gradnju i ugostiteljstvo, OIB 43271569533</izvorni_sadrzaj>
    <derivirana_varijabla naziv="DomainObject.Predmet.StrankaNazivFormatedOIB_1">ALMA d.o.o. za gradnju i ugostiteljstvo, OIB 43271569533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ALMA d.o.o. za gradnju i ugostiteljstvo</item>
    </izvorni_sadrzaj>
    <derivirana_varijabla naziv="DomainObject.Predmet.StrankaListFormated_1">
      <item>ALMA d.o.o. za gradnju i ugostiteljstvo</item>
    </derivirana_varijabla>
  </DomainObject.Predmet.StrankaListFormated>
  <DomainObject.Predmet.StrankaListFormatedOIB>
    <izvorni_sadrzaj>
      <item>ALMA d.o.o. za gradnju i ugostiteljstvo, OIB 43271569533</item>
    </izvorni_sadrzaj>
    <derivirana_varijabla naziv="DomainObject.Predmet.StrankaListFormatedOIB_1">
      <item>ALMA d.o.o. za gradnju i ugostiteljstvo, OIB 43271569533</item>
    </derivirana_varijabla>
  </DomainObject.Predmet.StrankaListFormatedOIB>
  <DomainObject.Predmet.StrankaListFormatedWithAdress>
    <izvorni_sadrzaj>
      <item>ALMA d.o.o. za gradnju i ugostiteljstvo, Pupnat/bb, 20274 Pupnat</item>
    </izvorni_sadrzaj>
    <derivirana_varijabla naziv="DomainObject.Predmet.StrankaListFormatedWithAdress_1">
      <item>ALMA d.o.o. za gradnju i ugostiteljstvo, Pupnat/bb, 20274 Pupnat</item>
    </derivirana_varijabla>
  </DomainObject.Predmet.StrankaListFormatedWithAdress>
  <DomainObject.Predmet.StrankaListFormatedWithAdressOIB>
    <izvorni_sadrzaj>
      <item>ALMA d.o.o. za gradnju i ugostiteljstvo, OIB 43271569533, Pupnat/bb, 20274 Pupnat</item>
    </izvorni_sadrzaj>
    <derivirana_varijabla naziv="DomainObject.Predmet.StrankaListFormatedWithAdressOIB_1">
      <item>ALMA d.o.o. za gradnju i ugostiteljstvo, OIB 43271569533, Pupnat/bb, 20274 Pupnat</item>
    </derivirana_varijabla>
  </DomainObject.Predmet.StrankaListFormatedWithAdressOIB>
  <DomainObject.Predmet.StrankaListNazivFormated>
    <izvorni_sadrzaj>
      <item>ALMA d.o.o. za gradnju i ugostiteljstvo</item>
    </izvorni_sadrzaj>
    <derivirana_varijabla naziv="DomainObject.Predmet.StrankaListNazivFormated_1">
      <item>ALMA d.o.o. za gradnju i ugostiteljstvo</item>
    </derivirana_varijabla>
  </DomainObject.Predmet.StrankaListNazivFormated>
  <DomainObject.Predmet.StrankaListNazivFormatedOIB>
    <izvorni_sadrzaj>
      <item>ALMA d.o.o. za gradnju i ugostiteljstvo, OIB 43271569533</item>
    </izvorni_sadrzaj>
    <derivirana_varijabla naziv="DomainObject.Predmet.StrankaListNazivFormatedOIB_1">
      <item>ALMA d.o.o. za gradnju i ugostiteljstvo, OIB 43271569533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REGIONALNI CENTAR ZAGREB, Nagodbeno vijeće: ZG07</item>
    </izvorni_sadrzaj>
    <derivirana_varijabla naziv="DomainObject.Predmet.OstaliListFormated_1">
      <item>FINA, REGIONALNI CENTAR ZAGREB, Nagodbeno vijeće: ZG07</item>
    </derivirana_varijabla>
  </DomainObject.Predmet.OstaliListFormated>
  <DomainObject.Predmet.OstaliListFormatedOIB>
    <izvorni_sadrzaj>
      <item>FINA, REGIONALNI CENTAR ZAGREB, Nagodbeno vijeće: ZG07, OIB 85821130368</item>
    </izvorni_sadrzaj>
    <derivirana_varijabla naziv="DomainObject.Predmet.OstaliListFormatedOIB_1">
      <item>FINA, REGIONALNI CENTAR ZAGREB, Nagodbeno vijeće: ZG07, OIB 85821130368</item>
    </derivirana_varijabla>
  </DomainObject.Predmet.OstaliListFormatedOIB>
  <DomainObject.Predmet.OstaliListFormatedWithAdress>
    <izvorni_sadrzaj>
      <item>FINA, REGIONALNI CENTAR ZAGREB, Nagodbeno vijeće: ZG07, Ulica grada Vukovara 70, 10000 Zagreb</item>
    </izvorni_sadrzaj>
    <derivirana_varijabla naziv="DomainObject.Predmet.OstaliListFormatedWithAdress_1">
      <item>FINA, REGIONALNI CENTAR ZAGREB, Nagodbeno vijeće: ZG07, Ulica grada Vukovara 70, 10000 Zagreb</item>
    </derivirana_varijabla>
  </DomainObject.Predmet.OstaliListFormatedWithAdress>
  <DomainObject.Predmet.OstaliListFormatedWithAdressOIB>
    <izvorni_sadrzaj>
      <item>FINA, REGIONALNI CENTAR ZAGREB, Nagodbeno vijeće: ZG07, OIB 85821130368, Ulica grada Vukovara 70, 10000 Zagreb</item>
    </izvorni_sadrzaj>
    <derivirana_varijabla naziv="DomainObject.Predmet.OstaliListFormatedWithAdressOIB_1">
      <item>FINA, REGIONALNI CENTAR ZAGREB, Nagodbeno vijeće: ZG07, OIB 85821130368, Ulica grada Vukovara 70, 10000 Zagreb</item>
    </derivirana_varijabla>
  </DomainObject.Predmet.OstaliListFormatedWithAdressOIB>
  <DomainObject.Predmet.OstaliListNazivFormated>
    <izvorni_sadrzaj>
      <item>FINA, REGIONALNI CENTAR ZAGREB, Nagodbeno vijeće: ZG07</item>
    </izvorni_sadrzaj>
    <derivirana_varijabla naziv="DomainObject.Predmet.OstaliListNazivFormated_1">
      <item>FINA, REGIONALNI CENTAR ZAGREB, Nagodbeno vijeće: ZG07</item>
    </derivirana_varijabla>
  </DomainObject.Predmet.OstaliListNazivFormated>
  <DomainObject.Predmet.OstaliListNazivFormatedOIB>
    <izvorni_sadrzaj>
      <item>FINA, REGIONALNI CENTAR ZAGREB, Nagodbeno vijeće: ZG07, OIB 85821130368</item>
    </izvorni_sadrzaj>
    <derivirana_varijabla naziv="DomainObject.Predmet.OstaliListNazivFormatedOIB_1">
      <item>FINA, REGIONALNI CENTAR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d.o.o. za gradnju i ugostiteljstvo</izvorni_sadrzaj>
    <derivirana_varijabla naziv="DomainObject.Predmet.StrankaIDrugi_1">ALMA d.o.o. za gradnju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ALMA d.o.o. za gradnju i ugostiteljstvo, OIB 43271569533, Pupnat/bb, 20274 Pupnat</izvorni_sadrzaj>
    <derivirana_varijabla naziv="DomainObject.Predmet.StrankaIDrugiAdressOIB_1">ALMA d.o.o. za gradnju i ugostiteljstvo, OIB 43271569533, Pupnat/bb, 20274 Pupnat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d.o.o. za gradnju i ugostiteljstvo</item>
      <item>FINA, REGIONALNI CENTAR ZAGREB, Nagodbeno vijeće: ZG07</item>
    </izvorni_sadrzaj>
    <derivirana_varijabla naziv="DomainObject.Predmet.SudioniciListNaziv_1">
      <item>ALMA d.o.o. za gradnju i ugostiteljstvo</item>
      <item>FINA, REGIONALNI CENTAR ZAGREB, Nagodbeno vijeće: ZG07</item>
    </derivirana_varijabla>
  </DomainObject.Predmet.SudioniciListNaziv>
  <DomainObject.Predmet.SudioniciListAdressOIB>
    <izvorni_sadrzaj>
      <item>ALMA d.o.o. za gradnju i ugostiteljstvo, OIB 43271569533, Pupnat/bb,20274 Pupnat</item>
      <item>FINA, REGIONALNI CENTAR ZAGREB, Nagodbeno vijeće: ZG07, OIB 85821130368, Ulica grada Vukovara 70,10000 Zagreb</item>
    </izvorni_sadrzaj>
    <derivirana_varijabla naziv="DomainObject.Predmet.SudioniciListAdressOIB_1">
      <item>ALMA d.o.o. za gradnju i ugostiteljstvo, OIB 43271569533, Pupnat/bb,20274 Pupnat</item>
      <item>FINA, REGIONALNI CENTAR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43271569533</item>
      <item>, OIB 85821130368</item>
    </izvorni_sadrzaj>
    <derivirana_varijabla naziv="DomainObject.Predmet.SudioniciListNazivOIB_1">
      <item>, OIB 43271569533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134</properties:Words>
  <properties:Characters>749</properties:Characters>
  <properties:Lines>33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2016-11-10T12:51:00Z</dcterms:created>
  <dc:creator>none</dc:creator>
  <cp:lastModifiedBy>Andrijana Leto</cp:lastModifiedBy>
  <cp:lastPrinted>2016-11-10T13:12:00Z</cp:lastPrinted>
  <dcterms:modified xmlns:xsi="http://www.w3.org/2001/XMLSchema-instance" xsi:type="dcterms:W3CDTF">2016-11-11T08:05:00Z</dcterms:modified>
  <cp:revision>8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