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a492" w14:paraId="458a492" w:rsidRDefault="003E5EDE" w:rsidP="004515FE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2C0289">
        <w:t>311/14-</w:t>
      </w:r>
      <w:r w:rsidR="00F15A2F">
        <w:t>68</w:t>
      </w:r>
    </w:p>
    <w:p w:rsidRDefault="007C063D" w:rsidP="007C063D" w:rsidR="007C063D">
      <w:pPr>
        <w:jc w:val="center"/>
      </w:pPr>
    </w:p>
    <w:p w:rsidRDefault="007C063D" w:rsidP="007C063D" w:rsidR="007C063D">
      <w:pPr>
        <w:jc w:val="center"/>
      </w:pPr>
    </w:p>
    <w:p w:rsidRDefault="007C063D" w:rsidP="007C063D" w:rsidR="007C063D">
      <w:pPr>
        <w:jc w:val="center"/>
      </w:pPr>
    </w:p>
    <w:p w:rsidRDefault="003E5EDE" w:rsidP="007C063D" w:rsidR="003E5EDE">
      <w:pPr>
        <w:jc w:val="center"/>
      </w:pPr>
      <w:r>
        <w:t>R E P U B L I K A  H R V A T S K A</w:t>
      </w:r>
    </w:p>
    <w:p w:rsidRDefault="00973D08" w:rsidP="007C063D" w:rsidR="00973D08">
      <w:pPr>
        <w:ind w:firstLine="720" w:left="2160"/>
        <w:jc w:val="center"/>
      </w:pPr>
    </w:p>
    <w:p w:rsidRDefault="004B0322" w:rsidP="007C063D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986F35" w:rsidR="00973D08">
      <w:pPr>
        <w:jc w:val="both"/>
      </w:pPr>
      <w:r w:rsidRPr="00973D08">
        <w:t xml:space="preserve">                Trgovački sud u Rijeci po stečajnoj sutkinji Emi Brdovčak, u stečajnom postupku nad dužnikom </w:t>
      </w:r>
      <w:r w:rsidR="002C0289">
        <w:t>MG GRUPA d.o.o.</w:t>
      </w:r>
      <w:r w:rsidR="00BF6F33">
        <w:t xml:space="preserve"> u stečaju</w:t>
      </w:r>
      <w:r w:rsidR="002C0289">
        <w:t xml:space="preserve"> Pula, Mletačka 12, OIB: </w:t>
      </w:r>
      <w:r w:rsidR="002C0289" w:rsidRPr="002C0289">
        <w:t>88166554180</w:t>
      </w:r>
      <w:r w:rsidR="002C0289">
        <w:t xml:space="preserve">, </w:t>
      </w:r>
      <w:r w:rsidR="00F15A2F">
        <w:t>4</w:t>
      </w:r>
      <w:r w:rsidR="002C0289">
        <w:t xml:space="preserve">. </w:t>
      </w:r>
      <w:r w:rsidR="00F15A2F">
        <w:t xml:space="preserve">srpnja </w:t>
      </w:r>
      <w:r w:rsidR="002C0289">
        <w:t>2016</w:t>
      </w:r>
      <w:r w:rsidRPr="00973D08">
        <w:t xml:space="preserve">., </w:t>
      </w:r>
    </w:p>
    <w:p w:rsidRDefault="00973D08" w:rsidP="00085BD3" w:rsidR="00973D08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 dužnikom</w:t>
      </w:r>
      <w:r>
        <w:rPr>
          <w:rFonts w:hAnsi="Times New Roman" w:ascii="Times New Roman"/>
          <w:szCs w:val="24"/>
        </w:rPr>
        <w:t xml:space="preserve"> </w:t>
      </w:r>
      <w:r w:rsidRPr="002C0289">
        <w:rPr>
          <w:rFonts w:hAnsi="Times New Roman" w:ascii="Times New Roman"/>
          <w:szCs w:val="24"/>
        </w:rPr>
        <w:t>MG GRUPA d.o.o.</w:t>
      </w:r>
      <w:r w:rsidR="00BF6F33">
        <w:rPr>
          <w:rFonts w:hAnsi="Times New Roman" w:ascii="Times New Roman"/>
          <w:szCs w:val="24"/>
        </w:rPr>
        <w:t xml:space="preserve"> u stečaju</w:t>
      </w:r>
      <w:r w:rsidRPr="002C0289">
        <w:rPr>
          <w:rFonts w:hAnsi="Times New Roman" w:ascii="Times New Roman"/>
          <w:szCs w:val="24"/>
        </w:rPr>
        <w:t xml:space="preserve"> Pula, Mletačka 12, OIB: 88166554180, 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F15A2F" w:rsidP="007C063D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2C028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r w:rsidR="002C0289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="002C0289">
        <w:rPr>
          <w:rFonts w:hAnsi="Times New Roman" w:ascii="Times New Roman"/>
          <w:szCs w:val="24"/>
        </w:rPr>
        <w:t>. u 13</w:t>
      </w:r>
      <w:r w:rsidR="002C0289" w:rsidRPr="002C028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7C063D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</w:p>
    <w:p w:rsidRDefault="005F7D7F" w:rsidP="005F7D7F" w:rsidR="005F7D7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stečajne mase za lipanj 20</w:t>
      </w:r>
      <w:r w:rsidR="00BF6F33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6.</w:t>
      </w:r>
    </w:p>
    <w:p w:rsidRDefault="005F7D7F" w:rsidP="005F7D7F" w:rsidR="005F7D7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Odobrenje predračuna troškova stečajnog postupka za razdoblje srpanj – prosinac 2016. </w:t>
      </w:r>
    </w:p>
    <w:p w:rsidRDefault="005F7D7F" w:rsidP="005F7D7F" w:rsidR="005F7D7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Davanje suglasnosti stečajnom upravitelju za izdavanje punomoći odvjetniku za zastupanje u upravnom i sudskom postupku </w:t>
      </w:r>
    </w:p>
    <w:p w:rsidRDefault="005F7D7F" w:rsidP="002C0289" w:rsidR="005F7D7F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5F7D7F">
        <w:rPr>
          <w:rFonts w:hAnsi="Times New Roman" w:ascii="Times New Roman"/>
          <w:szCs w:val="24"/>
        </w:rPr>
        <w:t>4</w:t>
      </w:r>
      <w:r w:rsidR="00542001">
        <w:rPr>
          <w:rFonts w:hAnsi="Times New Roman" w:ascii="Times New Roman"/>
          <w:szCs w:val="24"/>
        </w:rPr>
        <w:t xml:space="preserve">. </w:t>
      </w:r>
      <w:r w:rsidR="005F7D7F">
        <w:rPr>
          <w:rFonts w:hAnsi="Times New Roman" w:ascii="Times New Roman"/>
          <w:szCs w:val="24"/>
        </w:rPr>
        <w:t xml:space="preserve">srpnja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7C063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7C063D" w:rsidP="007C063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5F7D7F" w:rsidP="004B0322" w:rsidR="005F7D7F">
      <w:pPr>
        <w:pStyle w:val="BodyText21"/>
        <w:rPr>
          <w:rFonts w:hAnsi="Times New Roman" w:ascii="Times New Roman"/>
          <w:szCs w:val="24"/>
        </w:rPr>
      </w:pPr>
    </w:p>
    <w:p w:rsidRDefault="005F7D7F" w:rsidP="004B0322" w:rsidR="005F7D7F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7C063D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</w:p>
    <w:p w:rsidRDefault="008E7B9E" w:rsidP="0027475D" w:rsidR="00085BD3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sectPr w:rsidSect="004515FE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D16" w:rsidR="00B15D16">
      <w:r>
        <w:separator/>
      </w:r>
    </w:p>
  </w:endnote>
  <w:endnote w:id="0" w:type="continuationSeparator">
    <w:p w:rsidRDefault="00B15D16" w:rsidR="00B1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D16" w:rsidR="00B15D16">
      <w:r>
        <w:separator/>
      </w:r>
    </w:p>
  </w:footnote>
  <w:footnote w:id="0" w:type="continuationSeparator">
    <w:p w:rsidRDefault="00B15D16" w:rsidR="00B15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63D" w:rsidP="007C063D" w:rsidR="007C063D">
    <w:pPr>
      <w:ind w:left="6480"/>
      <w:jc w:val="right"/>
    </w:pPr>
    <w:r>
      <w:t>8</w:t>
    </w:r>
    <w:r w:rsidRPr="000559FC">
      <w:t xml:space="preserve"> St -</w:t>
    </w:r>
    <w:r>
      <w:t>311/14-</w:t>
    </w:r>
    <w:r w:rsidR="005F7D7F">
      <w:t>68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76AB6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59" w:rsidP="00A45EAD" w:rsidR="00876A5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76A59" w:rsidP="00210E4E" w:rsidR="00876A59" w:rsidRPr="00876A59">
    <w:pPr>
      <w:rPr>
        <w:sz w:val="20"/>
        <w:szCs w:val="20"/>
      </w:rPr>
    </w:pPr>
    <w:r w:rsidRPr="00876A59">
      <w:rPr>
        <w:rFonts w:eastAsia="MS Mincho"/>
        <w:sz w:val="20"/>
        <w:szCs w:val="20"/>
      </w:rPr>
      <w:t>REPUBLIKA HRVATSKA</w:t>
    </w:r>
  </w:p>
  <w:p w:rsidRDefault="00876A59" w:rsidP="00210E4E" w:rsidR="00876A59" w:rsidRPr="00876A59">
    <w:pPr>
      <w:rPr>
        <w:sz w:val="20"/>
        <w:szCs w:val="20"/>
      </w:rPr>
    </w:pPr>
    <w:r w:rsidRPr="00876A59">
      <w:rPr>
        <w:rFonts w:eastAsia="MS Mincho"/>
        <w:sz w:val="20"/>
        <w:szCs w:val="20"/>
      </w:rPr>
      <w:t>TRGOVAČKI SUD U RIJECI</w:t>
    </w:r>
  </w:p>
  <w:p w:rsidRDefault="00876A59" w:rsidP="00A45EAD" w:rsidR="00876A59" w:rsidRPr="00876A59">
    <w:pPr>
      <w:rPr>
        <w:rFonts w:eastAsia="MS Mincho"/>
        <w:sz w:val="20"/>
        <w:szCs w:val="20"/>
      </w:rPr>
    </w:pPr>
    <w:r w:rsidRPr="00876A5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86188"/>
    <w:multiLevelType w:val="hybridMultilevel"/>
    <w:tmpl w:val="78E2E3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00FD2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515FE"/>
    <w:rsid w:val="00454A2F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5F7D7F"/>
    <w:rsid w:val="00604DCE"/>
    <w:rsid w:val="00670328"/>
    <w:rsid w:val="006D2C5B"/>
    <w:rsid w:val="006F1BD7"/>
    <w:rsid w:val="007C063D"/>
    <w:rsid w:val="0080054C"/>
    <w:rsid w:val="00817D77"/>
    <w:rsid w:val="00876A59"/>
    <w:rsid w:val="00882A43"/>
    <w:rsid w:val="008E7B9E"/>
    <w:rsid w:val="00973D08"/>
    <w:rsid w:val="00986F35"/>
    <w:rsid w:val="00A03186"/>
    <w:rsid w:val="00A13D6A"/>
    <w:rsid w:val="00AA7BE1"/>
    <w:rsid w:val="00B15D16"/>
    <w:rsid w:val="00B22CD0"/>
    <w:rsid w:val="00B62522"/>
    <w:rsid w:val="00B920E4"/>
    <w:rsid w:val="00BF6F33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A7481"/>
    <w:rsid w:val="00DD6162"/>
    <w:rsid w:val="00DE45DA"/>
    <w:rsid w:val="00E10C23"/>
    <w:rsid w:val="00E62114"/>
    <w:rsid w:val="00F00C28"/>
    <w:rsid w:val="00F15A2F"/>
    <w:rsid w:val="00F76AB6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206</properties:Words>
  <properties:Characters>985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2016-07-04T11:45:00Z</dcterms:created>
  <dc:creator>nmarkovic</dc:creator>
  <cp:lastModifiedBy>Renata Valić</cp:lastModifiedBy>
  <cp:lastPrinted>2016-07-04T12:01:00Z</cp:lastPrinted>
  <dcterms:modified xmlns:xsi="http://www.w3.org/2001/XMLSchema-instance" xsi:type="dcterms:W3CDTF">2016-07-04T12:02:00Z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