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5873bfc" w14:paraId="5873bfc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854A6D">
        <w:rPr>
          <w:rFonts w:cs="Times New Roman" w:hAnsi="Times New Roman" w:ascii="Times New Roman"/>
          <w:sz w:val="24"/>
          <w:szCs w:val="24"/>
        </w:rPr>
        <w:t>385</w:t>
      </w:r>
      <w:r w:rsidRPr="00617553">
        <w:rPr>
          <w:rFonts w:cs="Times New Roman" w:hAnsi="Times New Roman" w:ascii="Times New Roman"/>
          <w:sz w:val="24"/>
          <w:szCs w:val="24"/>
        </w:rPr>
        <w:t>/2018-</w:t>
      </w:r>
      <w:r w:rsidR="0069426F">
        <w:rPr>
          <w:rFonts w:cs="Times New Roman" w:hAnsi="Times New Roman" w:ascii="Times New Roman"/>
          <w:sz w:val="24"/>
          <w:szCs w:val="24"/>
        </w:rPr>
        <w:t>21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RJEŠENJE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854A6D" w:rsidRPr="00854A6D">
        <w:rPr>
          <w:rFonts w:cs="Times New Roman" w:hAnsi="Times New Roman" w:ascii="Times New Roman"/>
          <w:sz w:val="24"/>
          <w:szCs w:val="24"/>
        </w:rPr>
        <w:t xml:space="preserve">AMBER, d.o.o. u stečaju, Put </w:t>
      </w:r>
      <w:proofErr w:type="spellStart"/>
      <w:r w:rsidR="00854A6D" w:rsidRPr="00854A6D">
        <w:rPr>
          <w:rFonts w:cs="Times New Roman" w:hAnsi="Times New Roman" w:ascii="Times New Roman"/>
          <w:sz w:val="24"/>
          <w:szCs w:val="24"/>
        </w:rPr>
        <w:t>Pasika</w:t>
      </w:r>
      <w:proofErr w:type="spellEnd"/>
      <w:r w:rsidR="00854A6D" w:rsidRPr="00854A6D">
        <w:rPr>
          <w:rFonts w:cs="Times New Roman" w:hAnsi="Times New Roman" w:ascii="Times New Roman"/>
          <w:sz w:val="24"/>
          <w:szCs w:val="24"/>
        </w:rPr>
        <w:t xml:space="preserve"> 9, Supetar, OIB: 68074838475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854A6D">
        <w:rPr>
          <w:rFonts w:cs="Times New Roman" w:hAnsi="Times New Roman" w:ascii="Times New Roman"/>
          <w:sz w:val="24"/>
          <w:szCs w:val="24"/>
        </w:rPr>
        <w:t>7. veljače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854A6D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854A6D">
        <w:rPr>
          <w:rFonts w:cs="Times New Roman" w:hAnsi="Times New Roman" w:ascii="Times New Roman"/>
          <w:sz w:val="24"/>
          <w:szCs w:val="24"/>
        </w:rPr>
        <w:t>7. veljače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postupka i stanju stečajne mase te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854A6D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veljače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854A6D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veljače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854A6D">
        <w:rPr>
          <w:rFonts w:cs="Times New Roman" w:hAnsi="Times New Roman" w:ascii="Times New Roman"/>
          <w:sz w:val="24"/>
          <w:szCs w:val="24"/>
        </w:rPr>
        <w:t>7. veljače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89230C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89230C">
        <w:rPr>
          <w:rFonts w:cs="Times New Roman" w:hAnsi="Times New Roman" w:ascii="Times New Roman"/>
          <w:sz w:val="24"/>
          <w:szCs w:val="24"/>
        </w:rPr>
        <w:t>,v.r.</w:t>
      </w:r>
    </w:p>
    <w:p w:rsidRDefault="0089230C" w:rsidP="0089230C" w:rsidR="0089230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89230C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B0F4D"/>
    <w:rsid w:val="002E01D9"/>
    <w:rsid w:val="003112C5"/>
    <w:rsid w:val="003A07F3"/>
    <w:rsid w:val="003C2F22"/>
    <w:rsid w:val="00417EA6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9230C"/>
    <w:rsid w:val="008E3CDD"/>
    <w:rsid w:val="00981D37"/>
    <w:rsid w:val="00A51DE9"/>
    <w:rsid w:val="00B7506F"/>
    <w:rsid w:val="00CD40DF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2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30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230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230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230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2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3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23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23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230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AMBER, d.o.o. za ugostiteljstvo i trgovinu</izvorni_sadrzaj>
    <derivirana_varijabla naziv="DomainObject.Predmet.ProtustrankaFormated_1">  AMBER, d.o.o. za ugostiteljstvo i trgovinu</derivirana_varijabla>
  </DomainObject.Predmet.ProtustrankaFormated>
  <DomainObject.Predmet.ProtustrankaFormatedOIB>
    <izvorni_sadrzaj>  AMBER, d.o.o. za ugostiteljstvo i trgovinu, OIB 68074838475</izvorni_sadrzaj>
    <derivirana_varijabla naziv="DomainObject.Predmet.ProtustrankaFormatedOIB_1">  AMBER, d.o.o. za ugostiteljstvo i trgovinu, OIB 68074838475</derivirana_varijabla>
  </DomainObject.Predmet.ProtustrankaFormatedOIB>
  <DomainObject.Predmet.ProtustrankaFormatedWithAdress>
    <izvorni_sadrzaj> AMBER, d.o.o. za ugostiteljstvo i trgovinu, Put Pasika 9, 21400 Supetar</izvorni_sadrzaj>
    <derivirana_varijabla naziv="DomainObject.Predmet.ProtustrankaFormatedWithAdress_1"> AMBER, d.o.o. za ugostiteljstvo i trgovinu, Put Pasika 9, 21400 Supetar</derivirana_varijabla>
  </DomainObject.Predmet.ProtustrankaFormatedWithAdress>
  <DomainObject.Predmet.ProtustrankaFormatedWithAdressOIB>
    <izvorni_sadrzaj> AMBER, d.o.o. za ugostiteljstvo i trgovinu, OIB 68074838475, Put Pasika 9, 21400 Supetar</izvorni_sadrzaj>
    <derivirana_varijabla naziv="DomainObject.Predmet.ProtustrankaFormatedWithAdressOIB_1"> AMBER, d.o.o. za ugostiteljstvo i trgovinu, OIB 68074838475, Put Pasika 9, 21400 Supetar</derivirana_varijabla>
  </DomainObject.Predmet.ProtustrankaFormatedWithAdressOIB>
  <DomainObject.Predmet.ProtustrankaWithAdress>
    <izvorni_sadrzaj>AMBER, d.o.o. za ugostiteljstvo i trgovinu Put Pasika 9, 21400 Supetar</izvorni_sadrzaj>
    <derivirana_varijabla naziv="DomainObject.Predmet.ProtustrankaWithAdress_1">AMBER, d.o.o. za ugostiteljstvo i trgovinu Put Pasika 9, 21400 Supetar</derivirana_varijabla>
  </DomainObject.Predmet.ProtustrankaWithAdress>
  <DomainObject.Predmet.ProtustrankaWithAdressOIB>
    <izvorni_sadrzaj>AMBER, d.o.o. za ugostiteljstvo i trgovinu, OIB 68074838475, Put Pasika 9, 21400 Supetar</izvorni_sadrzaj>
    <derivirana_varijabla naziv="DomainObject.Predmet.ProtustrankaWithAdressOIB_1">AMBER, d.o.o. za ugostiteljstvo i trgovinu, OIB 68074838475, Put Pasika 9, 21400 Supetar</derivirana_varijabla>
  </DomainObject.Predmet.ProtustrankaWithAdressOIB>
  <DomainObject.Predmet.ProtustrankaNazivFormated>
    <izvorni_sadrzaj>AMBER, d.o.o. za ugostiteljstvo i trgovinu</izvorni_sadrzaj>
    <derivirana_varijabla naziv="DomainObject.Predmet.ProtustrankaNazivFormated_1">AMBER, d.o.o. za ugostiteljstvo i trgovinu</derivirana_varijabla>
  </DomainObject.Predmet.ProtustrankaNazivFormated>
  <DomainObject.Predmet.ProtustrankaNazivFormatedOIB>
    <izvorni_sadrzaj>AMBER, d.o.o. za ugostiteljstvo i trgovinu, OIB 68074838475</izvorni_sadrzaj>
    <derivirana_varijabla naziv="DomainObject.Predmet.ProtustrankaNazivFormatedOIB_1">AMBER, d.o.o. za ugostiteljstvo i trgovinu, OIB 68074838475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Suvlasnici SZ PUT PAŠIKA 5G zastupanog po punomoćniku SCRIPEA d.o.o. za graditeljstvo, upravljanje i održavanje stambenih i poslovnih zgrada; HEP ELEKTRA d.o.o. za opskrbu električnom energijom</izvorni_sadrzaj>
    <derivirana_varijabla naziv="DomainObject.Predmet.StrankaFormated_1">  Ministarstvo financija RH zastupanog po punomoćniku Županijsko državno odvjetništvo u Splitu; Suvlasnici SZ PUT PAŠIKA 5G zastupanog po punomoćniku SCRIPEA d.o.o. za graditeljstvo, upravljanje i održavanje stambenih i poslovnih zgrada; HEP ELEKTRA d.o.o. za opskrbu električnom energijom</derivirana_varijabla>
  </DomainObject.Predmet.StrankaFormated>
  <DomainObject.Predmet.StrankaFormatedOIB>
    <izvorni_sadrzaj>  Ministarstvo financija RH, OIB 18683136487 zastupanog po punomoćniku Županijsko državno odvjetništvo u Splitu; Suvlasnici SZ PUT PAŠIKA 5G zastupanog po punomoćniku SCRIPEA d.o.o. za graditeljstvo, upravljanje i održavanje stambenih i poslovnih zgrada; HEP ELEKTRA d.o.o. za opskrbu električnom energijom, OIB 43965974818</izvorni_sadrzaj>
    <derivirana_varijabla naziv="DomainObject.Predmet.StrankaFormatedOIB_1">  Ministarstvo financija RH, OIB 18683136487 zastupanog po punomoćniku Županijsko državno odvjetništvo u Splitu; Suvlasnici SZ PUT PAŠIKA 5G zastupanog po punomoćniku SCRIPEA d.o.o. za graditeljstvo, upravljanje i održavanje stambenih i poslovnih zgrada; HEP ELEKTRA d.o.o. za opskrbu električnom energijom, OIB 43965974818</derivirana_varijabla>
  </DomainObject.Predmet.StrankaFormatedOIB>
  <DomainObject.Predmet.StrankaFormatedWithAdress>
    <izvorni_sadrzaj> Ministarstvo financija RH,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HEP ELEKTRA d.o.o. za opskrbu električnom energijom, Ulica grada Vukovara 37, 10000 Zagreb</izvorni_sadrzaj>
    <derivirana_varijabla naziv="DomainObject.Predmet.StrankaFormatedWithAdress_1"> Ministarstvo financija RH,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HEP ELEKTRA d.o.o. za opskrbu električnom energijom, Ulica grada Vukovara 37, 10000 Zagreb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HEP ELEKTRA d.o.o. za opskrbu električnom energijom, OIB 43965974818, Ulica grada Vukovara 37, 10000 Zagreb</izvorni_sadrzaj>
    <derivirana_varijabla naziv="DomainObject.Predmet.StrankaFormatedWithAdressOIB_1"> Ministarstvo financija RH, OIB 18683136487, Katančićeva 5, 10000 Zagreb zastupanog po punomoćniku Županijsko državno odvjetništvo u Splitu; Suvlasnici SZ PUT PAŠIKA 5G, Put Pašika 5G, 21400 Supetar zastupanog po punomoćniku SCRIPEA d.o.o. za graditeljstvo, upravljanje i održavanje stambenih i poslovnih zgrada; HEP ELEKTRA d.o.o. za opskrbu električnom energijom, OIB 43965974818, Ulica grada Vukovara 37, 10000 Zagreb</derivirana_varijabla>
  </DomainObject.Predmet.StrankaFormatedWithAdressOIB>
  <DomainObject.Predmet.StrankaWithAdress>
    <izvorni_sadrzaj>Ministarstvo financija RH Katančićeva 5,10000 Zagreb,Suvlasnici SZ PUT PAŠIKA 5G Put Pašika 5G,21400 Supetar,HEP ELEKTRA d.o.o. za opskrbu električnom energijom Ulica grada Vukovara 37,10000 Zagreb</izvorni_sadrzaj>
    <derivirana_varijabla naziv="DomainObject.Predmet.StrankaWithAdress_1">Ministarstvo financija RH Katančićeva 5,10000 Zagreb,Suvlasnici SZ PUT PAŠIKA 5G Put Pašika 5G,21400 Supetar,HEP ELEKTRA d.o.o. za opskrbu električnom energijom Ulica grada Vukovara 37,10000 Zagreb</derivirana_varijabla>
  </DomainObject.Predmet.StrankaWithAdress>
  <DomainObject.Predmet.StrankaWithAdressOIB>
    <izvorni_sadrzaj>Ministarstvo financija RH, OIB 18683136487, Katančićeva 5,10000 Zagreb,Suvlasnici SZ PUT PAŠIKA 5G, Put Pašika 5G,21400 Supetar,HEP ELEKTRA d.o.o. za opskrbu električnom energijom, OIB 43965974818, Ulica grada Vukovara 37,10000 Zagreb</izvorni_sadrzaj>
    <derivirana_varijabla naziv="DomainObject.Predmet.StrankaWithAdressOIB_1">Ministarstvo financija RH, OIB 18683136487, Katančićeva 5,10000 Zagreb,Suvlasnici SZ PUT PAŠIKA 5G, Put Pašika 5G,21400 Supetar,HEP ELEKTRA d.o.o. za opskrbu električnom energijom, OIB 43965974818, Ulica grada Vukovara 37,10000 Zagreb</derivirana_varijabla>
  </DomainObject.Predmet.StrankaWithAdressOIB>
  <DomainObject.Predmet.StrankaNazivFormated>
    <izvorni_sadrzaj>Ministarstvo financija RH,Suvlasnici SZ PUT PAŠIKA 5G,HEP ELEKTRA d.o.o. za opskrbu električnom energijom</izvorni_sadrzaj>
    <derivirana_varijabla naziv="DomainObject.Predmet.StrankaNazivFormated_1">Ministarstvo financija RH,Suvlasnici SZ PUT PAŠIKA 5G,HEP ELEKTRA d.o.o. za opskrbu električnom energijom</derivirana_varijabla>
  </DomainObject.Predmet.StrankaNazivFormated>
  <DomainObject.Predmet.StrankaNazivFormatedOIB>
    <izvorni_sadrzaj>Ministarstvo financija RH, OIB 18683136487,Suvlasnici SZ PUT PAŠIKA 5G,HEP ELEKTRA d.o.o. za opskrbu električnom energijom, OIB 43965974818</izvorni_sadrzaj>
    <derivirana_varijabla naziv="DomainObject.Predmet.StrankaNazivFormatedOIB_1">Ministarstvo financija RH, OIB 18683136487,Suvlasnici SZ PUT PAŠIKA 5G,HEP ELEKTRA d.o.o. za opskrbu električnom energijom, OIB 43965974818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Suvlasnici SZ PUT PAŠIKA 5G zastupanog po punomoćniku SCRIPEA d.o.o. za graditeljstvo, upravljanje i održavanje stambenih i poslovnih zgrada</item>
      <item>HEP ELEKTRA d.o.o. za opskrbu električnom energijom</item>
    </izvorni_sadrzaj>
    <derivirana_varijabla naziv="DomainObject.Predmet.StrankaListFormated_1">
      <item>Ministarstvo financija RH zastupanog po punomoćniku Županijsko državno odvjetništvo u Splitu</item>
      <item>Suvlasnici SZ PUT PAŠIKA 5G zastupanog po punomoćniku SCRIPEA d.o.o. za graditeljstvo, upravljanje i održavanje stambenih i poslovnih zgrada</item>
      <item>HEP ELEKTRA d.o.o. za opskrbu električnom energijom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Suvlasnici SZ PUT PAŠIKA 5G zastupanog po punomoćniku SCRIPEA d.o.o. za graditeljstvo, upravljanje i održavanje stambenih i poslovnih zgrada</item>
      <item>HEP ELEKTRA d.o.o. za opskrbu električnom energijom, OIB 43965974818</item>
    </izvorni_sadrzaj>
    <derivirana_varijabla naziv="DomainObject.Predmet.StrankaListFormatedOIB_1">
      <item>Ministarstvo financija RH, OIB 18683136487 zastupanog po punomoćniku Županijsko državno odvjetništvo u Splitu</item>
      <item>Suvlasnici SZ PUT PAŠIKA 5G zastupanog po punomoćniku SCRIPEA d.o.o. za graditeljstvo, upravljanje i održavanje stambenih i poslovnih zgrada</item>
      <item>HEP ELEKTRA d.o.o. za opskrbu električnom energijom, OIB 43965974818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</item>
      <item>HEP ELEKTRA d.o.o. za opskrbu električnom energijom, Ulica grada Vukovara 37, 10000 Zagreb</item>
    </izvorni_sadrzaj>
    <derivirana_varijabla naziv="DomainObject.Predmet.StrankaListFormatedWithAdress_1">
      <item>Ministarstvo financija RH,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</item>
      <item>HEP ELEKTRA d.o.o. za opskrbu električnom energijom, OIB 43965974818, Ulica grada Vukovara 37, 10000 Zagreb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Suvlasnici SZ PUT PAŠIKA 5G, Put Pašika 5G, 21400 Supetar zastupanog po punomoćniku SCRIPEA d.o.o. za graditeljstvo, upravljanje i održavanje stambenih i poslovnih zgrada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Ministarstvo financija RH</item>
      <item>Suvlasnici SZ PUT PAŠIKA 5G</item>
      <item>HEP ELEKTRA d.o.o. za opskrbu električnom energijom</item>
    </izvorni_sadrzaj>
    <derivirana_varijabla naziv="DomainObject.Predmet.StrankaListNazivFormated_1">
      <item>Ministarstvo financija RH</item>
      <item>Suvlasnici SZ PUT PAŠIKA 5G</item>
      <item>HEP ELEKTRA d.o.o. za opskrbu električnom energijom</item>
    </derivirana_varijabla>
  </DomainObject.Predmet.StrankaListNazivFormated>
  <DomainObject.Predmet.StrankaListNazivFormatedOIB>
    <izvorni_sadrzaj>
      <item>Ministarstvo financija RH, OIB 18683136487</item>
      <item>Suvlasnici SZ PUT PAŠIKA 5G</item>
      <item>HEP ELEKTRA d.o.o. za opskrbu električnom energijom, OIB 43965974818</item>
    </izvorni_sadrzaj>
    <derivirana_varijabla naziv="DomainObject.Predmet.StrankaListNazivFormatedOIB_1">
      <item>Ministarstvo financija RH, OIB 18683136487</item>
      <item>Suvlasnici SZ PUT PAŠIKA 5G</item>
      <item>HEP ELEKTRA d.o.o. za opskrbu električnom energijom, OIB 43965974818</item>
    </derivirana_varijabla>
  </DomainObject.Predmet.StrankaListNazivFormatedOIB>
  <DomainObject.Predmet.ProtuStrankaListFormated>
    <izvorni_sadrzaj>
      <item>AMBER, d.o.o. za ugostiteljstvo i trgovinu</item>
    </izvorni_sadrzaj>
    <derivirana_varijabla naziv="DomainObject.Predmet.ProtuStrankaListFormated_1">
      <item>AMBER, d.o.o. za ugostiteljstvo i trgovinu</item>
    </derivirana_varijabla>
  </DomainObject.Predmet.ProtuStrankaListFormated>
  <DomainObject.Predmet.ProtuStrankaListFormatedOIB>
    <izvorni_sadrzaj>
      <item>AMBER, d.o.o. za ugostiteljstvo i trgovinu, OIB 68074838475</item>
    </izvorni_sadrzaj>
    <derivirana_varijabla naziv="DomainObject.Predmet.ProtuStrankaListFormatedOIB_1">
      <item>AMBER, d.o.o. za ugostiteljstvo i trgovinu, OIB 68074838475</item>
    </derivirana_varijabla>
  </DomainObject.Predmet.ProtuStrankaListFormatedOIB>
  <DomainObject.Predmet.ProtuStrankaListFormatedWithAdress>
    <izvorni_sadrzaj>
      <item>AMBER, d.o.o. za ugostiteljstvo i trgovinu, Put Pasika 9, 21400 Supetar</item>
    </izvorni_sadrzaj>
    <derivirana_varijabla naziv="DomainObject.Predmet.ProtuStrankaListFormatedWithAdress_1">
      <item>AMBER, d.o.o. za ugostiteljstvo i trgovinu, Put Pasika 9, 21400 Supetar</item>
    </derivirana_varijabla>
  </DomainObject.Predmet.ProtuStrankaListFormatedWithAdress>
  <DomainObject.Predmet.ProtuStrankaListFormatedWithAdressOIB>
    <izvorni_sadrzaj>
      <item>AMBER, d.o.o. za ugostiteljstvo i trgovinu, OIB 68074838475, Put Pasika 9, 21400 Supetar</item>
    </izvorni_sadrzaj>
    <derivirana_varijabla naziv="DomainObject.Predmet.ProtuStrankaListFormatedWithAdressOIB_1">
      <item>AMBER, d.o.o. za ugostiteljstvo i trgovinu, OIB 68074838475, Put Pasika 9, 21400 Supetar</item>
    </derivirana_varijabla>
  </DomainObject.Predmet.ProtuStrankaListFormatedWithAdressOIB>
  <DomainObject.Predmet.ProtuStrankaListNazivFormated>
    <izvorni_sadrzaj>
      <item>AMBER, d.o.o. za ugostiteljstvo i trgovinu</item>
    </izvorni_sadrzaj>
    <derivirana_varijabla naziv="DomainObject.Predmet.ProtuStrankaListNazivFormated_1">
      <item>AMBER, d.o.o. za ugostiteljstvo i trgovinu</item>
    </derivirana_varijabla>
  </DomainObject.Predmet.ProtuStrankaListNazivFormated>
  <DomainObject.Predmet.ProtuStrankaListNazivFormatedOIB>
    <izvorni_sadrzaj>
      <item>AMBER, d.o.o. za ugostiteljstvo i trgovinu, OIB 68074838475</item>
    </izvorni_sadrzaj>
    <derivirana_varijabla naziv="DomainObject.Predmet.ProtuStrankaListNazivFormatedOIB_1">
      <item>AMBER, d.o.o. za ugostiteljstvo i trgovinu, OIB 68074838475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Jerzy Piotrowski</item>
      <item>SCRIPEA d.o.o. za graditeljstvo, upravljanje i održavanje stambenih i poslovnih zgrada punomoćnik sudionika u postupku Suvlasnici SZ PUT PAŠIKA 5G</item>
    </izvorni_sadrzaj>
    <derivirana_varijabla naziv="DomainObject.Predmet.OstaliListFormated_1">
      <item>Županijsko državno odvjetništvo u Splitu punomoćnik sudionika u postupku Ministarstvo financija RH</item>
      <item>Jerzy Piotrowski</item>
      <item>SCRIPEA d.o.o. za graditeljstvo, upravljanje i održavanje stambenih i poslovnih zgrada punomoćnik sudionika u postupku Suvlasnici SZ PUT PAŠIKA 5G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Jerzy Piotrowski, OIB </item>
      <item>SCRIPEA d.o.o. za graditeljstvo, upravljanje i održavanje stambenih i poslovnih zgrada, OIB 26033757733 punomoćnik sudionika u postupku Suvlasnici SZ PUT PAŠIKA 5G</item>
    </izvorni_sadrzaj>
    <derivirana_varijabla naziv="DomainObject.Predmet.OstaliListFormatedOIB_1">
      <item>Županijsko državno odvjetništvo u Splitu, OIB 70793241859 punomoćnik sudionika u postupku Ministarstvo financija RH</item>
      <item>Jerzy Piotrowski, OIB </item>
      <item>SCRIPEA d.o.o. za graditeljstvo, upravljanje i održavanje stambenih i poslovnih zgrada, OIB 26033757733 punomoćnik sudionika u postupku Suvlasnici SZ PUT PAŠIKA 5G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Jerzy Piotrowski, ul.Batorego 42, Rumia </item>
      <item>SCRIPEA d.o.o. za graditeljstvo, upravljanje i održavanje stambenih i poslovnih zgrada, Škrip bb, 21400 Škrip punomoćnik sudionika u postupku Suvlasnici SZ PUT PAŠIKA 5G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Jerzy Piotrowski, ul.Batorego 42, Rumia </item>
      <item>SCRIPEA d.o.o. za graditeljstvo, upravljanje i održavanje stambenih i poslovnih zgrada, Škrip bb, 21400 Škrip punomoćnik sudionika u postupku Suvlasnici SZ PUT PAŠIKA 5G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Jerzy Piotrowski, OIB , ul.Batorego 42, Rumia </item>
      <item>SCRIPEA d.o.o. za graditeljstvo, upravljanje i održavanje stambenih i poslovnih zgrada, OIB 26033757733, Škrip bb, 21400 Škrip punomoćnik sudionika u postupku Suvlasnici SZ PUT PAŠIKA 5G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Jerzy Piotrowski, OIB , ul.Batorego 42, Rumia </item>
      <item>SCRIPEA d.o.o. za graditeljstvo, upravljanje i održavanje stambenih i poslovnih zgrada, OIB 26033757733, Škrip bb, 21400 Škrip punomoćnik sudionika u postupku Suvlasnici SZ PUT PAŠIKA 5G</item>
    </derivirana_varijabla>
  </DomainObject.Predmet.OstaliListFormatedWithAdressOIB>
  <DomainObject.Predmet.OstaliListNazivFormated>
    <izvorni_sadrzaj>
      <item>Županijsko državno odvjetništvo u Splitu</item>
      <item>Jerzy Piotrowski</item>
      <item>SCRIPEA d.o.o. za graditeljstvo, upravljanje i održavanje stambenih i poslovnih zgrada</item>
    </izvorni_sadrzaj>
    <derivirana_varijabla naziv="DomainObject.Predmet.OstaliListNazivFormated_1">
      <item>Županijsko državno odvjetništvo u Splitu</item>
      <item>Jerzy Piotrowski</item>
      <item>SCRIPEA d.o.o. za graditeljstvo, upravljanje i održavanje stambenih i poslovnih zgrada</item>
    </derivirana_varijabla>
  </DomainObject.Predmet.OstaliListNazivFormated>
  <DomainObject.Predmet.OstaliListNazivFormatedOIB>
    <izvorni_sadrzaj>
      <item>Županijsko državno odvjetništvo u Splitu, OIB 70793241859</item>
      <item>Jerzy Piotrowski, OIB </item>
      <item>SCRIPEA d.o.o. za graditeljstvo, upravljanje i održavanje stambenih i poslovnih zgrada, OIB 26033757733</item>
    </izvorni_sadrzaj>
    <derivirana_varijabla naziv="DomainObject.Predmet.OstaliListNazivFormatedOIB_1">
      <item>Županijsko državno odvjetništvo u Splitu, OIB 70793241859</item>
      <item>Jerzy Piotrowski, OIB </item>
      <item>SCRIPEA d.o.o. za graditeljstvo, upravljanje i održavanje stambenih i poslovnih zgrada, OIB 26033757733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AMBER, d.o.o. za ugostiteljstvo i trgovinu</izvorni_sadrzaj>
    <derivirana_varijabla naziv="DomainObject.Predmet.ProtustrankaIDrugi_1">AMBER, d.o.o. za ugostiteljstvo i trgovinu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AMBER, d.o.o. za ugostiteljstvo i trgovinu, OIB 68074838475, Put Pasika 9, 21400 Supetar</izvorni_sadrzaj>
    <derivirana_varijabla naziv="DomainObject.Predmet.ProtustrankaIDrugiAdressOIB_1">AMBER, d.o.o. za ugostiteljstvo i trgovinu, OIB 68074838475, Put Pasika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AMBER, d.o.o. za ugostiteljstvo i trgovinu</item>
      <item>Ministarstvo financija RH</item>
      <item>Županijsko državno odvjetništvo u Splitu</item>
      <item>Jerzy Piotrowski</item>
      <item>Suvlasnici SZ PUT PAŠIKA 5G</item>
      <item>SCRIPEA d.o.o. za graditeljstvo, upravljanje i održavanje stambenih i poslovnih zgrada</item>
      <item>HEP ELEKTRA d.o.o. za opskrbu električnom energijom</item>
    </izvorni_sadrzaj>
    <derivirana_varijabla naziv="DomainObject.Predmet.SudioniciListNaziv_1">
      <item>AMBER, d.o.o. za ugostiteljstvo i trgovinu</item>
      <item>Ministarstvo financija RH</item>
      <item>Županijsko državno odvjetništvo u Splitu</item>
      <item>Jerzy Piotrowski</item>
      <item>Suvlasnici SZ PUT PAŠIKA 5G</item>
      <item>SCRIPEA d.o.o. za graditeljstvo, upravljanje i održavanje stambenih i poslovnih zgrada</item>
      <item>HEP ELEKTRA d.o.o. za opskrbu električnom energijom</item>
    </derivirana_varijabla>
  </DomainObject.Predmet.SudioniciListNaziv>
  <DomainObject.Predmet.SudioniciListAdressOIB>
    <izvorni_sadrzaj>
      <item>AMBER, d.o.o. za ugostiteljstvo i trgovinu, OIB 68074838475, Put Pasika 9,21400 Supetar</item>
      <item>Ministarstvo financija RH, OIB 18683136487, Katančićeva 5,10000 Zagreb</item>
      <item>Županijsko državno odvjetništvo u Splitu, OIB 70793241859, Gundulićeva 29a,21000 Split</item>
      <item>Jerzy Piotrowski, OIB , ul.Batorego 42,Rumia </item>
      <item>Suvlasnici SZ PUT PAŠIKA 5G, Put Pašika 5G,21400 Supetar</item>
      <item>SCRIPEA d.o.o. za graditeljstvo, upravljanje i održavanje stambenih i poslovnih zgrada, OIB 26033757733, Škrip bb,21400 Škrip</item>
      <item>HEP ELEKTRA d.o.o. za opskrbu električnom energijom, OIB 43965974818, Ulica grada Vukovara 37,10000 Zagreb</item>
    </izvorni_sadrzaj>
    <derivirana_varijabla naziv="DomainObject.Predmet.SudioniciListAdressOIB_1">
      <item>AMBER, d.o.o. za ugostiteljstvo i trgovinu, OIB 68074838475, Put Pasika 9,21400 Supetar</item>
      <item>Ministarstvo financija RH, OIB 18683136487, Katančićeva 5,10000 Zagreb</item>
      <item>Županijsko državno odvjetništvo u Splitu, OIB 70793241859, Gundulićeva 29a,21000 Split</item>
      <item>Jerzy Piotrowski, OIB , ul.Batorego 42,Rumia </item>
      <item>Suvlasnici SZ PUT PAŠIKA 5G, Put Pašika 5G,21400 Supetar</item>
      <item>SCRIPEA d.o.o. za graditeljstvo, upravljanje i održavanje stambenih i poslovnih zgrada, OIB 26033757733, Škrip bb,21400 Škrip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68074838475</item>
      <item>, OIB 18683136487</item>
      <item>, OIB 70793241859</item>
      <item>, OIB </item>
      <item>, OIB null</item>
      <item>, OIB 26033757733</item>
      <item>, OIB 43965974818</item>
    </izvorni_sadrzaj>
    <derivirana_varijabla naziv="DomainObject.Predmet.SudioniciListNazivOIB_1">
      <item>, OIB 68074838475</item>
      <item>, OIB 18683136487</item>
      <item>, OIB 70793241859</item>
      <item>, OIB </item>
      <item>, OIB null</item>
      <item>, OIB 26033757733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St-385/2018-15</izvorni_sadrzaj>
    <derivirana_varijabla naziv="DomainObject.PredzadnjaOdlukaIzPredmeta.Oznaka_1">St-385/2018-15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959</properties:Characters>
  <properties:Lines>39</properties:Lines>
  <properties:Paragraphs>16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2019-02-07T08:41:00Z</cp:lastPrinted>
  <dcterms:modified xmlns:xsi="http://www.w3.org/2001/XMLSchema-instance" xsi:type="dcterms:W3CDTF">2019-02-07T08:41:00Z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