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098a" w14:paraId="1da098a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5932B0">
        <w:t>2254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932B0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962E3B">
        <w:rPr>
          <w:lang w:val="pt-BR"/>
        </w:rPr>
        <w:t>RUJNICA d.o.o.</w:t>
      </w:r>
      <w:r>
        <w:rPr>
          <w:lang w:val="pt-BR"/>
        </w:rPr>
        <w:t xml:space="preserve"> OIB:</w:t>
      </w:r>
      <w:r w:rsidRPr="00962E3B">
        <w:t xml:space="preserve"> </w:t>
      </w:r>
      <w:r w:rsidRPr="00962E3B">
        <w:rPr>
          <w:lang w:val="pt-BR"/>
        </w:rPr>
        <w:t>54084251358</w:t>
      </w:r>
      <w:r>
        <w:rPr>
          <w:lang w:val="pt-BR"/>
        </w:rPr>
        <w:t xml:space="preserve">,  MBS: </w:t>
      </w:r>
      <w:r w:rsidRPr="00962E3B">
        <w:rPr>
          <w:lang w:val="pt-BR"/>
        </w:rPr>
        <w:t>080508581</w:t>
      </w:r>
      <w:r>
        <w:rPr>
          <w:lang w:val="pt-BR"/>
        </w:rPr>
        <w:t>, Zagreb, Zinke Kunc 9</w:t>
      </w:r>
      <w:r w:rsidR="00384745">
        <w:rPr>
          <w:lang w:val="pt-BR"/>
        </w:rPr>
        <w:t xml:space="preserve">, </w:t>
      </w:r>
      <w:r>
        <w:rPr>
          <w:lang w:val="pt-BR"/>
        </w:rPr>
        <w:t>16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5B56DE" w:rsidRPr="00962E3B">
        <w:rPr>
          <w:lang w:val="pt-BR"/>
        </w:rPr>
        <w:t>RUJNICA d.o.o.</w:t>
      </w:r>
      <w:r w:rsidR="005B56DE">
        <w:rPr>
          <w:lang w:val="pt-BR"/>
        </w:rPr>
        <w:t xml:space="preserve"> OIB:</w:t>
      </w:r>
      <w:r w:rsidR="005B56DE" w:rsidRPr="00962E3B">
        <w:t xml:space="preserve"> </w:t>
      </w:r>
      <w:r w:rsidR="005B56DE" w:rsidRPr="00962E3B">
        <w:rPr>
          <w:lang w:val="pt-BR"/>
        </w:rPr>
        <w:t>54084251358</w:t>
      </w:r>
      <w:r w:rsidR="005B56DE">
        <w:rPr>
          <w:lang w:val="pt-BR"/>
        </w:rPr>
        <w:t xml:space="preserve">,  MBS: </w:t>
      </w:r>
      <w:r w:rsidR="005B56DE" w:rsidRPr="00962E3B">
        <w:rPr>
          <w:lang w:val="pt-BR"/>
        </w:rPr>
        <w:t>080508581</w:t>
      </w:r>
      <w:r w:rsidR="005B56DE">
        <w:rPr>
          <w:lang w:val="pt-BR"/>
        </w:rPr>
        <w:t>, Zagreb, Zinke Kunc 9</w:t>
      </w:r>
      <w:r w:rsidR="00B20714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5B56DE">
        <w:t>54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5B56DE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</w:t>
      </w:r>
      <w:r w:rsidR="005B56DE" w:rsidRPr="00962E3B">
        <w:rPr>
          <w:lang w:val="pt-BR"/>
        </w:rPr>
        <w:t>RUJNICA d.o.o.</w:t>
      </w:r>
      <w:r w:rsidR="005B56DE">
        <w:rPr>
          <w:lang w:val="pt-BR"/>
        </w:rPr>
        <w:t xml:space="preserve"> OIB:</w:t>
      </w:r>
      <w:r w:rsidR="005B56DE" w:rsidRPr="00962E3B">
        <w:t xml:space="preserve"> </w:t>
      </w:r>
      <w:r w:rsidR="005B56DE" w:rsidRPr="00962E3B">
        <w:rPr>
          <w:lang w:val="pt-BR"/>
        </w:rPr>
        <w:t>54084251358</w:t>
      </w:r>
      <w:r w:rsidR="005B56DE">
        <w:rPr>
          <w:lang w:val="pt-BR"/>
        </w:rPr>
        <w:t xml:space="preserve">,  MBS: </w:t>
      </w:r>
      <w:r w:rsidR="005B56DE" w:rsidRPr="00962E3B">
        <w:rPr>
          <w:lang w:val="pt-BR"/>
        </w:rPr>
        <w:t>080508581</w:t>
      </w:r>
      <w:r w:rsidR="005B56DE">
        <w:rPr>
          <w:lang w:val="pt-BR"/>
        </w:rPr>
        <w:t>, Zagreb, Zinke Kunc 9.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</w:t>
      </w:r>
      <w:r w:rsidR="005B56DE">
        <w:t>07. ožujka</w:t>
      </w:r>
      <w:r w:rsidRPr="00BC2D3A">
        <w:t xml:space="preserve"> 201</w:t>
      </w:r>
      <w:r w:rsidR="005B56DE">
        <w:t>6</w:t>
      </w:r>
      <w:r w:rsidRPr="00BC2D3A">
        <w:t xml:space="preserve">. u Očevidniku redoslijeda osnova za plaćanje ima evidentirane neizvršene osnove za plaćanje u neprekinutom razdoblju od </w:t>
      </w:r>
      <w:r w:rsidR="005B56DE">
        <w:t>120</w:t>
      </w:r>
      <w:r w:rsidR="00085620">
        <w:t xml:space="preserve"> </w:t>
      </w:r>
      <w:r w:rsidRPr="00BC2D3A">
        <w:t xml:space="preserve">dana, u ukupnom iznosu od </w:t>
      </w:r>
      <w:r w:rsidR="005B56DE">
        <w:rPr>
          <w:lang w:val="pl-PL"/>
        </w:rPr>
        <w:t>88.943,36</w:t>
      </w:r>
      <w:r w:rsidR="00A52CF8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E4C07" w:rsidR="004E4C07">
      <w:pPr>
        <w:pStyle w:val="Tijeloteksta"/>
        <w:ind w:firstLine="708"/>
      </w:pPr>
      <w:r>
        <w:t xml:space="preserve">Sud je rješenjem od </w:t>
      </w:r>
      <w:r w:rsidR="00A52CF8">
        <w:t>20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</w:t>
      </w:r>
      <w:r w:rsidR="005B56DE">
        <w:t>6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A52CF8">
        <w:t xml:space="preserve">Zakonski </w:t>
      </w:r>
      <w:r w:rsidR="0046474D">
        <w:t xml:space="preserve">zastupnika dužnika </w:t>
      </w:r>
      <w:r w:rsidR="004E4C07" w:rsidRPr="004E4C07">
        <w:t xml:space="preserve">pristupio je na navedeno ročište te je izjavio kako dužnik </w:t>
      </w:r>
      <w:r w:rsidR="004E4C07">
        <w:t xml:space="preserve">u svom vlasništvu nema imovinu i </w:t>
      </w:r>
      <w:r w:rsidR="004E4C07" w:rsidRPr="004E4C07">
        <w:t>nije osporio predlagateljeve tvrdnje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</w:t>
      </w:r>
      <w:r w:rsidR="008A60EE">
        <w:t>6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6C0037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6C0037" w:rsidP="00445BA5" w:rsidR="006C0037">
      <w:pPr>
        <w:jc w:val="right"/>
      </w:pPr>
      <w:r>
        <w:t>Za točnost otpravka-</w:t>
      </w:r>
    </w:p>
    <w:p w:rsidRDefault="006C0037" w:rsidP="00445BA5" w:rsidR="006C0037">
      <w:pPr>
        <w:jc w:val="right"/>
      </w:pPr>
      <w:r>
        <w:t>ovlašteni službenik</w:t>
      </w:r>
    </w:p>
    <w:p w:rsidRDefault="006C0037" w:rsidP="00445BA5" w:rsidR="006C0037" w:rsidRPr="007B269F">
      <w:pPr>
        <w:jc w:val="right"/>
      </w:pPr>
      <w:r>
        <w:t xml:space="preserve">Mirjana Gašparić </w:t>
      </w:r>
    </w:p>
    <w:p w:rsidRDefault="00856259" w:rsidP="006C003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C003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8A60EE">
          <w:rPr>
            <w:sz w:val="24"/>
          </w:rPr>
          <w:t>54</w:t>
        </w:r>
        <w:r w:rsidR="00CA5772">
          <w:rPr>
            <w:sz w:val="24"/>
          </w:rPr>
          <w:t>/</w:t>
        </w:r>
        <w:r w:rsidR="00933512">
          <w:rPr>
            <w:sz w:val="24"/>
          </w:rPr>
          <w:t>20</w:t>
        </w:r>
        <w:r w:rsidR="00CA5772">
          <w:rPr>
            <w:sz w:val="24"/>
          </w:rPr>
          <w:t>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59CC"/>
    <w:rsid w:val="00384745"/>
    <w:rsid w:val="003D0115"/>
    <w:rsid w:val="003D1F88"/>
    <w:rsid w:val="003F3702"/>
    <w:rsid w:val="003F686F"/>
    <w:rsid w:val="00404B33"/>
    <w:rsid w:val="00412D47"/>
    <w:rsid w:val="0046474D"/>
    <w:rsid w:val="0046518B"/>
    <w:rsid w:val="004C428C"/>
    <w:rsid w:val="004C6E2A"/>
    <w:rsid w:val="004C7B56"/>
    <w:rsid w:val="004E07BD"/>
    <w:rsid w:val="004E4C07"/>
    <w:rsid w:val="00501EBB"/>
    <w:rsid w:val="00502EB6"/>
    <w:rsid w:val="00505D53"/>
    <w:rsid w:val="00535D8E"/>
    <w:rsid w:val="005543BD"/>
    <w:rsid w:val="00577445"/>
    <w:rsid w:val="0059075B"/>
    <w:rsid w:val="00591F57"/>
    <w:rsid w:val="005932B0"/>
    <w:rsid w:val="005B56DE"/>
    <w:rsid w:val="005C2AC2"/>
    <w:rsid w:val="005C6039"/>
    <w:rsid w:val="006001CE"/>
    <w:rsid w:val="00662884"/>
    <w:rsid w:val="00675076"/>
    <w:rsid w:val="006C0037"/>
    <w:rsid w:val="006E5DF9"/>
    <w:rsid w:val="00704DD0"/>
    <w:rsid w:val="007150E9"/>
    <w:rsid w:val="00754CF2"/>
    <w:rsid w:val="00773F15"/>
    <w:rsid w:val="007B068E"/>
    <w:rsid w:val="007E6A6F"/>
    <w:rsid w:val="007F5CFB"/>
    <w:rsid w:val="00856259"/>
    <w:rsid w:val="00866B31"/>
    <w:rsid w:val="008A60EE"/>
    <w:rsid w:val="008B669A"/>
    <w:rsid w:val="008B7789"/>
    <w:rsid w:val="00901CFD"/>
    <w:rsid w:val="00933512"/>
    <w:rsid w:val="00947BCF"/>
    <w:rsid w:val="00973C2C"/>
    <w:rsid w:val="009B1748"/>
    <w:rsid w:val="009B3D51"/>
    <w:rsid w:val="00A0793E"/>
    <w:rsid w:val="00A52CF8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0714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CD1BF9"/>
    <w:rsid w:val="00D03C11"/>
    <w:rsid w:val="00D24310"/>
    <w:rsid w:val="00D46FDC"/>
    <w:rsid w:val="00D50ADE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0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0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0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0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0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0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0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0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RUJNICA d.o.o. za trgovinu zastupanog po punomoćniku Mario Nikolić</izvorni_sadrzaj>
    <derivirana_varijabla naziv="DomainObject.Predmet.ProtustrankaFormated_1">  RUJNICA d.o.o. za trgovinu zastupanog po punomoćniku Mario Nikolić</derivirana_varijabla>
  </DomainObject.Predmet.ProtustrankaFormated>
  <DomainObject.Predmet.ProtustrankaFormatedOIB>
    <izvorni_sadrzaj>  RUJNICA d.o.o. za trgovinu, OIB 54084251358 zastupanog po punomoćniku Mario Nikolić</izvorni_sadrzaj>
    <derivirana_varijabla naziv="DomainObject.Predmet.ProtustrankaFormatedOIB_1">  RUJNICA d.o.o. za trgovinu, OIB 54084251358 zastupanog po punomoćniku Mario Nikolić</derivirana_varijabla>
  </DomainObject.Predmet.ProtustrankaFormatedOIB>
  <DomainObject.Predmet.ProtustrankaFormatedWithAdress>
    <izvorni_sadrzaj> RUJNICA d.o.o. za trgovinu, Zinke Kunc 9, 10000 Zagreb zastupanog po punomoćniku Mario Nikolić</izvorni_sadrzaj>
    <derivirana_varijabla naziv="DomainObject.Predmet.ProtustrankaFormatedWithAdress_1"> RUJNICA d.o.o. za trgovinu, Zinke Kunc 9, 10000 Zagreb zastupanog po punomoćniku Mario Nikolić</derivirana_varijabla>
  </DomainObject.Predmet.ProtustrankaFormatedWithAdress>
  <DomainObject.Predmet.ProtustrankaFormatedWithAdressOIB>
    <izvorni_sadrzaj> RUJNICA d.o.o. za trgovinu, OIB 54084251358, Zinke Kunc 9, 10000 Zagreb zastupanog po punomoćniku Mario Nikolić</izvorni_sadrzaj>
    <derivirana_varijabla naziv="DomainObject.Predmet.ProtustrankaFormatedWithAdressOIB_1"> RUJNICA d.o.o. za trgovinu, OIB 54084251358, Zinke Kunc 9, 10000 Zagreb zastupanog po punomoćniku Mario Nikolić</derivirana_varijabla>
  </DomainObject.Predmet.ProtustrankaFormatedWithAdressOIB>
  <DomainObject.Predmet.ProtustrankaWithAdress>
    <izvorni_sadrzaj>RUJNICA d.o.o. za trgovinu Zinke Kunc 9, 10000 Zagreb</izvorni_sadrzaj>
    <derivirana_varijabla naziv="DomainObject.Predmet.ProtustrankaWithAdress_1">RUJNICA d.o.o. za trgovinu Zinke Kunc 9, 10000 Zagreb</derivirana_varijabla>
  </DomainObject.Predmet.ProtustrankaWithAdress>
  <DomainObject.Predmet.ProtustrankaWithAdressOIB>
    <izvorni_sadrzaj>RUJNICA d.o.o. za trgovinu, OIB 54084251358, Zinke Kunc 9, 10000 Zagreb</izvorni_sadrzaj>
    <derivirana_varijabla naziv="DomainObject.Predmet.ProtustrankaWithAdressOIB_1">RUJNICA d.o.o. za trgovinu, OIB 54084251358, Zinke Kunc 9, 10000 Zagreb</derivirana_varijabla>
  </DomainObject.Predmet.ProtustrankaWithAdressOIB>
  <DomainObject.Predmet.ProtustrankaNazivFormated>
    <izvorni_sadrzaj>RUJNICA d.o.o. za trgovinu</izvorni_sadrzaj>
    <derivirana_varijabla naziv="DomainObject.Predmet.ProtustrankaNazivFormated_1">RUJNICA d.o.o. za trgovinu</derivirana_varijabla>
  </DomainObject.Predmet.ProtustrankaNazivFormated>
  <DomainObject.Predmet.ProtustrankaNazivFormatedOIB>
    <izvorni_sadrzaj>RUJNICA d.o.o. za trgovinu, OIB 54084251358</izvorni_sadrzaj>
    <derivirana_varijabla naziv="DomainObject.Predmet.ProtustrankaNazivFormatedOIB_1">RUJNICA d.o.o. za trgovinu, OIB 54084251358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RUJNICA d.o.o. za trgovinu zastupanog po punomoćniku Mario Nikolić</item>
    </izvorni_sadrzaj>
    <derivirana_varijabla naziv="DomainObject.Predmet.ProtuStrankaListFormated_1">
      <item>RUJNICA d.o.o. za trgovinu zastupanog po punomoćniku Mario Nikolić</item>
    </derivirana_varijabla>
  </DomainObject.Predmet.ProtuStrankaListFormated>
  <DomainObject.Predmet.ProtuStrankaListFormatedOIB>
    <izvorni_sadrzaj>
      <item>RUJNICA d.o.o. za trgovinu, OIB 54084251358 zastupanog po punomoćniku Mario Nikolić</item>
    </izvorni_sadrzaj>
    <derivirana_varijabla naziv="DomainObject.Predmet.ProtuStrankaListFormatedOIB_1">
      <item>RUJNICA d.o.o. za trgovinu, OIB 54084251358 zastupanog po punomoćniku Mario Nikolić</item>
    </derivirana_varijabla>
  </DomainObject.Predmet.ProtuStrankaListFormatedOIB>
  <DomainObject.Predmet.ProtuStrankaListFormatedWithAdress>
    <izvorni_sadrzaj>
      <item>RUJNICA d.o.o. za trgovinu, Zinke Kunc 9, 10000 Zagreb zastupanog po punomoćniku Mario Nikolić</item>
    </izvorni_sadrzaj>
    <derivirana_varijabla naziv="DomainObject.Predmet.ProtuStrankaListFormatedWithAdress_1">
      <item>RUJNICA d.o.o. za trgovinu, Zinke Kunc 9, 10000 Zagreb zastupanog po punomoćniku Mario Nikolić</item>
    </derivirana_varijabla>
  </DomainObject.Predmet.ProtuStrankaListFormatedWithAdress>
  <DomainObject.Predmet.ProtuStrankaListFormatedWithAdressOIB>
    <izvorni_sadrzaj>
      <item>RUJNICA d.o.o. za trgovinu, OIB 54084251358, Zinke Kunc 9, 10000 Zagreb zastupanog po punomoćniku Mario Nikolić</item>
    </izvorni_sadrzaj>
    <derivirana_varijabla naziv="DomainObject.Predmet.ProtuStrankaListFormatedWithAdressOIB_1">
      <item>RUJNICA d.o.o. za trgovinu, OIB 54084251358, Zinke Kunc 9, 10000 Zagreb zastupanog po punomoćniku Mario Nikolić</item>
    </derivirana_varijabla>
  </DomainObject.Predmet.ProtuStrankaListFormatedWithAdressOIB>
  <DomainObject.Predmet.ProtuStrankaListNazivFormated>
    <izvorni_sadrzaj>
      <item>RUJNICA d.o.o. za trgovinu</item>
    </izvorni_sadrzaj>
    <derivirana_varijabla naziv="DomainObject.Predmet.ProtuStrankaListNazivFormated_1">
      <item>RUJNICA d.o.o. za trgovinu</item>
    </derivirana_varijabla>
  </DomainObject.Predmet.ProtuStrankaListNazivFormated>
  <DomainObject.Predmet.ProtuStrankaListNazivFormatedOIB>
    <izvorni_sadrzaj>
      <item>RUJNICA d.o.o. za trgovinu, OIB 54084251358</item>
    </izvorni_sadrzaj>
    <derivirana_varijabla naziv="DomainObject.Predmet.ProtuStrankaListNazivFormatedOIB_1">
      <item>RUJNICA d.o.o. za trgovinu, OIB 54084251358</item>
    </derivirana_varijabla>
  </DomainObject.Predmet.ProtuStrankaListNazivFormatedOIB>
  <DomainObject.Predmet.OstaliListFormated>
    <izvorni_sadrzaj>
      <item>Mario Nikolić punomoćnik sudionika u postupku RUJNICA d.o.o. za trgovinu</item>
      <item>ZAGREBAČKA BANKA d.d.</item>
    </izvorni_sadrzaj>
    <derivirana_varijabla naziv="DomainObject.Predmet.OstaliListFormated_1">
      <item>Mario Nikolić punomoćnik sudionika u postupku RUJNICA d.o.o. za trgovinu</item>
      <item>ZAGREBAČKA BANKA d.d.</item>
    </derivirana_varijabla>
  </DomainObject.Predmet.OstaliListFormated>
  <DomainObject.Predmet.OstaliListFormatedOIB>
    <izvorni_sadrzaj>
      <item>Mario Nikolić, OIB 30561138920 punomoćnik sudionika u postupku RUJNICA d.o.o. za trgovinu</item>
      <item>ZAGREBAČKA BANKA d.d.</item>
    </izvorni_sadrzaj>
    <derivirana_varijabla naziv="DomainObject.Predmet.OstaliListFormatedOIB_1">
      <item>Mario Nikolić, OIB 30561138920 punomoćnik sudionika u postupku RUJNICA d.o.o. za trgovinu</item>
      <item>ZAGREBAČKA BANKA d.d.</item>
    </derivirana_varijabla>
  </DomainObject.Predmet.OstaliListFormatedOIB>
  <DomainObject.Predmet.OstaliListFormatedWithAdress>
    <izvorni_sadrzaj>
      <item>Mario Nikolić, Zinke Kunc 9, 10000 Zagreb punomoćnik sudionika u postupku RUJNICA d.o.o. za trgovinu</item>
      <item>ZAGREBAČKA BANKA d.d., Paromlinska 2, 10000 Zagreb</item>
    </izvorni_sadrzaj>
    <derivirana_varijabla naziv="DomainObject.Predmet.OstaliListFormatedWithAdress_1">
      <item>Mario Nikolić, Zinke Kunc 9, 10000 Zagreb punomoćnik sudionika u postupku RUJNICA d.o.o. za trgovinu</item>
      <item>ZAGREBAČKA BANKA d.d., Paromlinska 2, 10000 Zagreb</item>
    </derivirana_varijabla>
  </DomainObject.Predmet.OstaliListFormatedWithAdress>
  <DomainObject.Predmet.OstaliListFormatedWithAdressOIB>
    <izvorni_sadrzaj>
      <item>Mario Nikolić, OIB 30561138920, Zinke Kunc 9, 10000 Zagreb punomoćnik sudionika u postupku RUJNICA d.o.o. za trgovinu</item>
      <item>ZAGREBAČKA BANKA d.d., Paromlinska 2, 10000 Zagreb</item>
    </izvorni_sadrzaj>
    <derivirana_varijabla naziv="DomainObject.Predmet.OstaliListFormatedWithAdressOIB_1">
      <item>Mario Nikolić, OIB 30561138920, Zinke Kunc 9, 10000 Zagreb punomoćnik sudionika u postupku RUJNICA d.o.o. za trgovinu</item>
      <item>ZAGREBAČKA BANKA d.d., Paromlinska 2, 10000 Zagreb</item>
    </derivirana_varijabla>
  </DomainObject.Predmet.OstaliListFormatedWithAdressOIB>
  <DomainObject.Predmet.OstaliListNazivFormated>
    <izvorni_sadrzaj>
      <item>Mario Nikolić</item>
      <item>ZAGREBAČKA BANKA d.d.</item>
    </izvorni_sadrzaj>
    <derivirana_varijabla naziv="DomainObject.Predmet.OstaliListNazivFormated_1">
      <item>Mario Nikolić</item>
      <item>ZAGREBAČKA BANKA d.d.</item>
    </derivirana_varijabla>
  </DomainObject.Predmet.OstaliListNazivFormated>
  <DomainObject.Predmet.OstaliListNazivFormatedOIB>
    <izvorni_sadrzaj>
      <item>Mario Nikolić, OIB 30561138920</item>
      <item>ZAGREBAČKA BANKA d.d.</item>
    </izvorni_sadrzaj>
    <derivirana_varijabla naziv="DomainObject.Predmet.OstaliListNazivFormatedOIB_1">
      <item>Mario Nikolić, OIB 30561138920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RUJNICA d.o.o. za trgovinu</izvorni_sadrzaj>
    <derivirana_varijabla naziv="DomainObject.Predmet.ProtustrankaIDrugi_1">RUJNICA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RUJNICA d.o.o. za trgovinu, OIB 54084251358, Zinke Kunc 9, 10000 Zagreb</izvorni_sadrzaj>
    <derivirana_varijabla naziv="DomainObject.Predmet.ProtustrankaIDrugiAdressOIB_1">RUJNICA d.o.o. za trgovinu, OIB 54084251358,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RUJNICA d.o.o. za trgovinu</item>
      <item>Mario Nikolić</item>
      <item>ZAGREBAČKA BANKA d.d.</item>
    </izvorni_sadrzaj>
    <derivirana_varijabla naziv="DomainObject.Predmet.SudioniciListNaziv_1">
      <item>FINA Regionalni centar Zagreb</item>
      <item>RUJNICA d.o.o. za trgovinu</item>
      <item>Mario Nikolić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  <item>ZAGREBAČKA BANKA d.d., Paromlinska 2,10000 Zagreb</item>
    </izvorni_sadrzaj>
    <derivirana_varijabla naziv="DomainObject.Predmet.SudioniciListAdressOIB_1"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  <item>ZAGREBAČKA BANKA d.d.,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54084251358</item>
      <item>, OIB 30561138920</item>
      <item>, OIB null</item>
    </izvorni_sadrzaj>
    <derivirana_varijabla naziv="DomainObject.Predmet.SudioniciListNazivOIB_1">
      <item>, OIB 85821130368</item>
      <item>, OIB 54084251358</item>
      <item>, OIB 30561138920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A1EC3-D0E9-4AD4-876E-C54A53CCA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4133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2017-05-16T09:11:00Z</dcterms:created>
  <dc:creator>gzubak</dc:creator>
  <cp:lastModifiedBy>Mirjana Gašparić</cp:lastModifiedBy>
  <cp:lastPrinted>2017-05-16T09:15:00Z</cp:lastPrinted>
  <dcterms:modified xmlns:xsi="http://www.w3.org/2001/XMLSchema-instance" xsi:type="dcterms:W3CDTF">2017-05-16T09:15:00Z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