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b945" w14:paraId="05cb945" w:rsidRDefault="0090585E" w:rsidP="0090585E" w:rsidR="0090585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585E" w:rsidP="0090585E" w:rsidR="0090585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0585E" w:rsidP="0090585E" w:rsidR="0090585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0585E" w:rsidP="0090585E" w:rsidR="0090585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0585E" w:rsidP="0090585E" w:rsidR="0090585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0585E" w:rsidP="0090585E" w:rsidR="0090585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0585E" w:rsidP="0090585E" w:rsidR="0090585E" w:rsidRPr="005D578C">
      <w:pPr>
        <w:jc w:val="center"/>
        <w:rPr>
          <w:rFonts w:cs="Times New Roman" w:eastAsia="Times New Roman"/>
          <w:szCs w:val="24"/>
        </w:rPr>
      </w:pPr>
    </w:p>
    <w:p w:rsidRDefault="0090585E" w:rsidP="0090585E" w:rsidR="009058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0585E" w:rsidP="0090585E" w:rsidR="0090585E" w:rsidRPr="005D578C">
      <w:pPr>
        <w:rPr>
          <w:rFonts w:cs="Times New Roman" w:eastAsia="Times New Roman"/>
          <w:szCs w:val="24"/>
        </w:rPr>
      </w:pPr>
    </w:p>
    <w:p w:rsidRDefault="0090585E" w:rsidP="0090585E" w:rsidR="0090585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ALIS d. o. o. Višnjan, Jamska 7, OIB 12803253750, MBS 040164381,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24. veljače 2016.</w:t>
      </w:r>
    </w:p>
    <w:p w:rsidRDefault="0090585E" w:rsidP="0090585E" w:rsidR="0090585E" w:rsidRPr="005D578C">
      <w:pPr>
        <w:rPr>
          <w:rFonts w:cs="Times New Roman" w:eastAsia="Times New Roman"/>
          <w:szCs w:val="24"/>
        </w:rPr>
      </w:pPr>
    </w:p>
    <w:p w:rsidRDefault="0090585E" w:rsidP="0090585E" w:rsidR="009058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0585E" w:rsidP="0090585E" w:rsidR="0090585E" w:rsidRPr="005D578C">
      <w:pPr>
        <w:rPr>
          <w:rFonts w:cs="Times New Roman" w:eastAsia="Times New Roman"/>
          <w:szCs w:val="24"/>
        </w:rPr>
      </w:pPr>
    </w:p>
    <w:p w:rsidRDefault="0090585E" w:rsidP="0090585E" w:rsidR="0090585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ALIS d. o. o. Višnjan, Jamska 7, OIB 12803253750, MBS 040164381,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24.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885204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 sati.</w:t>
      </w:r>
    </w:p>
    <w:p w:rsidRDefault="0090585E" w:rsidP="0090585E" w:rsidR="0090585E" w:rsidRPr="005D578C">
      <w:pPr>
        <w:rPr>
          <w:rFonts w:cs="Times New Roman" w:eastAsia="Times New Roman"/>
          <w:szCs w:val="24"/>
        </w:rPr>
      </w:pPr>
    </w:p>
    <w:p w:rsidRDefault="0090585E" w:rsidP="0090585E" w:rsidR="0090585E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90585E" w:rsidP="0090585E" w:rsidR="0090585E">
      <w:pPr>
        <w:ind w:firstLine="708"/>
        <w:rPr>
          <w:rFonts w:cs="Times New Roman" w:eastAsia="Times New Roman"/>
          <w:szCs w:val="20"/>
        </w:rPr>
      </w:pPr>
    </w:p>
    <w:p w:rsidRDefault="0090585E" w:rsidP="0090585E" w:rsidR="0090585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ALIS d. o. o. Višnjan, Jamska 7, OIB 12803253750, MBS 040164381.</w:t>
      </w:r>
    </w:p>
    <w:p w:rsidRDefault="0090585E" w:rsidP="0090585E" w:rsidR="0090585E">
      <w:pPr>
        <w:rPr>
          <w:rFonts w:cs="Times New Roman" w:eastAsia="Times New Roman"/>
          <w:szCs w:val="24"/>
        </w:rPr>
      </w:pPr>
    </w:p>
    <w:p w:rsidRDefault="0090585E" w:rsidP="0090585E" w:rsidR="0090585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ALIS d. o. o. Višnjan, Jamska 7, OIB 12803253750, MBS 040164381.</w:t>
      </w:r>
    </w:p>
    <w:p w:rsidRDefault="0090585E" w:rsidP="0090585E" w:rsidR="0090585E">
      <w:pPr>
        <w:rPr>
          <w:rFonts w:cs="Times New Roman" w:eastAsia="Times New Roman"/>
          <w:szCs w:val="24"/>
        </w:rPr>
      </w:pPr>
    </w:p>
    <w:p w:rsidRDefault="0090585E" w:rsidP="0090585E" w:rsidR="0090585E" w:rsidRPr="005D578C">
      <w:pPr>
        <w:rPr>
          <w:rFonts w:cs="Times New Roman" w:eastAsia="Times New Roman"/>
          <w:szCs w:val="24"/>
        </w:rPr>
      </w:pPr>
    </w:p>
    <w:p w:rsidRDefault="0090585E" w:rsidP="0090585E" w:rsidR="0090585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0585E" w:rsidP="0090585E" w:rsidR="0090585E">
      <w:pPr>
        <w:ind w:firstLine="708"/>
        <w:rPr>
          <w:rFonts w:cs="Times New Roman" w:eastAsia="Times New Roman"/>
          <w:szCs w:val="24"/>
        </w:rPr>
      </w:pPr>
    </w:p>
    <w:p w:rsidRDefault="0090585E" w:rsidP="0090585E" w:rsidR="0090585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ALIS d. o. o. Višnjan.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St-581/2015-3 od 14.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St-581/2015-4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0585E" w:rsidP="0090585E" w:rsidR="0090585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0585E" w:rsidP="0090585E" w:rsidR="0090585E" w:rsidRPr="005D578C">
      <w:pPr>
        <w:rPr>
          <w:rFonts w:cs="Times New Roman" w:eastAsia="Times New Roman"/>
          <w:szCs w:val="24"/>
        </w:rPr>
      </w:pPr>
    </w:p>
    <w:p w:rsidRDefault="0090585E" w:rsidP="0090585E" w:rsidR="0090585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0585E" w:rsidP="0090585E" w:rsidR="0090585E" w:rsidRPr="005D578C">
      <w:pPr>
        <w:jc w:val="center"/>
        <w:rPr>
          <w:rFonts w:cs="Times New Roman" w:eastAsia="Times New Roman"/>
          <w:szCs w:val="24"/>
        </w:rPr>
      </w:pPr>
    </w:p>
    <w:p w:rsidRDefault="0090585E" w:rsidP="0090585E" w:rsidR="0090585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90585E" w:rsidP="0090585E" w:rsidR="0090585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85BD6">
        <w:rPr>
          <w:rFonts w:cs="Times New Roman" w:eastAsia="Times New Roman"/>
          <w:szCs w:val="24"/>
        </w:rPr>
        <w:t xml:space="preserve">, v. r. </w:t>
      </w:r>
    </w:p>
    <w:p w:rsidRDefault="0090585E" w:rsidP="0090585E" w:rsidR="0090585E">
      <w:pPr>
        <w:jc w:val="left"/>
        <w:rPr>
          <w:rFonts w:cs="Times New Roman" w:eastAsia="Times New Roman"/>
          <w:szCs w:val="24"/>
        </w:rPr>
      </w:pPr>
    </w:p>
    <w:p w:rsidRDefault="0090585E" w:rsidP="0090585E" w:rsidR="0090585E" w:rsidRPr="005D578C">
      <w:pPr>
        <w:jc w:val="left"/>
        <w:rPr>
          <w:rFonts w:cs="Times New Roman" w:eastAsia="Times New Roman"/>
          <w:szCs w:val="24"/>
        </w:rPr>
      </w:pPr>
    </w:p>
    <w:p w:rsidRDefault="0090585E" w:rsidP="0090585E" w:rsidR="0090585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0585E" w:rsidP="0090585E" w:rsidR="0090585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0585E" w:rsidP="0090585E" w:rsidR="00905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0585E" w:rsidP="0090585E" w:rsidR="0090585E">
      <w:pPr>
        <w:rPr>
          <w:rFonts w:cs="Times New Roman" w:eastAsia="Times New Roman"/>
          <w:szCs w:val="24"/>
        </w:rPr>
      </w:pPr>
    </w:p>
    <w:p w:rsidRDefault="0090585E" w:rsidP="0090585E" w:rsidR="0090585E" w:rsidRPr="005D578C">
      <w:pPr>
        <w:rPr>
          <w:rFonts w:cs="Times New Roman" w:eastAsia="Times New Roman"/>
          <w:szCs w:val="24"/>
        </w:rPr>
      </w:pPr>
    </w:p>
    <w:p w:rsidRDefault="0090585E" w:rsidP="0090585E" w:rsidR="0090585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0585E" w:rsidP="0090585E" w:rsidR="00905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0585E" w:rsidP="0090585E" w:rsidR="00905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ALIS d. o. o. Višnjan, Jamska 7, </w:t>
      </w:r>
    </w:p>
    <w:p w:rsidRDefault="0090585E" w:rsidP="0090585E" w:rsidR="00905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Željko Dekleva, Višnjan, Jamska 7, </w:t>
      </w:r>
    </w:p>
    <w:p w:rsidRDefault="0090585E" w:rsidP="0090585E" w:rsidR="0090585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90585E" w:rsidP="0090585E" w:rsidR="00905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0585E" w:rsidP="0090585E" w:rsidR="0090585E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90585E" w:rsidP="0090585E" w:rsidR="00905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0585E" w:rsidP="0090585E" w:rsidR="00905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0585E" w:rsidP="0090585E" w:rsidR="0090585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0585E" w:rsidP="0090585E" w:rsidR="0090585E"/>
    <w:p w:rsidRDefault="0090585E" w:rsidP="0090585E" w:rsidR="0090585E"/>
    <w:p w:rsidRDefault="0090585E" w:rsidP="0090585E" w:rsidR="0090585E"/>
    <w:p w:rsidRDefault="0090585E" w:rsidP="0090585E" w:rsidR="0090585E"/>
    <w:p w:rsidRDefault="0090585E" w:rsidP="0090585E" w:rsidR="0090585E"/>
    <w:p w:rsidRDefault="0090585E" w:rsidP="0090585E" w:rsidR="0090585E"/>
    <w:p w:rsidRDefault="0090585E" w:rsidP="0090585E" w:rsidR="0090585E"/>
    <w:p w:rsidRDefault="0090585E" w:rsidP="0090585E" w:rsidR="0090585E"/>
    <w:p w:rsidRDefault="002A5031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85E" w:rsidP="0090585E" w:rsidR="0090585E">
      <w:r>
        <w:separator/>
      </w:r>
    </w:p>
  </w:endnote>
  <w:endnote w:id="0" w:type="continuationSeparator">
    <w:p w:rsidRDefault="0090585E" w:rsidP="0090585E" w:rsidR="00905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85E" w:rsidP="0090585E" w:rsidR="0090585E">
      <w:r>
        <w:separator/>
      </w:r>
    </w:p>
  </w:footnote>
  <w:footnote w:id="0" w:type="continuationSeparator">
    <w:p w:rsidRDefault="0090585E" w:rsidP="0090585E" w:rsidR="00905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85E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A503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St-581/2015-5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85E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St-581/2015-5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C32"/>
    <w:rsid w:val="00170C32"/>
    <w:rsid w:val="002A5031"/>
    <w:rsid w:val="0075528E"/>
    <w:rsid w:val="0079403F"/>
    <w:rsid w:val="00885204"/>
    <w:rsid w:val="0090585E"/>
    <w:rsid w:val="00D8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585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58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0585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8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585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58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585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0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503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50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50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585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585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0585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8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585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58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585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5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0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503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50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50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St-581/2015</izvorni_sadrzaj>
    <derivirana_varijabla naziv="DomainObject.Predmet.OznakaBroj_1">St-581/2015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ALIS društvo s ograničenom odgovornošću za građevinarstvo, trgovinu i ugostiteljstvo</izvorni_sadrzaj>
    <derivirana_varijabla naziv="DomainObject.Predmet.ProtustrankaFormated_1">  ALIS društvo s ograničenom odgovornošću za građevinarstvo, trgovinu i ugostiteljstvo</derivirana_varijabla>
  </DomainObject.Predmet.ProtustrankaFormated>
  <DomainObject.Predmet.ProtustrankaFormatedOIB>
    <izvorni_sadrzaj>  ALIS društvo s ograničenom odgovornošću za građevinarstvo, trgovinu i ugostiteljstvo, OIB 12803253750</izvorni_sadrzaj>
    <derivirana_varijabla naziv="DomainObject.Predmet.ProtustrankaFormatedOIB_1">  ALIS društvo s ograničenom odgovornošću za građevinarstvo, trgovinu i ugostiteljstvo, OIB 12803253750</derivirana_varijabla>
  </DomainObject.Predmet.ProtustrankaFormatedOIB>
  <DomainObject.Predmet.ProtustrankaFormatedWithAdress>
    <izvorni_sadrzaj> ALIS društvo s ograničenom odgovornošću za građevinarstvo, trgovinu i ugostiteljstvo, Jamska 7, 52463 Višnjan</izvorni_sadrzaj>
    <derivirana_varijabla naziv="DomainObject.Predmet.ProtustrankaFormatedWithAdress_1"> ALIS društvo s ograničenom odgovornošću za građevinarstvo, trgovinu i ugostiteljstvo, Jamska 7, 52463 Višnjan</derivirana_varijabla>
  </DomainObject.Predmet.ProtustrankaFormatedWithAdress>
  <DomainObject.Predmet.ProtustrankaFormatedWithAdressOIB>
    <izvorni_sadrzaj> ALIS društvo s ograničenom odgovornošću za građevinarstvo, trgovinu i ugostiteljstvo, OIB 12803253750, Jamska 7, 52463 Višnjan</izvorni_sadrzaj>
    <derivirana_varijabla naziv="DomainObject.Predmet.ProtustrankaFormatedWithAdressOIB_1"> ALIS društvo s ograničenom odgovornošću za građevinarstvo, trgovinu i ugostiteljstvo, OIB 12803253750, Jamska 7, 52463 Višnjan</derivirana_varijabla>
  </DomainObject.Predmet.ProtustrankaFormatedWithAdressOIB>
  <DomainObject.Predmet.ProtustrankaWithAdress>
    <izvorni_sadrzaj>ALIS društvo s ograničenom odgovornošću za građevinarstvo, trgovinu i ugostiteljstvo Jamska 7, 52463 Višnjan</izvorni_sadrzaj>
    <derivirana_varijabla naziv="DomainObject.Predmet.ProtustrankaWithAdress_1">ALIS društvo s ograničenom odgovornošću za građevinarstvo, trgovinu i ugostiteljstvo Jamska 7, 52463 Višnjan</derivirana_varijabla>
  </DomainObject.Predmet.ProtustrankaWithAdress>
  <DomainObject.Predmet.ProtustrankaWithAdressOIB>
    <izvorni_sadrzaj>ALIS društvo s ograničenom odgovornošću za građevinarstvo, trgovinu i ugostiteljstvo, OIB 12803253750, Jamska 7, 52463 Višnjan</izvorni_sadrzaj>
    <derivirana_varijabla naziv="DomainObject.Predmet.ProtustrankaWithAdressOIB_1">ALIS društvo s ograničenom odgovornošću za građevinarstvo, trgovinu i ugostiteljstvo, OIB 12803253750, Jamska 7, 52463 Višnjan</derivirana_varijabla>
  </DomainObject.Predmet.ProtustrankaWithAdressOIB>
  <DomainObject.Predmet.ProtustrankaNazivFormated>
    <izvorni_sadrzaj>ALIS društvo s ograničenom odgovornošću za građevinarstvo, trgovinu i ugostiteljstvo</izvorni_sadrzaj>
    <derivirana_varijabla naziv="DomainObject.Predmet.ProtustrankaNazivFormated_1">ALIS društvo s ograničenom odgovornošću za građevinarstvo, trgovinu i ugostiteljstvo</derivirana_varijabla>
  </DomainObject.Predmet.ProtustrankaNazivFormated>
  <DomainObject.Predmet.ProtustrankaNazivFormatedOIB>
    <izvorni_sadrzaj>ALIS društvo s ograničenom odgovornošću za građevinarstvo, trgovinu i ugostiteljstvo, OIB 12803253750</izvorni_sadrzaj>
    <derivirana_varijabla naziv="DomainObject.Predmet.ProtustrankaNazivFormatedOIB_1">ALIS društvo s ograničenom odgovornošću za građevinarstvo, trgovinu i ugostiteljstvo, OIB 12803253750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1438664.00</izvorni_sadrzaj>
    <derivirana_varijabla naziv="DomainObject.Predmet.TrenutnaVrijednost_1">1438664.00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ALIS društvo s ograničenom odgovornošću za građevinarstvo, trgovinu i ugostiteljstvo</item>
    </izvorni_sadrzaj>
    <derivirana_varijabla naziv="DomainObject.Predmet.ProtuStrankaListFormated_1">
      <item>ALIS društvo s ograničenom odgovornošću za građevinarstvo, trgovinu i ugostiteljstvo</item>
    </derivirana_varijabla>
  </DomainObject.Predmet.ProtuStrankaListFormated>
  <DomainObject.Predmet.ProtuStrankaListFormatedOIB>
    <izvorni_sadrzaj>
      <item>ALIS društvo s ograničenom odgovornošću za građevinarstvo, trgovinu i ugostiteljstvo, OIB 12803253750</item>
    </izvorni_sadrzaj>
    <derivirana_varijabla naziv="DomainObject.Predmet.ProtuStrankaListFormatedOIB_1">
      <item>ALIS društvo s ograničenom odgovornošću za građevinarstvo, trgovinu i ugostiteljstvo, OIB 12803253750</item>
    </derivirana_varijabla>
  </DomainObject.Predmet.ProtuStrankaListFormatedOIB>
  <DomainObject.Predmet.ProtuStrankaListFormatedWithAdress>
    <izvorni_sadrzaj>
      <item>ALIS društvo s ograničenom odgovornošću za građevinarstvo, trgovinu i ugostiteljstvo, Jamska 7, 52463 Višnjan</item>
    </izvorni_sadrzaj>
    <derivirana_varijabla naziv="DomainObject.Predmet.ProtuStrankaListFormatedWithAdress_1">
      <item>ALIS društvo s ograničenom odgovornošću za građevinarstvo, trgovinu i ugostiteljstvo, Jamska 7, 52463 Višnjan</item>
    </derivirana_varijabla>
  </DomainObject.Predmet.ProtuStrankaListFormatedWithAdress>
  <DomainObject.Predmet.ProtuStrankaListFormatedWithAdressOIB>
    <izvorni_sadrzaj>
      <item>ALIS društvo s ograničenom odgovornošću za građevinarstvo, trgovinu i ugostiteljstvo, OIB 12803253750, Jamska 7, 52463 Višnjan</item>
    </izvorni_sadrzaj>
    <derivirana_varijabla naziv="DomainObject.Predmet.ProtuStrankaListFormatedWithAdressOIB_1">
      <item>ALIS društvo s ograničenom odgovornošću za građevinarstvo, trgovinu i ugostiteljstvo, OIB 12803253750, Jamska 7, 52463 Višnjan</item>
    </derivirana_varijabla>
  </DomainObject.Predmet.ProtuStrankaListFormatedWithAdressOIB>
  <DomainObject.Predmet.ProtuStrankaListNazivFormated>
    <izvorni_sadrzaj>
      <item>ALIS društvo s ograničenom odgovornošću za građevinarstvo, trgovinu i ugostiteljstvo</item>
    </izvorni_sadrzaj>
    <derivirana_varijabla naziv="DomainObject.Predmet.ProtuStrankaListNazivFormated_1">
      <item>ALIS društvo s ograničenom odgovornošću za građevinarstvo, trgovinu i ugostiteljstvo</item>
    </derivirana_varijabla>
  </DomainObject.Predmet.ProtuStrankaListNazivFormated>
  <DomainObject.Predmet.ProtuStrankaListNazivFormatedOIB>
    <izvorni_sadrzaj>
      <item>ALIS društvo s ograničenom odgovornošću za građevinarstvo, trgovinu i ugostiteljstvo, OIB 12803253750</item>
    </izvorni_sadrzaj>
    <derivirana_varijabla naziv="DomainObject.Predmet.ProtuStrankaListNazivFormatedOIB_1">
      <item>ALIS društvo s ograničenom odgovornošću za građevinarstvo, trgovinu i ugostiteljstvo, OIB 12803253750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ALIS društvo s ograničenom odgovornošću za građevinarstvo, trgovinu i ugostiteljstvo</izvorni_sadrzaj>
    <derivirana_varijabla naziv="DomainObject.Predmet.ProtustrankaIDrugi_1">ALIS društvo s ograničenom odgovornošću za građevinarstvo, trgovinu i ugostiteljstvo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ALIS društvo s ograničenom odgovornošću za građevinarstvo, trgovinu i ugostiteljstvo, OIB 12803253750, Jamska 7, 52463 Višnjan</izvorni_sadrzaj>
    <derivirana_varijabla naziv="DomainObject.Predmet.ProtustrankaIDrugiAdressOIB_1">ALIS društvo s ograničenom odgovornošću za građevinarstvo, trgovinu i ugostiteljstvo, OIB 12803253750, Jamska 7,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ALIS društvo s ograničenom odgovornošću za građevinarstvo, trgovinu i ugostiteljstvo</item>
    </izvorni_sadrzaj>
    <derivirana_varijabla naziv="DomainObject.Predmet.SudioniciListNaziv_1">
      <item>FINANCIJSKA AGENCIJA, RC RIJEKA, PODRUŽNICA PULA, PULA</item>
      <item>ALIS društvo s ograničenom odgovornošću za građevinarstvo, trgovinu i ugostiteljstvo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ALIS društvo s ograničenom odgovornošću za građevinarstvo, trgovinu i ugostiteljstvo, OIB 12803253750, Jamska 7,52463 Višnjan</item>
    </izvorni_sadrzaj>
    <derivirana_varijabla naziv="DomainObject.Predmet.SudioniciListAdressOIB_1">
      <item>FINANCIJSKA AGENCIJA, RC RIJEKA, PODRUŽNICA PULA, PULA, OIB 85821130368, Giardini 5,52100 Pula</item>
      <item>ALIS društvo s ograničenom odgovornošću za građevinarstvo, trgovinu i ugostiteljstvo, OIB 12803253750, Jamska 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12803253750</item>
    </izvorni_sadrzaj>
    <derivirana_varijabla naziv="DomainObject.Predmet.SudioniciListNazivOIB_1">
      <item>, OIB 85821130368</item>
      <item>, OIB 12803253750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3116</properties:Characters>
  <properties:Lines>85</properties:Lines>
  <properties:Paragraphs>30</properties:Paragraphs>
  <properties:TotalTime>3</properties:TotalTime>
  <properties:ScaleCrop>false</properties:ScaleCrop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2016-02-23T13:03:00Z</dcterms:created>
  <dc:creator>Mihaela Kaligari</dc:creator>
  <dc:description/>
  <cp:keywords/>
  <cp:lastModifiedBy>Mihaela Kaligari</cp:lastModifiedBy>
  <dcterms:modified xmlns:xsi="http://www.w3.org/2001/XMLSchema-instance" xsi:type="dcterms:W3CDTF">2016-02-24T10:37:00Z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