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c7b6" w14:paraId="eedc7b6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317B90" w:rsidP="00317B90" w:rsidR="00317B90">
      <w:r>
        <w:t>TRGOVAČKI SUD  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</w:t>
      </w:r>
      <w:r w:rsidR="00CD0A15">
        <w:t>uju</w:t>
      </w:r>
      <w:r w:rsidR="00BF7B10">
        <w:t xml:space="preserve">ći o prijedlogu </w:t>
      </w:r>
      <w:r w:rsidR="00167524">
        <w:t xml:space="preserve">predlagatelja </w:t>
      </w:r>
      <w:r w:rsidR="00454146">
        <w:t xml:space="preserve">MARKO BARAN, Kaštel Sućurac, Ivana Pavla II 20, OIB: 33476517791,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454146">
        <w:t xml:space="preserve">PARČINA export-import d.o.o. </w:t>
      </w:r>
      <w:r w:rsidR="00167524">
        <w:t xml:space="preserve"> </w:t>
      </w:r>
      <w:r w:rsidR="00454146" w:rsidRPr="00454146">
        <w:t>Umag, Šetalište Vladimira Gortana 36</w:t>
      </w:r>
      <w:r w:rsidR="00454146">
        <w:t xml:space="preserve">, OIB: </w:t>
      </w:r>
      <w:r w:rsidR="00454146" w:rsidRPr="00454146">
        <w:t>26112143670</w:t>
      </w:r>
      <w:r w:rsidR="00454146">
        <w:t xml:space="preserve">, MBS: 060074313, </w:t>
      </w:r>
      <w:r w:rsidRPr="00713F9C">
        <w:t xml:space="preserve">dana </w:t>
      </w:r>
      <w:r w:rsidR="00167524">
        <w:t>12</w:t>
      </w:r>
      <w:r w:rsidR="000779AC">
        <w:t>.</w:t>
      </w:r>
      <w:r w:rsidR="00993FFC">
        <w:t xml:space="preserve"> </w:t>
      </w:r>
      <w:r w:rsidR="002730DF">
        <w:t>listopada</w:t>
      </w:r>
      <w:r w:rsidR="00993FFC">
        <w:t xml:space="preserve"> 2015. godine,</w:t>
      </w:r>
      <w:r w:rsidRPr="00713F9C">
        <w:t xml:space="preserve">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167524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</w:t>
      </w:r>
      <w:r w:rsidR="00EA659D">
        <w:t xml:space="preserve">stečajnog postupka nad dužnikom </w:t>
      </w:r>
      <w:r w:rsidR="00454146">
        <w:t>PARČINA export-</w:t>
      </w:r>
      <w:r w:rsidR="007A3BD9">
        <w:t xml:space="preserve">import d.o.o. </w:t>
      </w:r>
      <w:r w:rsidR="00454146" w:rsidRPr="00454146">
        <w:t>Umag, Šetalište Vladimira Gortana 36</w:t>
      </w:r>
      <w:r w:rsidR="00454146">
        <w:t xml:space="preserve">, OIB: </w:t>
      </w:r>
      <w:r w:rsidR="00454146" w:rsidRPr="00454146">
        <w:t>26112143670</w:t>
      </w:r>
      <w:r w:rsidR="00454146">
        <w:t>, MBS: 060074313.</w:t>
      </w:r>
    </w:p>
    <w:p w:rsidRDefault="00454146" w:rsidP="00713F9C" w:rsidR="00454146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F260B9">
        <w:t xml:space="preserve">Ljubica Juranović Skočić, Kastav, Ćikovići 26/11, OIB: </w:t>
      </w:r>
      <w:r w:rsidR="00FC5281" w:rsidRPr="00FC5281">
        <w:t>88499470397</w:t>
      </w:r>
      <w:r w:rsidR="002B2965">
        <w:t xml:space="preserve">. </w:t>
      </w:r>
      <w:r w:rsidRPr="00DA15C9"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387C79" w:rsidP="00713F9C" w:rsidR="00713F9C" w:rsidRPr="00AF0276">
      <w:pPr>
        <w:jc w:val="center"/>
      </w:pPr>
      <w:r>
        <w:t>20</w:t>
      </w:r>
      <w:r w:rsidR="00713F9C">
        <w:t xml:space="preserve">. </w:t>
      </w:r>
      <w:r w:rsidR="00EA3E08">
        <w:t>studenog</w:t>
      </w:r>
      <w:r w:rsidR="00FB58E7">
        <w:t xml:space="preserve"> </w:t>
      </w:r>
      <w:r w:rsidR="00713F9C">
        <w:t xml:space="preserve">2015. godine u </w:t>
      </w:r>
      <w:r w:rsidR="00167524">
        <w:t>9,</w:t>
      </w:r>
      <w:r w:rsidR="00454146">
        <w:t>30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>Obrazloženje</w:t>
      </w:r>
    </w:p>
    <w:p w:rsidRDefault="00713F9C" w:rsidP="00713F9C" w:rsidR="00713F9C" w:rsidRPr="00DA15C9"/>
    <w:p w:rsidRDefault="001F0164" w:rsidP="001F0164" w:rsidR="001F0164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1F0164" w:rsidP="001F0164" w:rsidR="001F0164">
      <w:pPr>
        <w:jc w:val="both"/>
      </w:pPr>
      <w:r w:rsidRPr="00B17CEB">
        <w:lastRenderedPageBreak/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C30D2C">
        <w:t>12</w:t>
      </w:r>
      <w:r w:rsidR="00FC0265">
        <w:t xml:space="preserve">. </w:t>
      </w:r>
      <w:r w:rsidR="008C487A">
        <w:t>listopada</w:t>
      </w:r>
      <w:r w:rsidR="00FC0265">
        <w:t xml:space="preserve">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19341C" w:rsidR="00F16EF0">
      <w:pPr>
        <w:jc w:val="both"/>
      </w:pPr>
      <w:r w:rsidRPr="00714756">
        <w:t>- predlagatelj</w:t>
      </w:r>
      <w:r w:rsidR="00C30D2C">
        <w:t>u</w:t>
      </w:r>
    </w:p>
    <w:p w:rsidRDefault="00713F9C" w:rsidP="00947289" w:rsidR="00947289">
      <w:pPr>
        <w:jc w:val="both"/>
      </w:pPr>
      <w:r w:rsidRPr="00714756">
        <w:t xml:space="preserve">- dužnik </w:t>
      </w:r>
      <w:r w:rsidR="007A3BD9">
        <w:t xml:space="preserve">PARČINA export-import d.o.o. </w:t>
      </w:r>
      <w:r w:rsidR="007A3BD9" w:rsidRPr="00454146">
        <w:t>Umag, Šetalište Vladimira Gortana 36</w:t>
      </w:r>
      <w:r w:rsidR="007A3BD9">
        <w:t>,</w:t>
      </w:r>
    </w:p>
    <w:p w:rsidRDefault="00947289" w:rsidP="00713F9C" w:rsidR="00947289">
      <w:pPr>
        <w:jc w:val="both"/>
      </w:pPr>
      <w:r>
        <w:t xml:space="preserve">- privremeni stečajni upravitelj Ljubica Juranović Skočić, Kastav, Ćikovići 26/11, uz       </w:t>
      </w:r>
    </w:p>
    <w:p w:rsidRDefault="00947289" w:rsidP="00713F9C" w:rsidR="00947289">
      <w:pPr>
        <w:jc w:val="both"/>
      </w:pPr>
      <w:r>
        <w:t xml:space="preserve">  prijedlog s prilozima</w:t>
      </w:r>
    </w:p>
    <w:p w:rsidRDefault="00C30D2C" w:rsidP="00713F9C" w:rsidR="00C30D2C">
      <w:pPr>
        <w:jc w:val="both"/>
      </w:pPr>
      <w:r>
        <w:t xml:space="preserve">- zz dužnika </w:t>
      </w:r>
      <w:r w:rsidR="007A3BD9">
        <w:t>Ljiljana Ladišić, Osijek, Banova 10</w:t>
      </w:r>
    </w:p>
    <w:p w:rsidRDefault="00713F9C" w:rsidP="00AF5E76" w:rsidR="00713F9C" w:rsidRPr="00714756">
      <w:pPr>
        <w:jc w:val="both"/>
      </w:pPr>
      <w:r w:rsidRPr="00714756">
        <w:t xml:space="preserve">- FINA – Poslovnica </w:t>
      </w:r>
      <w:r w:rsidR="007A3BD9">
        <w:t xml:space="preserve">Umag, </w:t>
      </w:r>
      <w:r w:rsidR="007A3BD9" w:rsidRPr="007A3BD9">
        <w:t xml:space="preserve">E. Pascali 1 </w:t>
      </w:r>
    </w:p>
    <w:p w:rsidRDefault="00713F9C" w:rsidP="00713F9C" w:rsidR="007A3BD9" w:rsidRPr="00714756">
      <w:pPr>
        <w:jc w:val="both"/>
      </w:pPr>
      <w:r w:rsidRPr="00714756">
        <w:t xml:space="preserve">- Porezna uprava – Ispostava </w:t>
      </w:r>
      <w:r w:rsidR="007A3BD9">
        <w:t xml:space="preserve">Umag, </w:t>
      </w:r>
      <w:hyperlink r:id="rId10" w:history="true" w:tgtFrame="_blank">
        <w:r w:rsidR="007A3BD9" w:rsidRPr="007A3BD9">
          <w:rPr>
            <w:rStyle w:val="Hiperveza"/>
            <w:color w:val="auto"/>
            <w:u w:val="none"/>
          </w:rPr>
          <w:t>Novigradska ulica 28</w:t>
        </w:r>
      </w:hyperlink>
    </w:p>
    <w:p w:rsidRDefault="00BF37CD" w:rsidP="00713F9C" w:rsidR="00713F9C">
      <w:pPr>
        <w:jc w:val="both"/>
      </w:pPr>
      <w:r w:rsidRPr="00714756">
        <w:t>- sudski registar ovoga suda</w:t>
      </w:r>
    </w:p>
    <w:p w:rsidRDefault="003E309F" w:rsidP="00713F9C" w:rsidR="003E309F">
      <w:pPr>
        <w:jc w:val="both"/>
      </w:pPr>
      <w:r>
        <w:t>- oglasna ploča ovog suda 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310BF1" w:rsidP="00713F9C" w:rsidR="00713F9C" w:rsidRPr="00DA15C9">
      <w:r>
        <w:t xml:space="preserve"> </w:t>
      </w:r>
    </w:p>
    <w:p w:rsidRDefault="00713F9C" w:rsidP="00713F9C" w:rsidR="00713F9C" w:rsidRPr="00DA15C9"/>
    <w:p w:rsidRDefault="00713F9C" w:rsidP="00713F9C" w:rsidR="00713F9C"/>
    <w:p w:rsidRDefault="004D3EC5" w:rsidR="00500701"/>
    <w:sectPr w:rsidSect="00DA15C9" w:rsidR="00500701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E10ADB" w:rsidR="00E10ADB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EC5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</w:r>
        <w:r w:rsidR="00E10ADB">
          <w:t>Posl. br. 1 St-182/15-3</w:t>
        </w:r>
      </w:p>
      <w:p w:rsidRDefault="004D3EC5" w:rsidP="00E10ADB" w:rsidR="00DA15C9">
        <w:pPr>
          <w:pStyle w:val="Zaglavlje"/>
        </w:pPr>
      </w:p>
    </w:sdtContent>
  </w:sdt>
  <w:p w:rsidRDefault="004D3EC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E10ADB">
      <w:t>182/15-3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779AC"/>
    <w:rsid w:val="000B5E1F"/>
    <w:rsid w:val="000C79AE"/>
    <w:rsid w:val="00140152"/>
    <w:rsid w:val="00166133"/>
    <w:rsid w:val="00167524"/>
    <w:rsid w:val="0019341C"/>
    <w:rsid w:val="001F0164"/>
    <w:rsid w:val="002730DF"/>
    <w:rsid w:val="002B2965"/>
    <w:rsid w:val="002C09F2"/>
    <w:rsid w:val="00310BF1"/>
    <w:rsid w:val="00317B90"/>
    <w:rsid w:val="003662B7"/>
    <w:rsid w:val="00387C79"/>
    <w:rsid w:val="003A1274"/>
    <w:rsid w:val="003E309F"/>
    <w:rsid w:val="00454146"/>
    <w:rsid w:val="004D3EC5"/>
    <w:rsid w:val="005453B4"/>
    <w:rsid w:val="00554328"/>
    <w:rsid w:val="005557B7"/>
    <w:rsid w:val="00593AEF"/>
    <w:rsid w:val="005C6259"/>
    <w:rsid w:val="005D4F2D"/>
    <w:rsid w:val="00675A4A"/>
    <w:rsid w:val="00702C88"/>
    <w:rsid w:val="00713F9C"/>
    <w:rsid w:val="00714756"/>
    <w:rsid w:val="00787521"/>
    <w:rsid w:val="00793D48"/>
    <w:rsid w:val="007A3BD9"/>
    <w:rsid w:val="007A4F6C"/>
    <w:rsid w:val="007C1BC6"/>
    <w:rsid w:val="008475C9"/>
    <w:rsid w:val="0085528A"/>
    <w:rsid w:val="008A6093"/>
    <w:rsid w:val="008C487A"/>
    <w:rsid w:val="008D6774"/>
    <w:rsid w:val="00910F6E"/>
    <w:rsid w:val="00947289"/>
    <w:rsid w:val="00985388"/>
    <w:rsid w:val="00993FFC"/>
    <w:rsid w:val="009D6FE1"/>
    <w:rsid w:val="009E6595"/>
    <w:rsid w:val="00A849B5"/>
    <w:rsid w:val="00AF5E76"/>
    <w:rsid w:val="00B17CEB"/>
    <w:rsid w:val="00B2338D"/>
    <w:rsid w:val="00B25913"/>
    <w:rsid w:val="00B52820"/>
    <w:rsid w:val="00B61588"/>
    <w:rsid w:val="00BD7364"/>
    <w:rsid w:val="00BF37CD"/>
    <w:rsid w:val="00BF7B10"/>
    <w:rsid w:val="00C30D2C"/>
    <w:rsid w:val="00C5033F"/>
    <w:rsid w:val="00CD0A15"/>
    <w:rsid w:val="00CE63F8"/>
    <w:rsid w:val="00D30CD5"/>
    <w:rsid w:val="00D766AB"/>
    <w:rsid w:val="00DD14DA"/>
    <w:rsid w:val="00E10ADB"/>
    <w:rsid w:val="00E45FA8"/>
    <w:rsid w:val="00E46C9A"/>
    <w:rsid w:val="00E6774D"/>
    <w:rsid w:val="00E70A50"/>
    <w:rsid w:val="00EA3E08"/>
    <w:rsid w:val="00EA659D"/>
    <w:rsid w:val="00EF58FD"/>
    <w:rsid w:val="00F16EF0"/>
    <w:rsid w:val="00F260B9"/>
    <w:rsid w:val="00F56F1B"/>
    <w:rsid w:val="00F70188"/>
    <w:rsid w:val="00F802B7"/>
    <w:rsid w:val="00F8269A"/>
    <w:rsid w:val="00FB58E7"/>
    <w:rsid w:val="00FC0265"/>
    <w:rsid w:val="00FC240E"/>
    <w:rsid w:val="00FC5281"/>
    <w:rsid w:val="00F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A3BD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3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EC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EC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EC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EC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A3BD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3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EC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EC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EC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EC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3014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51329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80655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41370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663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29847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614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5059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2673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483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509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27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maps.google.com/maps?saddr=Current+Location&amp;daddr=45.4219005%2C13.528747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PARČINA export-import d.o.o. UMAG</izvorni_sadrzaj>
    <derivirana_varijabla naziv="DomainObject.Predmet.ProtustrankaFormated_1">  PARČINA export-import d.o.o. UMAG</derivirana_varijabla>
  </DomainObject.Predmet.ProtustrankaFormated>
  <DomainObject.Predmet.ProtustrankaFormatedOIB>
    <izvorni_sadrzaj>  PARČINA export-import d.o.o. UMAG, OIB 26112143670</izvorni_sadrzaj>
    <derivirana_varijabla naziv="DomainObject.Predmet.ProtustrankaFormatedOIB_1">  PARČINA export-import d.o.o. UMAG, OIB 26112143670</derivirana_varijabla>
  </DomainObject.Predmet.ProtustrankaFormatedOIB>
  <DomainObject.Predmet.ProtustrankaFormatedWithAdress>
    <izvorni_sadrzaj> PARČINA export-import d.o.o. UMAG, Šetalište Vladimira Gortana 36, 52470 Umag</izvorni_sadrzaj>
    <derivirana_varijabla naziv="DomainObject.Predmet.ProtustrankaFormatedWithAdress_1"> PARČINA export-import d.o.o. UMAG, Šetalište Vladimira Gortana 36, 52470 Umag</derivirana_varijabla>
  </DomainObject.Predmet.ProtustrankaFormatedWithAdress>
  <DomainObject.Predmet.ProtustrankaFormatedWithAdressOIB>
    <izvorni_sadrzaj> PARČINA export-import d.o.o. UMAG, OIB 26112143670, Šetalište Vladimira Gortana 36, 52470 Umag</izvorni_sadrzaj>
    <derivirana_varijabla naziv="DomainObject.Predmet.ProtustrankaFormatedWithAdressOIB_1"> PARČINA export-import d.o.o. UMAG, OIB 26112143670, Šetalište Vladimira Gortana 36, 52470 Umag</derivirana_varijabla>
  </DomainObject.Predmet.ProtustrankaFormatedWithAdressOIB>
  <DomainObject.Predmet.ProtustrankaWithAdress>
    <izvorni_sadrzaj>PARČINA export-import d.o.o. UMAG Šetalište Vladimira Gortana 36, 52470 Umag</izvorni_sadrzaj>
    <derivirana_varijabla naziv="DomainObject.Predmet.ProtustrankaWithAdress_1">PARČINA export-import d.o.o. UMAG Šetalište Vladimira Gortana 36, 52470 Umag</derivirana_varijabla>
  </DomainObject.Predmet.ProtustrankaWithAdress>
  <DomainObject.Predmet.ProtustrankaWithAdressOIB>
    <izvorni_sadrzaj>PARČINA export-import d.o.o. UMAG, OIB 26112143670, Šetalište Vladimira Gortana 36, 52470 Umag</izvorni_sadrzaj>
    <derivirana_varijabla naziv="DomainObject.Predmet.ProtustrankaWithAdressOIB_1">PARČINA export-import d.o.o. UMAG, OIB 26112143670, Šetalište Vladimira Gortana 36, 52470 Umag</derivirana_varijabla>
  </DomainObject.Predmet.ProtustrankaWithAdressOIB>
  <DomainObject.Predmet.ProtustrankaNazivFormated>
    <izvorni_sadrzaj>PARČINA export-import d.o.o. UMAG</izvorni_sadrzaj>
    <derivirana_varijabla naziv="DomainObject.Predmet.ProtustrankaNazivFormated_1">PARČINA export-import d.o.o. UMAG</derivirana_varijabla>
  </DomainObject.Predmet.ProtustrankaNazivFormated>
  <DomainObject.Predmet.ProtustrankaNazivFormatedOIB>
    <izvorni_sadrzaj>PARČINA export-import d.o.o. UMAG, OIB 26112143670</izvorni_sadrzaj>
    <derivirana_varijabla naziv="DomainObject.Predmet.ProtustrankaNazivFormatedOIB_1">PARČINA export-import d.o.o. UMAG, OIB 26112143670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BARAN, KAŠTEL SUĆURAC</izvorni_sadrzaj>
    <derivirana_varijabla naziv="DomainObject.Predmet.StrankaFormated_1">  MARKO BARAN, KAŠTEL SUĆURAC</derivirana_varijabla>
  </DomainObject.Predmet.StrankaFormated>
  <DomainObject.Predmet.StrankaFormatedOIB>
    <izvorni_sadrzaj>  MARKO BARAN, KAŠTEL SUĆURAC, OIB 33476517791</izvorni_sadrzaj>
    <derivirana_varijabla naziv="DomainObject.Predmet.StrankaFormatedOIB_1">  MARKO BARAN, KAŠTEL SUĆURAC, OIB 33476517791</derivirana_varijabla>
  </DomainObject.Predmet.StrankaFormatedOIB>
  <DomainObject.Predmet.StrankaFormatedWithAdress>
    <izvorni_sadrzaj> MARKO BARAN, KAŠTEL SUĆURAC, Magistrala Pape Ivana Pavla Ii 20, 21212 Kaštel Sućurac</izvorni_sadrzaj>
    <derivirana_varijabla naziv="DomainObject.Predmet.StrankaFormatedWithAdress_1"> MARKO BARAN, KAŠTEL SUĆURAC, Magistrala Pape Ivana Pavla Ii 20, 21212 Kaštel Sućurac</derivirana_varijabla>
  </DomainObject.Predmet.StrankaFormatedWithAdress>
  <DomainObject.Predmet.StrankaFormatedWithAdressOIB>
    <izvorni_sadrzaj> MARKO BARAN, KAŠTEL SUĆURAC, OIB 33476517791, Magistrala Pape Ivana Pavla Ii 20, 21212 Kaštel Sućurac</izvorni_sadrzaj>
    <derivirana_varijabla naziv="DomainObject.Predmet.StrankaFormatedWithAdressOIB_1"> MARKO BARAN, KAŠTEL SUĆURAC, OIB 33476517791, Magistrala Pape Ivana Pavla Ii 20, 21212 Kaštel Sućurac</derivirana_varijabla>
  </DomainObject.Predmet.StrankaFormatedWithAdressOIB>
  <DomainObject.Predmet.StrankaWithAdress>
    <izvorni_sadrzaj>MARKO BARAN, KAŠTEL SUĆURAC Magistrala Pape Ivana Pavla Ii 20,21212 Kaštel Sućurac</izvorni_sadrzaj>
    <derivirana_varijabla naziv="DomainObject.Predmet.StrankaWithAdress_1">MARKO BARAN, KAŠTEL SUĆURAC Magistrala Pape Ivana Pavla Ii 20,21212 Kaštel Sućurac</derivirana_varijabla>
  </DomainObject.Predmet.StrankaWithAdress>
  <DomainObject.Predmet.StrankaWithAdressOIB>
    <izvorni_sadrzaj>MARKO BARAN, KAŠTEL SUĆURAC, OIB 33476517791, Magistrala Pape Ivana Pavla Ii 20,21212 Kaštel Sućurac</izvorni_sadrzaj>
    <derivirana_varijabla naziv="DomainObject.Predmet.StrankaWithAdressOIB_1">MARKO BARAN, KAŠTEL SUĆURAC, OIB 33476517791, Magistrala Pape Ivana Pavla Ii 20,21212 Kaštel Sućurac</derivirana_varijabla>
  </DomainObject.Predmet.StrankaWithAdressOIB>
  <DomainObject.Predmet.StrankaNazivFormated>
    <izvorni_sadrzaj>MARKO BARAN, KAŠTEL SUĆURAC</izvorni_sadrzaj>
    <derivirana_varijabla naziv="DomainObject.Predmet.StrankaNazivFormated_1">MARKO BARAN, KAŠTEL SUĆURAC</derivirana_varijabla>
  </DomainObject.Predmet.StrankaNazivFormated>
  <DomainObject.Predmet.StrankaNazivFormatedOIB>
    <izvorni_sadrzaj>MARKO BARAN, KAŠTEL SUĆURAC, OIB 33476517791</izvorni_sadrzaj>
    <derivirana_varijabla naziv="DomainObject.Predmet.StrankaNazivFormatedOIB_1">MARKO BARAN, KAŠTEL SUĆURAC, OIB 33476517791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22034.13</izvorni_sadrzaj>
    <derivirana_varijabla naziv="DomainObject.Predmet.TrenutnaVrijednost_1">22034.13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MARKO BARAN, KAŠTEL SUĆURAC</item>
    </izvorni_sadrzaj>
    <derivirana_varijabla naziv="DomainObject.Predmet.StrankaListFormated_1">
      <item>MARKO BARAN, KAŠTEL SUĆURAC</item>
    </derivirana_varijabla>
  </DomainObject.Predmet.StrankaListFormated>
  <DomainObject.Predmet.StrankaListFormatedOIB>
    <izvorni_sadrzaj>
      <item>MARKO BARAN, KAŠTEL SUĆURAC, OIB 33476517791</item>
    </izvorni_sadrzaj>
    <derivirana_varijabla naziv="DomainObject.Predmet.StrankaListFormatedOIB_1">
      <item>MARKO BARAN, KAŠTEL SUĆURAC, OIB 33476517791</item>
    </derivirana_varijabla>
  </DomainObject.Predmet.StrankaListFormatedOIB>
  <DomainObject.Predmet.StrankaListFormatedWithAdress>
    <izvorni_sadrzaj>
      <item>MARKO BARAN, KAŠTEL SUĆURAC, Magistrala Pape Ivana Pavla Ii 20, 21212 Kaštel Sućurac</item>
    </izvorni_sadrzaj>
    <derivirana_varijabla naziv="DomainObject.Predmet.StrankaListFormatedWithAdress_1">
      <item>MARKO BARAN, KAŠTEL SUĆURAC, Magistrala Pape Ivana Pavla Ii 20, 21212 Kaštel Sućurac</item>
    </derivirana_varijabla>
  </DomainObject.Predmet.StrankaListFormatedWithAdress>
  <DomainObject.Predmet.StrankaListFormatedWithAdressOIB>
    <izvorni_sadrzaj>
      <item>MARKO BARAN, KAŠTEL SUĆURAC, OIB 33476517791, Magistrala Pape Ivana Pavla Ii 20, 21212 Kaštel Sućurac</item>
    </izvorni_sadrzaj>
    <derivirana_varijabla naziv="DomainObject.Predmet.StrankaListFormatedWithAdressOIB_1">
      <item>MARKO BARAN, KAŠTEL SUĆURAC, OIB 33476517791, Magistrala Pape Ivana Pavla Ii 20, 21212 Kaštel Sućurac</item>
    </derivirana_varijabla>
  </DomainObject.Predmet.StrankaListFormatedWithAdressOIB>
  <DomainObject.Predmet.StrankaListNazivFormated>
    <izvorni_sadrzaj>
      <item>MARKO BARAN, KAŠTEL SUĆURAC</item>
    </izvorni_sadrzaj>
    <derivirana_varijabla naziv="DomainObject.Predmet.StrankaListNazivFormated_1">
      <item>MARKO BARAN, KAŠTEL SUĆURAC</item>
    </derivirana_varijabla>
  </DomainObject.Predmet.StrankaListNazivFormated>
  <DomainObject.Predmet.StrankaListNazivFormatedOIB>
    <izvorni_sadrzaj>
      <item>MARKO BARAN, KAŠTEL SUĆURAC, OIB 33476517791</item>
    </izvorni_sadrzaj>
    <derivirana_varijabla naziv="DomainObject.Predmet.StrankaListNazivFormatedOIB_1">
      <item>MARKO BARAN, KAŠTEL SUĆURAC, OIB 33476517791</item>
    </derivirana_varijabla>
  </DomainObject.Predmet.StrankaListNazivFormatedOIB>
  <DomainObject.Predmet.ProtuStrankaListFormated>
    <izvorni_sadrzaj>
      <item>PARČINA export-import d.o.o. UMAG</item>
    </izvorni_sadrzaj>
    <derivirana_varijabla naziv="DomainObject.Predmet.ProtuStrankaListFormated_1">
      <item>PARČINA export-import d.o.o. UMAG</item>
    </derivirana_varijabla>
  </DomainObject.Predmet.ProtuStrankaListFormated>
  <DomainObject.Predmet.ProtuStrankaListFormatedOIB>
    <izvorni_sadrzaj>
      <item>PARČINA export-import d.o.o. UMAG, OIB 26112143670</item>
    </izvorni_sadrzaj>
    <derivirana_varijabla naziv="DomainObject.Predmet.ProtuStrankaListFormatedOIB_1">
      <item>PARČINA export-import d.o.o. UMAG, OIB 26112143670</item>
    </derivirana_varijabla>
  </DomainObject.Predmet.ProtuStrankaListFormatedOIB>
  <DomainObject.Predmet.ProtuStrankaListFormatedWithAdress>
    <izvorni_sadrzaj>
      <item>PARČINA export-import d.o.o. UMAG, Šetalište Vladimira Gortana 36, 52470 Umag</item>
    </izvorni_sadrzaj>
    <derivirana_varijabla naziv="DomainObject.Predmet.ProtuStrankaListFormatedWithAdress_1">
      <item>PARČINA export-import d.o.o. UMAG, Šetalište Vladimira Gortana 36, 52470 Umag</item>
    </derivirana_varijabla>
  </DomainObject.Predmet.ProtuStrankaListFormatedWithAdress>
  <DomainObject.Predmet.ProtuStrankaListFormatedWithAdressOIB>
    <izvorni_sadrzaj>
      <item>PARČINA export-import d.o.o. UMAG, OIB 26112143670, Šetalište Vladimira Gortana 36, 52470 Umag</item>
    </izvorni_sadrzaj>
    <derivirana_varijabla naziv="DomainObject.Predmet.ProtuStrankaListFormatedWithAdressOIB_1">
      <item>PARČINA export-import d.o.o. UMAG, OIB 26112143670, Šetalište Vladimira Gortana 36, 52470 Umag</item>
    </derivirana_varijabla>
  </DomainObject.Predmet.ProtuStrankaListFormatedWithAdressOIB>
  <DomainObject.Predmet.ProtuStrankaListNazivFormated>
    <izvorni_sadrzaj>
      <item>PARČINA export-import d.o.o. UMAG</item>
    </izvorni_sadrzaj>
    <derivirana_varijabla naziv="DomainObject.Predmet.ProtuStrankaListNazivFormated_1">
      <item>PARČINA export-import d.o.o. UMAG</item>
    </derivirana_varijabla>
  </DomainObject.Predmet.ProtuStrankaListNazivFormated>
  <DomainObject.Predmet.ProtuStrankaListNazivFormatedOIB>
    <izvorni_sadrzaj>
      <item>PARČINA export-import d.o.o. UMAG, OIB 26112143670</item>
    </izvorni_sadrzaj>
    <derivirana_varijabla naziv="DomainObject.Predmet.ProtuStrankaListNazivFormatedOIB_1">
      <item>PARČINA export-import d.o.o. UMAG, OIB 26112143670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BARAN, KAŠTEL SUĆURAC</izvorni_sadrzaj>
    <derivirana_varijabla naziv="DomainObject.Predmet.StrankaIDrugi_1">MARKO BARAN, KAŠTEL SUĆURAC</derivirana_varijabla>
  </DomainObject.Predmet.StrankaIDrugi>
  <DomainObject.Predmet.ProtustrankaIDrugi>
    <izvorni_sadrzaj>PARČINA export-import d.o.o. UMAG</izvorni_sadrzaj>
    <derivirana_varijabla naziv="DomainObject.Predmet.ProtustrankaIDrugi_1">PARČINA export-import d.o.o. UMAG</derivirana_varijabla>
  </DomainObject.Predmet.ProtustrankaIDrugi>
  <DomainObject.Predmet.StrankaIDrugiAdressOIB>
    <izvorni_sadrzaj>MARKO BARAN, KAŠTEL SUĆURAC, OIB 33476517791, Magistrala Pape Ivana Pavla Ii 20, 21212 Kaštel Sućurac</izvorni_sadrzaj>
    <derivirana_varijabla naziv="DomainObject.Predmet.StrankaIDrugiAdressOIB_1">MARKO BARAN, KAŠTEL SUĆURAC, OIB 33476517791, Magistrala Pape Ivana Pavla Ii 20, 21212 Kaštel Sućurac</derivirana_varijabla>
  </DomainObject.Predmet.StrankaIDrugiAdressOIB>
  <DomainObject.Predmet.ProtustrankaIDrugiAdressOIB>
    <izvorni_sadrzaj>PARČINA export-import d.o.o. UMAG, OIB 26112143670, Šetalište Vladimira Gortana 36, 52470 Umag</izvorni_sadrzaj>
    <derivirana_varijabla naziv="DomainObject.Predmet.ProtustrankaIDrugiAdressOIB_1">PARČINA export-import d.o.o. UMAG, OIB 26112143670,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BARAN, KAŠTEL SUĆURAC</item>
      <item>PARČINA export-import d.o.o. UMAG</item>
    </izvorni_sadrzaj>
    <derivirana_varijabla naziv="DomainObject.Predmet.SudioniciListNaziv_1">
      <item>MARKO BARAN, KAŠTEL SUĆURAC</item>
      <item>PARČINA export-import d.o.o. UMAG</item>
    </derivirana_varijabla>
  </DomainObject.Predmet.SudioniciListNaziv>
  <DomainObject.Predmet.SudioniciListAdressOIB>
    <izvorni_sadrzaj>
      <item>MARKO BARAN, KAŠTEL SUĆURAC, OIB 33476517791, Magistrala Pape Ivana Pavla Ii 20,21212 Kaštel Sućurac</item>
      <item>PARČINA export-import d.o.o. UMAG, OIB 26112143670, Šetalište Vladimira Gortana 36,52470 Umag</item>
    </izvorni_sadrzaj>
    <derivirana_varijabla naziv="DomainObject.Predmet.SudioniciListAdressOIB_1">
      <item>MARKO BARAN, KAŠTEL SUĆURAC, OIB 33476517791, Magistrala Pape Ivana Pavla Ii 20,21212 Kaštel Sućurac</item>
      <item>PARČINA export-import d.o.o. UMAG, OIB 26112143670, Šetalište Vladimira Gortana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33476517791</item>
      <item>, OIB 26112143670</item>
    </izvorni_sadrzaj>
    <derivirana_varijabla naziv="DomainObject.Predmet.SudioniciListNazivOIB_1">
      <item>, OIB 33476517791</item>
      <item>, OIB 26112143670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96790-4694-418F-A518-44B15E66A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2968</properties:Characters>
  <properties:Lines>87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2015-10-12T10:49:00Z</dcterms:created>
  <dc:creator>Jasmina Matika</dc:creator>
  <cp:lastModifiedBy>Danijela Ivić</cp:lastModifiedBy>
  <cp:lastPrinted>2015-10-12T10:54:00Z</cp:lastPrinted>
  <dcterms:modified xmlns:xsi="http://www.w3.org/2001/XMLSchema-instance" xsi:type="dcterms:W3CDTF">2015-10-12T11:17:00Z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