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d2827" w14:paraId="99d2827" w:rsidRDefault="009369AA"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AC2985">
        <w:rPr>
          <w:b/>
        </w:rPr>
        <w:t>1182</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AC2985">
        <w:t>EVENTO PERFETTO j.o.o.o. Split, Generala Zadre 24</w:t>
      </w:r>
      <w:r w:rsidR="00AC2985" w:rsidRPr="00CD7014">
        <w:t xml:space="preserve">, OIB: </w:t>
      </w:r>
      <w:r w:rsidR="00AC2985">
        <w:t>93375636061</w:t>
      </w:r>
      <w:r>
        <w:t>, dana</w:t>
      </w:r>
      <w:r w:rsidR="000F41F7">
        <w:t xml:space="preserve"> </w:t>
      </w:r>
      <w:r w:rsidR="009369AA">
        <w:t xml:space="preserve">29. svibnja </w:t>
      </w:r>
      <w:r w:rsidR="00A25433">
        <w:t>2018.</w:t>
      </w:r>
    </w:p>
    <w:p w:rsidRDefault="00C82BA1" w:rsidP="00C82BA1" w:rsidR="00C82BA1" w:rsidRPr="009369AA">
      <w:pPr>
        <w:jc w:val="both"/>
        <w:rPr>
          <w:szCs w:val="24"/>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AC2985">
        <w:rPr>
          <w:szCs w:val="24"/>
        </w:rPr>
        <w:t>Judita Bilić iz Mravinaca, Gajeva ulica 26, OIB: 87086179554</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AC2985">
        <w:t>1182</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AC2985">
        <w:t>1182</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54ABC" w:rsidP="009369AA" w:rsidR="00954ABC"/>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AC2985">
        <w:t>29. kolovoza</w:t>
      </w:r>
      <w:r w:rsidR="00BB7B12">
        <w:t xml:space="preserve"> </w:t>
      </w:r>
      <w:r w:rsidR="000A73A7">
        <w:t>2017</w:t>
      </w:r>
      <w:r w:rsidR="00954ABC">
        <w:rPr>
          <w:szCs w:val="24"/>
        </w:rPr>
        <w:t xml:space="preserve">., </w:t>
      </w:r>
      <w:r w:rsidR="00C64C7E" w:rsidRPr="00C64C7E">
        <w:t>sukladno odredbama</w:t>
      </w:r>
      <w:r w:rsidRPr="00702A5E">
        <w:rPr>
          <w:b/>
        </w:rPr>
        <w:t xml:space="preserve"> </w:t>
      </w:r>
      <w:r w:rsidR="009D1EE0">
        <w:t xml:space="preserve">čl. </w:t>
      </w:r>
      <w:r w:rsidR="005B274B">
        <w:t>429</w:t>
      </w:r>
      <w:r w:rsidR="009D1EE0">
        <w:t>. st. 1.</w:t>
      </w:r>
      <w:r>
        <w:t xml:space="preserve"> Stečajnog zako</w:t>
      </w:r>
      <w:r w:rsidR="00702A5E">
        <w:t>na (˝Narodne novine˝ broj 71/15</w:t>
      </w:r>
      <w:r w:rsidR="00C36428">
        <w:t xml:space="preserve"> i 104/17</w:t>
      </w:r>
      <w:r w:rsidR="00702A5E">
        <w:t>,</w:t>
      </w:r>
      <w:r>
        <w:t xml:space="preserve"> dalje: SZ), </w:t>
      </w:r>
      <w:r w:rsidR="00686F73">
        <w:t>zahtjev za provedbu skraćenog</w:t>
      </w:r>
      <w:r>
        <w:t xml:space="preserve"> stečajnog postupka nad d</w:t>
      </w:r>
      <w:r w:rsidR="00702A5E">
        <w:t xml:space="preserve">užnikom </w:t>
      </w:r>
      <w:r w:rsidR="00AC2985">
        <w:t>EVENTO PERFETTO j.o.o.o. Split</w:t>
      </w:r>
      <w:r w:rsidR="007224A6">
        <w:t>.</w:t>
      </w:r>
      <w:r w:rsidR="00702A5E">
        <w:t xml:space="preserve"> U </w:t>
      </w:r>
      <w:r w:rsidR="00686F73">
        <w:t>zahtjevu</w:t>
      </w:r>
      <w:r w:rsidR="00702A5E">
        <w:t xml:space="preserve"> je navedeno</w:t>
      </w:r>
      <w:r>
        <w:t xml:space="preserve"> da dužnik </w:t>
      </w:r>
      <w:r w:rsidR="009C61B7">
        <w:t xml:space="preserve">na dan </w:t>
      </w:r>
      <w:r w:rsidR="00AC2985">
        <w:t xml:space="preserve">23. kolovoza </w:t>
      </w:r>
      <w:r w:rsidR="000A73A7">
        <w:t>2017</w:t>
      </w:r>
      <w:r w:rsidR="009D1EE0">
        <w:t xml:space="preserve">., u Očevidniku redoslijeda osnova za plaćanje, ima evidentirane neizvršene osnove za plaćanje u neprekinutom razdoblju od </w:t>
      </w:r>
      <w:r w:rsidR="005B274B">
        <w:t>120</w:t>
      </w:r>
      <w:r w:rsidR="00C36428">
        <w:t xml:space="preserve"> </w:t>
      </w:r>
      <w:r w:rsidR="009D1EE0">
        <w:t xml:space="preserve">dana, u ukupnom iznosu od </w:t>
      </w:r>
      <w:r w:rsidR="00AC2985">
        <w:t>67.947,44</w:t>
      </w:r>
      <w:r w:rsidR="007E6B30">
        <w:t xml:space="preserve"> </w:t>
      </w:r>
      <w:r w:rsidR="009D1EE0">
        <w:t xml:space="preserve">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AC2985">
        <w:t xml:space="preserve">22. studenog </w:t>
      </w:r>
      <w:r w:rsidR="00C36428" w:rsidRPr="00874DE6">
        <w:t>201</w:t>
      </w:r>
      <w:r w:rsidR="002A1787">
        <w:t>7</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w:t>
      </w:r>
      <w:r w:rsidR="00C36428">
        <w:t xml:space="preserve">. </w:t>
      </w:r>
      <w:r w:rsidR="00AC2985">
        <w:t>21. St-841/2017 od 08.12.2017</w:t>
      </w:r>
      <w:r>
        <w:t xml:space="preserve">. obustavio skraćeni stečajni postupak nad dužnikom </w:t>
      </w:r>
      <w:r w:rsidR="0089133E">
        <w:t>te je po pravomoćnosti tog rješenja predmet zaveden pod novi posl. br. St-</w:t>
      </w:r>
      <w:r w:rsidR="00AC2985">
        <w:t>1182</w:t>
      </w:r>
      <w:r w:rsidR="0089133E">
        <w:t xml:space="preserve">/2017. </w:t>
      </w:r>
      <w:r w:rsidR="00BB13E4">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AC2985">
        <w:t>1182</w:t>
      </w:r>
      <w:r w:rsidR="00A25433">
        <w:t>/2017</w:t>
      </w:r>
      <w:r w:rsidRPr="007224A6">
        <w:t xml:space="preserve"> od</w:t>
      </w:r>
      <w:r w:rsidR="00C36428">
        <w:t xml:space="preserve"> </w:t>
      </w:r>
      <w:r w:rsidR="009369AA">
        <w:t>29</w:t>
      </w:r>
      <w:r w:rsidR="005933B8">
        <w:t>.05</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AC2985">
        <w:rPr>
          <w:szCs w:val="24"/>
        </w:rPr>
        <w:t>Judita Bilić</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AC2985">
        <w:rPr>
          <w:szCs w:val="24"/>
        </w:rPr>
        <w:t>Juditu Bilić</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369AA">
        <w:t>29</w:t>
      </w:r>
      <w:r w:rsidR="005933B8">
        <w:t xml:space="preserve">. svibnja </w:t>
      </w:r>
      <w:r>
        <w:t>201</w:t>
      </w:r>
      <w:r w:rsidR="0089133E">
        <w:t>8</w:t>
      </w:r>
      <w:r>
        <w:t>.</w:t>
      </w:r>
    </w:p>
    <w:p w:rsidRDefault="00FA098F" w:rsidP="00FA098F" w:rsidR="00FA098F" w:rsidRPr="009369AA">
      <w:pPr>
        <w:ind w:firstLine="708"/>
        <w:jc w:val="both"/>
        <w:rPr>
          <w:sz w:val="20"/>
          <w:szCs w:val="20"/>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rsidRPr="009369AA">
      <w:pPr>
        <w:ind w:firstLine="708"/>
        <w:jc w:val="both"/>
        <w:rPr>
          <w:sz w:val="16"/>
          <w:szCs w:val="16"/>
        </w:rPr>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2A1787" w:rsidR="004A10BF">
      <w:pPr>
        <w:jc w:val="both"/>
      </w:pPr>
      <w:r>
        <w:t>-</w:t>
      </w:r>
      <w:r w:rsidR="00FA098F">
        <w:t xml:space="preserve"> </w:t>
      </w:r>
      <w:r w:rsidR="009C61B7">
        <w:t xml:space="preserve">z.z. dužnika </w:t>
      </w:r>
      <w:r w:rsidR="00AC2985">
        <w:rPr>
          <w:szCs w:val="24"/>
        </w:rPr>
        <w:t>Judita Bilić iz Mravinaca, Gajeva ulica 26</w:t>
      </w:r>
    </w:p>
    <w:p w:rsidRDefault="009002A7" w:rsidP="009002A7" w:rsidR="00FA098F">
      <w:pPr>
        <w:jc w:val="both"/>
      </w:pPr>
      <w:r>
        <w:t xml:space="preserve">- </w:t>
      </w:r>
      <w:r w:rsidR="00FA098F">
        <w:t xml:space="preserve">mrežna stranica e-Oglasna ploča sudova </w:t>
      </w:r>
    </w:p>
    <w:p w:rsidRDefault="009002A7" w:rsidP="00BB13E4" w:rsidR="0001635B" w:rsidRPr="00C82BA1">
      <w:pPr>
        <w:jc w:val="both"/>
      </w:pPr>
      <w:r>
        <w:t xml:space="preserve">- </w:t>
      </w:r>
      <w:r w:rsidR="00FA098F">
        <w:t>u spis</w:t>
      </w:r>
    </w:p>
    <w:sectPr w:rsidSect="009369AA" w:rsidR="0001635B" w:rsidRPr="00C82BA1">
      <w:headerReference w:type="default" r:id="rId11"/>
      <w:pgSz w:h="16838" w:w="11906"/>
      <w:pgMar w:gutter="0" w:footer="708" w:header="708" w:left="1417" w:bottom="1702"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07325">
          <w:rPr>
            <w:noProof/>
          </w:rPr>
          <w:t>3</w:t>
        </w:r>
        <w:r>
          <w:fldChar w:fldCharType="end"/>
        </w:r>
      </w:sdtContent>
    </w:sdt>
    <w:r>
      <w:t>-</w:t>
    </w:r>
    <w:r>
      <w:tab/>
      <w:t xml:space="preserve">   12. St-</w:t>
    </w:r>
    <w:r w:rsidR="00AC2985">
      <w:t>1182</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7B99"/>
    <w:rsid w:val="000A73A7"/>
    <w:rsid w:val="000F41F7"/>
    <w:rsid w:val="000F7185"/>
    <w:rsid w:val="00191535"/>
    <w:rsid w:val="00207F2D"/>
    <w:rsid w:val="00217B72"/>
    <w:rsid w:val="002407EE"/>
    <w:rsid w:val="00254B18"/>
    <w:rsid w:val="0028268A"/>
    <w:rsid w:val="002A1787"/>
    <w:rsid w:val="002A70CF"/>
    <w:rsid w:val="002F41E7"/>
    <w:rsid w:val="00307325"/>
    <w:rsid w:val="00351018"/>
    <w:rsid w:val="00367B21"/>
    <w:rsid w:val="003A2582"/>
    <w:rsid w:val="004745EB"/>
    <w:rsid w:val="004922BA"/>
    <w:rsid w:val="004A10BF"/>
    <w:rsid w:val="004E0A72"/>
    <w:rsid w:val="005933B8"/>
    <w:rsid w:val="005A224A"/>
    <w:rsid w:val="005B274B"/>
    <w:rsid w:val="005E4268"/>
    <w:rsid w:val="00686F73"/>
    <w:rsid w:val="006F4A44"/>
    <w:rsid w:val="00702A5E"/>
    <w:rsid w:val="00712E54"/>
    <w:rsid w:val="007224A6"/>
    <w:rsid w:val="00757C72"/>
    <w:rsid w:val="007E6B30"/>
    <w:rsid w:val="0089133E"/>
    <w:rsid w:val="008E4A02"/>
    <w:rsid w:val="009002A7"/>
    <w:rsid w:val="009369AA"/>
    <w:rsid w:val="00954ABC"/>
    <w:rsid w:val="009C61B7"/>
    <w:rsid w:val="009D1EE0"/>
    <w:rsid w:val="009F4E01"/>
    <w:rsid w:val="00A14B7B"/>
    <w:rsid w:val="00A160C7"/>
    <w:rsid w:val="00A25433"/>
    <w:rsid w:val="00A42CE8"/>
    <w:rsid w:val="00A65088"/>
    <w:rsid w:val="00A86E8D"/>
    <w:rsid w:val="00A9627C"/>
    <w:rsid w:val="00AC2985"/>
    <w:rsid w:val="00B5273D"/>
    <w:rsid w:val="00BB13E4"/>
    <w:rsid w:val="00BB7B12"/>
    <w:rsid w:val="00BE546C"/>
    <w:rsid w:val="00C21DEF"/>
    <w:rsid w:val="00C36428"/>
    <w:rsid w:val="00C64C7E"/>
    <w:rsid w:val="00C82BA1"/>
    <w:rsid w:val="00CD4305"/>
    <w:rsid w:val="00CD43BF"/>
    <w:rsid w:val="00DD581D"/>
    <w:rsid w:val="00ED1CCE"/>
    <w:rsid w:val="00ED4C11"/>
    <w:rsid w:val="00EE5F40"/>
    <w:rsid w:val="00EF2801"/>
    <w:rsid w:val="00FA098F"/>
    <w:rsid w:val="00FD0A2F"/>
    <w:rsid w:val="00FE7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07325"/>
    <w:rPr>
      <w:color w:val="808080"/>
      <w:bdr w:space="0" w:sz="0" w:color="auto" w:val="none"/>
      <w:shd w:fill="auto" w:color="auto" w:val="clear"/>
    </w:rPr>
  </w:style>
  <w:style w:customStyle="true" w:styleId="eSPISCCParagraphDefaultFont" w:type="character">
    <w:name w:val="eSPIS_CC_Paragraph Default Font"/>
    <w:basedOn w:val="Zadanifontodlomka"/>
    <w:rsid w:val="003073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7325"/>
    <w:rPr>
      <w:bdr w:space="0" w:sz="0" w:color="auto" w:val="none"/>
      <w:shd w:fill="FFFFCC" w:color="auto" w:val="clear"/>
      <w:lang w:val="hr-HR"/>
    </w:rPr>
  </w:style>
  <w:style w:customStyle="true" w:styleId="PozadinaSvijetloCrvena" w:type="character">
    <w:name w:val="Pozadina_SvijetloCrvena"/>
    <w:basedOn w:val="eSPISCCParagraphDefaultFont"/>
    <w:rsid w:val="003073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73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07325"/>
    <w:rPr>
      <w:color w:val="808080"/>
      <w:bdr w:color="auto" w:space="0" w:sz="0" w:val="none"/>
      <w:shd w:color="auto" w:fill="auto" w:val="clear"/>
    </w:rPr>
  </w:style>
  <w:style w:customStyle="1" w:styleId="eSPISCCParagraphDefaultFont" w:type="character">
    <w:name w:val="eSPIS_CC_Paragraph Default Font"/>
    <w:basedOn w:val="Zadanifontodlomka"/>
    <w:rsid w:val="003073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7325"/>
    <w:rPr>
      <w:bdr w:color="auto" w:space="0" w:sz="0" w:val="none"/>
      <w:shd w:color="auto" w:fill="FFFFCC" w:val="clear"/>
      <w:lang w:val="hr-HR"/>
    </w:rPr>
  </w:style>
  <w:style w:customStyle="1" w:styleId="PozadinaSvijetloCrvena" w:type="character">
    <w:name w:val="Pozadina_SvijetloCrvena"/>
    <w:basedOn w:val="eSPISCCParagraphDefaultFont"/>
    <w:rsid w:val="003073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73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1182</izvorni_sadrzaj>
    <derivirana_varijabla naziv="DomainObject.Predmet.Broj_1">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St-1182/2017</izvorni_sadrzaj>
    <derivirana_varijabla naziv="DomainObject.Predmet.OznakaBroj_1">St-1182/2017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EVENTO PERFETTO jednostavno društvo s ograničenom odgovornošću za usluge</izvorni_sadrzaj>
    <derivirana_varijabla naziv="DomainObject.Predmet.ProtustrankaFormated_1">  EVENTO PERFETTO jednostavno društvo s ograničenom odgovornošću za usluge</derivirana_varijabla>
  </DomainObject.Predmet.ProtustrankaFormated>
  <DomainObject.Predmet.ProtustrankaFormatedOIB>
    <izvorni_sadrzaj>  EVENTO PERFETTO jednostavno društvo s ograničenom odgovornošću za usluge, OIB 93375636061</izvorni_sadrzaj>
    <derivirana_varijabla naziv="DomainObject.Predmet.ProtustrankaFormatedOIB_1">  EVENTO PERFETTO jednostavno društvo s ograničenom odgovornošću za usluge, OIB 93375636061</derivirana_varijabla>
  </DomainObject.Predmet.ProtustrankaFormatedOIB>
  <DomainObject.Predmet.ProtustrankaFormatedWithAdress>
    <izvorni_sadrzaj> EVENTO PERFETTO jednostavno društvo s ograničenom odgovornošću za usluge, Generala Zadre 24, 21000 Split</izvorni_sadrzaj>
    <derivirana_varijabla naziv="DomainObject.Predmet.ProtustrankaFormatedWithAdress_1"> EVENTO PERFETTO jednostavno društvo s ograničenom odgovornošću za usluge, Generala Zadre 24, 21000 Split</derivirana_varijabla>
  </DomainObject.Predmet.ProtustrankaFormatedWithAdress>
  <DomainObject.Predmet.ProtustrankaFormatedWithAdressOIB>
    <izvorni_sadrzaj> EVENTO PERFETTO jednostavno društvo s ograničenom odgovornošću za usluge, OIB 93375636061, Generala Zadre 24, 21000 Split</izvorni_sadrzaj>
    <derivirana_varijabla naziv="DomainObject.Predmet.ProtustrankaFormatedWithAdressOIB_1"> EVENTO PERFETTO jednostavno društvo s ograničenom odgovornošću za usluge, OIB 93375636061, Generala Zadre 24, 21000 Split</derivirana_varijabla>
  </DomainObject.Predmet.ProtustrankaFormatedWithAdressOIB>
  <DomainObject.Predmet.ProtustrankaWithAdress>
    <izvorni_sadrzaj>EVENTO PERFETTO jednostavno društvo s ograničenom odgovornošću za usluge Generala Zadre 24, 21000 Split</izvorni_sadrzaj>
    <derivirana_varijabla naziv="DomainObject.Predmet.ProtustrankaWithAdress_1">EVENTO PERFETTO jednostavno društvo s ograničenom odgovornošću za usluge Generala Zadre 24, 21000 Split</derivirana_varijabla>
  </DomainObject.Predmet.ProtustrankaWithAdress>
  <DomainObject.Predmet.ProtustrankaWithAdressOIB>
    <izvorni_sadrzaj>EVENTO PERFETTO jednostavno društvo s ograničenom odgovornošću za usluge, OIB 93375636061, Generala Zadre 24, 21000 Split</izvorni_sadrzaj>
    <derivirana_varijabla naziv="DomainObject.Predmet.ProtustrankaWithAdressOIB_1">EVENTO PERFETTO jednostavno društvo s ograničenom odgovornošću za usluge, OIB 93375636061, Generala Zadre 24, 21000 Split</derivirana_varijabla>
  </DomainObject.Predmet.ProtustrankaWithAdressOIB>
  <DomainObject.Predmet.ProtustrankaNazivFormated>
    <izvorni_sadrzaj>EVENTO PERFETTO jednostavno društvo s ograničenom odgovornošću za usluge</izvorni_sadrzaj>
    <derivirana_varijabla naziv="DomainObject.Predmet.ProtustrankaNazivFormated_1">EVENTO PERFETTO jednostavno društvo s ograničenom odgovornošću za usluge</derivirana_varijabla>
  </DomainObject.Predmet.ProtustrankaNazivFormated>
  <DomainObject.Predmet.ProtustrankaNazivFormatedOIB>
    <izvorni_sadrzaj>EVENTO PERFETTO jednostavno društvo s ograničenom odgovornošću za usluge, OIB 93375636061</izvorni_sadrzaj>
    <derivirana_varijabla naziv="DomainObject.Predmet.ProtustrankaNazivFormatedOIB_1">EVENTO PERFETTO jednostavno društvo s ograničenom odgovornošću za usluge, OIB 93375636061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EVENTO PERFETTO jednostavno društvo s ograničenom odgovornošću za usluge</item>
    </izvorni_sadrzaj>
    <derivirana_varijabla naziv="DomainObject.Predmet.ProtuStrankaListFormated_1">
      <item>EVENTO PERFETTO jednostavno društvo s ograničenom odgovornošću za usluge</item>
    </derivirana_varijabla>
  </DomainObject.Predmet.ProtuStrankaListFormated>
  <DomainObject.Predmet.ProtuStrankaListFormatedOIB>
    <izvorni_sadrzaj>
      <item>EVENTO PERFETTO jednostavno društvo s ograničenom odgovornošću za usluge, OIB 93375636061</item>
    </izvorni_sadrzaj>
    <derivirana_varijabla naziv="DomainObject.Predmet.ProtuStrankaListFormatedOIB_1">
      <item>EVENTO PERFETTO jednostavno društvo s ograničenom odgovornošću za usluge, OIB 93375636061</item>
    </derivirana_varijabla>
  </DomainObject.Predmet.ProtuStrankaListFormatedOIB>
  <DomainObject.Predmet.ProtuStrankaListFormatedWithAdress>
    <izvorni_sadrzaj>
      <item>EVENTO PERFETTO jednostavno društvo s ograničenom odgovornošću za usluge, Generala Zadre 24, 21000 Split</item>
    </izvorni_sadrzaj>
    <derivirana_varijabla naziv="DomainObject.Predmet.ProtuStrankaListFormatedWithAdress_1">
      <item>EVENTO PERFETTO jednostavno društvo s ograničenom odgovornošću za usluge, Generala Zadre 24, 21000 Split</item>
    </derivirana_varijabla>
  </DomainObject.Predmet.ProtuStrankaListFormatedWithAdress>
  <DomainObject.Predmet.ProtuStrankaListFormatedWithAdressOIB>
    <izvorni_sadrzaj>
      <item>EVENTO PERFETTO jednostavno društvo s ograničenom odgovornošću za usluge, OIB 93375636061, Generala Zadre 24, 21000 Split</item>
    </izvorni_sadrzaj>
    <derivirana_varijabla naziv="DomainObject.Predmet.ProtuStrankaListFormatedWithAdressOIB_1">
      <item>EVENTO PERFETTO jednostavno društvo s ograničenom odgovornošću za usluge, OIB 93375636061, Generala Zadre 24, 21000 Split</item>
    </derivirana_varijabla>
  </DomainObject.Predmet.ProtuStrankaListFormatedWithAdressOIB>
  <DomainObject.Predmet.ProtuStrankaListNazivFormated>
    <izvorni_sadrzaj>
      <item>EVENTO PERFETTO jednostavno društvo s ograničenom odgovornošću za usluge</item>
    </izvorni_sadrzaj>
    <derivirana_varijabla naziv="DomainObject.Predmet.ProtuStrankaListNazivFormated_1">
      <item>EVENTO PERFETTO jednostavno društvo s ograničenom odgovornošću za usluge</item>
    </derivirana_varijabla>
  </DomainObject.Predmet.ProtuStrankaListNazivFormated>
  <DomainObject.Predmet.ProtuStrankaListNazivFormatedOIB>
    <izvorni_sadrzaj>
      <item>EVENTO PERFETTO jednostavno društvo s ograničenom odgovornošću za usluge, OIB 93375636061</item>
    </izvorni_sadrzaj>
    <derivirana_varijabla naziv="DomainObject.Predmet.ProtuStrankaListNazivFormatedOIB_1">
      <item>EVENTO PERFETTO jednostavno društvo s ograničenom odgovornošću za usluge, OIB 93375636061</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EVENTO PERFETTO jednostavno društvo s ograničenom odgovornošću za usluge</izvorni_sadrzaj>
    <derivirana_varijabla naziv="DomainObject.Predmet.ProtustrankaIDrugi_1">EVENTO PERFETTO jednostavno društvo s ograničenom odgovornošću za usluge</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EVENTO PERFETTO jednostavno društvo s ograničenom odgovornošću za usluge, OIB 93375636061, Generala Zadre 24, 21000 Split</izvorni_sadrzaj>
    <derivirana_varijabla naziv="DomainObject.Predmet.ProtustrankaIDrugiAdressOIB_1">EVENTO PERFETTO jednostavno društvo s ograničenom odgovornošću za usluge, OIB 93375636061, Generala Zadre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EVENTO PERFETTO jednostavno društvo s ograničenom odgovornošću za usluge</item>
      <item>Republika Hrvatska</item>
      <item>Županijsko državno odvjetništvo u Splitu</item>
    </izvorni_sadrzaj>
    <derivirana_varijabla naziv="DomainObject.Predmet.SudioniciListNaziv_1">
      <item>EVENTO PERFETTO jednostavno društvo s ograničenom odgovornošću za usluge</item>
      <item>Republika Hrvatska</item>
      <item>Županijsko državno odvjetništvo u Splitu</item>
    </derivirana_varijabla>
  </DomainObject.Predmet.SudioniciListNaziv>
  <DomainObject.Predmet.SudioniciListAdressOIB>
    <izvorni_sadrzaj>
      <item>EVENTO PERFETTO jednostavno društvo s ograničenom odgovornošću za usluge, OIB 93375636061, Generala Zadre 24,21000 Split</item>
      <item>Republika Hrvatska, OIB 18683136487</item>
      <item>Županijsko državno odvjetništvo u Splitu, OIB 70793241859, Gundulićeva 29a,21000 Split</item>
    </izvorni_sadrzaj>
    <derivirana_varijabla naziv="DomainObject.Predmet.SudioniciListAdressOIB_1">
      <item>EVENTO PERFETTO jednostavno društvo s ograničenom odgovornošću za usluge, OIB 93375636061, Generala Zadre 24,21000 Split</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93375636061</item>
      <item>, OIB 18683136487</item>
      <item>, OIB 70793241859</item>
    </izvorni_sadrzaj>
    <derivirana_varijabla naziv="DomainObject.Predmet.SudioniciListNazivOIB_1">
      <item>, OIB 93375636061</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37A594-3EFD-4837-8F5B-87B22AC562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1097</properties:Words>
  <properties:Characters>5971</properties:Characters>
  <properties:Lines>126</properties:Lines>
  <properties:Paragraphs>31</properties:Paragraphs>
  <properties:TotalTime>130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2017-07-26T10:42:00Z</cp:lastPrinted>
  <dcterms:modified xmlns:xsi="http://www.w3.org/2001/XMLSchema-instance" xsi:type="dcterms:W3CDTF">2018-05-29T09:47:00Z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